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4A4F" w:rsidRPr="00B7338D" w:rsidRDefault="00CC4A4F" w:rsidP="00B7338D">
      <w:pPr>
        <w:spacing w:after="0" w:line="240" w:lineRule="exact"/>
        <w:ind w:left="9781" w:firstLine="5"/>
        <w:jc w:val="center"/>
        <w:rPr>
          <w:rFonts w:ascii="Times New Roman" w:hAnsi="Times New Roman"/>
          <w:sz w:val="28"/>
        </w:rPr>
      </w:pPr>
    </w:p>
    <w:p w:rsidR="00CC4A4F" w:rsidRPr="00B7338D" w:rsidRDefault="00CC4A4F" w:rsidP="00B7338D">
      <w:pPr>
        <w:spacing w:after="0" w:line="240" w:lineRule="exact"/>
        <w:ind w:left="9781" w:firstLine="5"/>
        <w:jc w:val="center"/>
        <w:rPr>
          <w:rFonts w:ascii="Times New Roman" w:hAnsi="Times New Roman"/>
          <w:sz w:val="28"/>
        </w:rPr>
      </w:pPr>
      <w:r w:rsidRPr="00B7338D">
        <w:rPr>
          <w:rFonts w:ascii="Times New Roman" w:hAnsi="Times New Roman"/>
          <w:sz w:val="28"/>
        </w:rPr>
        <w:t>Приложение</w:t>
      </w:r>
    </w:p>
    <w:p w:rsidR="00CC4A4F" w:rsidRPr="00B7338D" w:rsidRDefault="00CC4A4F" w:rsidP="00B7338D">
      <w:pPr>
        <w:spacing w:after="0" w:line="240" w:lineRule="exact"/>
        <w:ind w:left="9781" w:firstLine="5"/>
        <w:rPr>
          <w:rFonts w:ascii="Times New Roman" w:hAnsi="Times New Roman"/>
          <w:sz w:val="28"/>
        </w:rPr>
      </w:pPr>
      <w:r w:rsidRPr="00B7338D">
        <w:rPr>
          <w:rFonts w:ascii="Times New Roman" w:hAnsi="Times New Roman"/>
          <w:sz w:val="28"/>
        </w:rPr>
        <w:t xml:space="preserve">  к приказу Федеральной службы по надзору в сфере природопользования    </w:t>
      </w:r>
    </w:p>
    <w:p w:rsidR="00CC4A4F" w:rsidRPr="00B7338D" w:rsidRDefault="00CC4A4F" w:rsidP="00B7338D">
      <w:pPr>
        <w:spacing w:after="0" w:line="240" w:lineRule="exact"/>
        <w:ind w:left="9781" w:firstLine="5"/>
        <w:rPr>
          <w:rFonts w:ascii="Times New Roman" w:hAnsi="Times New Roman"/>
          <w:sz w:val="28"/>
        </w:rPr>
      </w:pPr>
    </w:p>
    <w:p w:rsidR="00CC4A4F" w:rsidRPr="00B7338D" w:rsidRDefault="00CC4A4F" w:rsidP="00B7338D">
      <w:pPr>
        <w:spacing w:after="0" w:line="240" w:lineRule="exact"/>
        <w:ind w:left="9781" w:firstLine="5"/>
        <w:rPr>
          <w:rFonts w:ascii="Times New Roman" w:hAnsi="Times New Roman"/>
          <w:sz w:val="28"/>
        </w:rPr>
      </w:pPr>
      <w:r>
        <w:rPr>
          <w:rFonts w:ascii="Times New Roman" w:hAnsi="Times New Roman"/>
          <w:sz w:val="28"/>
        </w:rPr>
        <w:t xml:space="preserve">           от    25.09.2014  № 592</w:t>
      </w:r>
      <w:bookmarkStart w:id="0" w:name="_GoBack"/>
      <w:bookmarkEnd w:id="0"/>
    </w:p>
    <w:p w:rsidR="00CC4A4F" w:rsidRPr="00B7338D" w:rsidRDefault="00CC4A4F" w:rsidP="00B7338D">
      <w:pPr>
        <w:spacing w:after="0" w:line="240" w:lineRule="exact"/>
        <w:ind w:left="4248" w:firstLine="708"/>
        <w:jc w:val="both"/>
        <w:rPr>
          <w:rFonts w:ascii="Times New Roman" w:hAnsi="Times New Roman"/>
          <w:sz w:val="28"/>
        </w:rPr>
      </w:pPr>
    </w:p>
    <w:p w:rsidR="00CC4A4F" w:rsidRPr="00B7338D" w:rsidRDefault="00CC4A4F" w:rsidP="00B7338D">
      <w:pPr>
        <w:spacing w:after="0" w:line="240" w:lineRule="exact"/>
        <w:ind w:left="4248" w:firstLine="708"/>
        <w:jc w:val="center"/>
        <w:rPr>
          <w:rFonts w:ascii="Times New Roman" w:hAnsi="Times New Roman"/>
          <w:sz w:val="28"/>
        </w:rPr>
      </w:pPr>
    </w:p>
    <w:p w:rsidR="00CC4A4F" w:rsidRPr="00B7338D" w:rsidRDefault="00CC4A4F" w:rsidP="00B7338D">
      <w:pPr>
        <w:spacing w:after="0" w:line="240" w:lineRule="exact"/>
        <w:ind w:left="4248" w:firstLine="708"/>
        <w:jc w:val="center"/>
        <w:rPr>
          <w:rFonts w:ascii="Times New Roman" w:hAnsi="Times New Roman"/>
          <w:sz w:val="28"/>
        </w:rPr>
      </w:pPr>
    </w:p>
    <w:p w:rsidR="00CC4A4F" w:rsidRPr="00B7338D" w:rsidRDefault="00CC4A4F" w:rsidP="00B7338D">
      <w:pPr>
        <w:spacing w:after="0" w:line="240" w:lineRule="exact"/>
        <w:jc w:val="right"/>
        <w:rPr>
          <w:rFonts w:ascii="Times New Roman" w:hAnsi="Times New Roman"/>
          <w:sz w:val="20"/>
          <w:szCs w:val="20"/>
          <w:lang w:eastAsia="ru-RU"/>
        </w:rPr>
      </w:pPr>
    </w:p>
    <w:p w:rsidR="00CC4A4F" w:rsidRPr="00B7338D" w:rsidRDefault="00CC4A4F" w:rsidP="00B7338D">
      <w:pPr>
        <w:spacing w:after="0" w:line="240" w:lineRule="exact"/>
        <w:jc w:val="center"/>
        <w:rPr>
          <w:rFonts w:ascii="Times New Roman" w:hAnsi="Times New Roman"/>
          <w:sz w:val="20"/>
          <w:szCs w:val="20"/>
          <w:lang w:eastAsia="ru-RU"/>
        </w:rPr>
      </w:pPr>
    </w:p>
    <w:p w:rsidR="00CC4A4F" w:rsidRPr="00CB484F" w:rsidRDefault="00CC4A4F" w:rsidP="00CB484F">
      <w:pPr>
        <w:autoSpaceDE w:val="0"/>
        <w:autoSpaceDN w:val="0"/>
        <w:adjustRightInd w:val="0"/>
        <w:spacing w:after="0" w:line="240" w:lineRule="auto"/>
        <w:ind w:firstLine="540"/>
        <w:jc w:val="center"/>
        <w:rPr>
          <w:rFonts w:ascii="Times New Roman" w:hAnsi="Times New Roman"/>
          <w:sz w:val="28"/>
          <w:szCs w:val="28"/>
          <w:lang w:eastAsia="ru-RU"/>
        </w:rPr>
      </w:pPr>
      <w:r w:rsidRPr="00CB484F">
        <w:rPr>
          <w:rFonts w:ascii="Times New Roman" w:hAnsi="Times New Roman"/>
          <w:sz w:val="28"/>
          <w:szCs w:val="28"/>
          <w:lang w:eastAsia="ru-RU"/>
        </w:rPr>
        <w:t>ОБЪЕКТЫ</w:t>
      </w:r>
    </w:p>
    <w:p w:rsidR="00CC4A4F" w:rsidRPr="00B7338D" w:rsidRDefault="00CC4A4F" w:rsidP="00CB484F">
      <w:pPr>
        <w:autoSpaceDE w:val="0"/>
        <w:autoSpaceDN w:val="0"/>
        <w:adjustRightInd w:val="0"/>
        <w:spacing w:after="0" w:line="240" w:lineRule="auto"/>
        <w:ind w:firstLine="540"/>
        <w:jc w:val="center"/>
        <w:rPr>
          <w:rFonts w:ascii="Times New Roman" w:hAnsi="Times New Roman"/>
          <w:sz w:val="20"/>
          <w:szCs w:val="20"/>
          <w:lang w:eastAsia="ru-RU"/>
        </w:rPr>
      </w:pPr>
      <w:r w:rsidRPr="00CB484F">
        <w:rPr>
          <w:rFonts w:ascii="Times New Roman" w:hAnsi="Times New Roman"/>
          <w:sz w:val="28"/>
          <w:szCs w:val="28"/>
          <w:lang w:eastAsia="ru-RU"/>
        </w:rPr>
        <w:t>размещения отходов, включенные в государственный реестр объектов размещения отходов</w:t>
      </w:r>
    </w:p>
    <w:p w:rsidR="00CC4A4F" w:rsidRPr="00B7338D" w:rsidRDefault="00CC4A4F" w:rsidP="00B7338D">
      <w:pPr>
        <w:spacing w:after="0" w:line="360" w:lineRule="auto"/>
        <w:jc w:val="right"/>
        <w:rPr>
          <w:rFonts w:ascii="Times New Roman" w:hAnsi="Times New Roman"/>
          <w:sz w:val="20"/>
          <w:szCs w:val="20"/>
        </w:rPr>
      </w:pP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91"/>
        <w:gridCol w:w="2439"/>
        <w:gridCol w:w="1371"/>
        <w:gridCol w:w="3599"/>
        <w:gridCol w:w="1437"/>
        <w:gridCol w:w="1582"/>
        <w:gridCol w:w="1446"/>
        <w:gridCol w:w="2207"/>
      </w:tblGrid>
      <w:tr w:rsidR="00CC4A4F" w:rsidRPr="00DC5106" w:rsidTr="00605970">
        <w:trPr>
          <w:trHeight w:val="1653"/>
        </w:trPr>
        <w:tc>
          <w:tcPr>
            <w:tcW w:w="266" w:type="pct"/>
          </w:tcPr>
          <w:p w:rsidR="00CC4A4F" w:rsidRPr="00B7338D" w:rsidRDefault="00CC4A4F" w:rsidP="00B7338D">
            <w:pPr>
              <w:spacing w:after="0" w:line="240" w:lineRule="auto"/>
              <w:jc w:val="both"/>
              <w:rPr>
                <w:rFonts w:ascii="Times New Roman" w:hAnsi="Times New Roman"/>
                <w:sz w:val="20"/>
                <w:szCs w:val="20"/>
              </w:rPr>
            </w:pPr>
            <w:r w:rsidRPr="00B7338D">
              <w:rPr>
                <w:rFonts w:ascii="Times New Roman" w:hAnsi="Times New Roman"/>
                <w:sz w:val="20"/>
                <w:szCs w:val="20"/>
              </w:rPr>
              <w:t>№ объекта</w:t>
            </w:r>
          </w:p>
        </w:tc>
        <w:tc>
          <w:tcPr>
            <w:tcW w:w="820" w:type="pct"/>
          </w:tcPr>
          <w:p w:rsidR="00CC4A4F" w:rsidRPr="00B7338D" w:rsidRDefault="00CC4A4F" w:rsidP="00B7338D">
            <w:pPr>
              <w:spacing w:after="0" w:line="240" w:lineRule="auto"/>
              <w:jc w:val="both"/>
              <w:rPr>
                <w:rFonts w:ascii="Times New Roman" w:hAnsi="Times New Roman"/>
                <w:sz w:val="20"/>
                <w:szCs w:val="20"/>
              </w:rPr>
            </w:pPr>
            <w:r w:rsidRPr="00B7338D">
              <w:rPr>
                <w:rFonts w:ascii="Times New Roman" w:hAnsi="Times New Roman"/>
                <w:sz w:val="20"/>
                <w:szCs w:val="20"/>
              </w:rPr>
              <w:t>Наименование объекта размещения отходов (далее – ОРО)</w:t>
            </w:r>
          </w:p>
        </w:tc>
        <w:tc>
          <w:tcPr>
            <w:tcW w:w="461" w:type="pct"/>
          </w:tcPr>
          <w:p w:rsidR="00CC4A4F" w:rsidRPr="00B7338D" w:rsidRDefault="00CC4A4F" w:rsidP="00B7338D">
            <w:pPr>
              <w:spacing w:after="0" w:line="240" w:lineRule="auto"/>
              <w:jc w:val="both"/>
              <w:rPr>
                <w:rFonts w:ascii="Times New Roman" w:hAnsi="Times New Roman"/>
                <w:sz w:val="20"/>
                <w:szCs w:val="20"/>
              </w:rPr>
            </w:pPr>
            <w:r w:rsidRPr="00B7338D">
              <w:rPr>
                <w:rFonts w:ascii="Times New Roman" w:hAnsi="Times New Roman"/>
                <w:sz w:val="20"/>
                <w:szCs w:val="20"/>
              </w:rPr>
              <w:t>Назначение ОРО</w:t>
            </w:r>
          </w:p>
        </w:tc>
        <w:tc>
          <w:tcPr>
            <w:tcW w:w="1210" w:type="pct"/>
          </w:tcPr>
          <w:p w:rsidR="00CC4A4F" w:rsidRPr="00B7338D" w:rsidRDefault="00CC4A4F" w:rsidP="00B7338D">
            <w:pPr>
              <w:spacing w:after="0" w:line="240" w:lineRule="auto"/>
              <w:jc w:val="both"/>
              <w:rPr>
                <w:rFonts w:ascii="Times New Roman" w:hAnsi="Times New Roman"/>
                <w:sz w:val="20"/>
                <w:szCs w:val="20"/>
              </w:rPr>
            </w:pPr>
            <w:r w:rsidRPr="00B7338D">
              <w:rPr>
                <w:rFonts w:ascii="Times New Roman" w:hAnsi="Times New Roman"/>
                <w:sz w:val="20"/>
                <w:szCs w:val="20"/>
              </w:rPr>
              <w:t xml:space="preserve">Виды отходов и их коды по Федеральному классификационному каталогу отходов </w:t>
            </w:r>
          </w:p>
        </w:tc>
        <w:tc>
          <w:tcPr>
            <w:tcW w:w="483" w:type="pct"/>
          </w:tcPr>
          <w:p w:rsidR="00CC4A4F" w:rsidRPr="00B7338D" w:rsidRDefault="00CC4A4F" w:rsidP="00B7338D">
            <w:pPr>
              <w:spacing w:after="0" w:line="240" w:lineRule="auto"/>
              <w:jc w:val="both"/>
              <w:rPr>
                <w:rFonts w:ascii="Times New Roman" w:hAnsi="Times New Roman"/>
                <w:sz w:val="20"/>
                <w:szCs w:val="20"/>
              </w:rPr>
            </w:pPr>
            <w:r w:rsidRPr="00B7338D">
              <w:rPr>
                <w:rFonts w:ascii="Times New Roman" w:hAnsi="Times New Roman"/>
                <w:sz w:val="20"/>
                <w:szCs w:val="20"/>
              </w:rPr>
              <w:t xml:space="preserve">Сведения о наличии негативного воздействия на окружающую среду ОРО </w:t>
            </w:r>
          </w:p>
        </w:tc>
        <w:tc>
          <w:tcPr>
            <w:tcW w:w="532" w:type="pct"/>
          </w:tcPr>
          <w:p w:rsidR="00CC4A4F" w:rsidRPr="00B7338D" w:rsidRDefault="00CC4A4F" w:rsidP="00B7338D">
            <w:pPr>
              <w:spacing w:after="0" w:line="240" w:lineRule="auto"/>
              <w:jc w:val="both"/>
              <w:rPr>
                <w:rFonts w:ascii="Times New Roman" w:hAnsi="Times New Roman"/>
                <w:sz w:val="20"/>
                <w:szCs w:val="20"/>
              </w:rPr>
            </w:pPr>
            <w:r w:rsidRPr="00B7338D">
              <w:rPr>
                <w:rFonts w:ascii="Times New Roman" w:hAnsi="Times New Roman"/>
                <w:sz w:val="20"/>
                <w:szCs w:val="20"/>
              </w:rPr>
              <w:t>ОКАТО</w:t>
            </w:r>
          </w:p>
        </w:tc>
        <w:tc>
          <w:tcPr>
            <w:tcW w:w="486" w:type="pct"/>
          </w:tcPr>
          <w:p w:rsidR="00CC4A4F" w:rsidRPr="00B7338D" w:rsidRDefault="00CC4A4F" w:rsidP="00B7338D">
            <w:pPr>
              <w:spacing w:after="0" w:line="240" w:lineRule="auto"/>
              <w:jc w:val="both"/>
              <w:rPr>
                <w:rFonts w:ascii="Times New Roman" w:hAnsi="Times New Roman"/>
                <w:sz w:val="20"/>
                <w:szCs w:val="20"/>
              </w:rPr>
            </w:pPr>
            <w:r w:rsidRPr="00B7338D">
              <w:rPr>
                <w:rFonts w:ascii="Times New Roman" w:hAnsi="Times New Roman"/>
                <w:sz w:val="20"/>
                <w:szCs w:val="20"/>
              </w:rPr>
              <w:t>Ближайший населенный пункт</w:t>
            </w:r>
          </w:p>
        </w:tc>
        <w:tc>
          <w:tcPr>
            <w:tcW w:w="742" w:type="pct"/>
          </w:tcPr>
          <w:p w:rsidR="00CC4A4F" w:rsidRPr="00B7338D" w:rsidRDefault="00CC4A4F" w:rsidP="00B7338D">
            <w:pPr>
              <w:spacing w:after="0" w:line="240" w:lineRule="auto"/>
              <w:jc w:val="both"/>
              <w:rPr>
                <w:rFonts w:ascii="Times New Roman" w:hAnsi="Times New Roman"/>
                <w:sz w:val="20"/>
                <w:szCs w:val="20"/>
              </w:rPr>
            </w:pPr>
            <w:r w:rsidRPr="00B7338D">
              <w:rPr>
                <w:rFonts w:ascii="Times New Roman" w:hAnsi="Times New Roman"/>
                <w:sz w:val="20"/>
                <w:szCs w:val="20"/>
              </w:rPr>
              <w:t>Наименование эксплуатирующей организации</w:t>
            </w:r>
          </w:p>
        </w:tc>
      </w:tr>
      <w:tr w:rsidR="00CC4A4F" w:rsidRPr="00DC5106" w:rsidTr="0092531B">
        <w:trPr>
          <w:trHeight w:val="80"/>
        </w:trPr>
        <w:tc>
          <w:tcPr>
            <w:tcW w:w="5000" w:type="pct"/>
            <w:gridSpan w:val="8"/>
          </w:tcPr>
          <w:p w:rsidR="00CC4A4F" w:rsidRPr="00B7338D" w:rsidRDefault="00CC4A4F" w:rsidP="0092531B">
            <w:pPr>
              <w:spacing w:after="0" w:line="240" w:lineRule="auto"/>
              <w:jc w:val="center"/>
              <w:rPr>
                <w:rFonts w:ascii="Times New Roman" w:hAnsi="Times New Roman"/>
                <w:sz w:val="20"/>
                <w:szCs w:val="20"/>
              </w:rPr>
            </w:pPr>
            <w:r>
              <w:rPr>
                <w:rFonts w:ascii="Times New Roman" w:hAnsi="Times New Roman"/>
                <w:sz w:val="20"/>
                <w:szCs w:val="20"/>
              </w:rPr>
              <w:t>Республика Башкортостан</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02-00026</w:t>
            </w:r>
            <w:r>
              <w:rPr>
                <w:rFonts w:ascii="Times New Roman" w:hAnsi="Times New Roman"/>
                <w:sz w:val="20"/>
                <w:szCs w:val="20"/>
              </w:rPr>
              <w:t>-Х-00592-250914</w:t>
            </w:r>
          </w:p>
        </w:tc>
        <w:tc>
          <w:tcPr>
            <w:tcW w:w="820"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Отвал рыхлых пород</w:t>
            </w:r>
          </w:p>
        </w:tc>
        <w:tc>
          <w:tcPr>
            <w:tcW w:w="461"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Вскрышные породы от добычи полезных ископаемых открытым способом (песчаные вскрышные породы практически неопасные) 20012002405</w:t>
            </w:r>
          </w:p>
        </w:tc>
        <w:tc>
          <w:tcPr>
            <w:tcW w:w="483" w:type="pct"/>
          </w:tcPr>
          <w:p w:rsidR="00CC4A4F" w:rsidRPr="00296144" w:rsidRDefault="00CC4A4F" w:rsidP="00296144">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80443000000</w:t>
            </w:r>
          </w:p>
        </w:tc>
        <w:tc>
          <w:tcPr>
            <w:tcW w:w="486"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п. Петропавловский</w:t>
            </w:r>
          </w:p>
        </w:tc>
        <w:tc>
          <w:tcPr>
            <w:tcW w:w="742"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ООО «Башкирская медь» 453830, РБ, г. Сибай, ул. Ленина, 22</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02-00027</w:t>
            </w:r>
            <w:r>
              <w:rPr>
                <w:rFonts w:ascii="Times New Roman" w:hAnsi="Times New Roman"/>
                <w:sz w:val="20"/>
                <w:szCs w:val="20"/>
              </w:rPr>
              <w:t>-Х-00592-250914</w:t>
            </w:r>
          </w:p>
        </w:tc>
        <w:tc>
          <w:tcPr>
            <w:tcW w:w="820"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Отвал скальных пород</w:t>
            </w:r>
          </w:p>
        </w:tc>
        <w:tc>
          <w:tcPr>
            <w:tcW w:w="461"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Вскрышные породы от добычи полезных ископаемых открытым способом (скальные вскрышные породы силикатные практически неопасные) 20011001205</w:t>
            </w:r>
          </w:p>
        </w:tc>
        <w:tc>
          <w:tcPr>
            <w:tcW w:w="483" w:type="pct"/>
          </w:tcPr>
          <w:p w:rsidR="00CC4A4F" w:rsidRPr="00296144" w:rsidRDefault="00CC4A4F" w:rsidP="00296144">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80443000000</w:t>
            </w:r>
          </w:p>
        </w:tc>
        <w:tc>
          <w:tcPr>
            <w:tcW w:w="486"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п. Петропавловский</w:t>
            </w:r>
          </w:p>
        </w:tc>
        <w:tc>
          <w:tcPr>
            <w:tcW w:w="742" w:type="pct"/>
          </w:tcPr>
          <w:p w:rsidR="00CC4A4F" w:rsidRPr="00296144" w:rsidRDefault="00CC4A4F" w:rsidP="00296144">
            <w:pPr>
              <w:spacing w:after="0"/>
              <w:rPr>
                <w:rFonts w:ascii="Times New Roman" w:hAnsi="Times New Roman"/>
                <w:sz w:val="20"/>
                <w:szCs w:val="20"/>
              </w:rPr>
            </w:pPr>
            <w:r w:rsidRPr="00296144">
              <w:rPr>
                <w:rFonts w:ascii="Times New Roman" w:hAnsi="Times New Roman"/>
                <w:sz w:val="20"/>
                <w:szCs w:val="20"/>
              </w:rPr>
              <w:t>ООО «Башкирская медь» 453830, РБ, г. Сибай, ул. Ленина, 22</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02-00028</w:t>
            </w:r>
            <w:r>
              <w:rPr>
                <w:rFonts w:ascii="Times New Roman" w:hAnsi="Times New Roman"/>
                <w:sz w:val="20"/>
                <w:szCs w:val="20"/>
              </w:rPr>
              <w:t>-Х-00592-250914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Отвалы слабоминерализированных пород</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Прочие вскрышные породы 20019000000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80443000000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 Петропавловский</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ООО «Башкирская медь» 453830, РБ, г. Сибай, ул. Ленина, 22</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02-00029</w:t>
            </w:r>
            <w:r>
              <w:rPr>
                <w:rFonts w:ascii="Times New Roman" w:hAnsi="Times New Roman"/>
                <w:sz w:val="20"/>
                <w:szCs w:val="20"/>
              </w:rPr>
              <w:t>-Х-00592-250914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Хвостохранилище</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добычи металлических руд, (отходы (хвосты) обогащения медных руд практически неопасные) 22212001395</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80443000000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 Петропавловский</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ООО «Башкирская медь» 453830, РБ, г. Сибай, ул. Ленина, 22</w:t>
            </w:r>
          </w:p>
        </w:tc>
      </w:tr>
      <w:tr w:rsidR="00CC4A4F" w:rsidRPr="00DC5106" w:rsidTr="00605970">
        <w:trPr>
          <w:trHeight w:val="420"/>
        </w:trPr>
        <w:tc>
          <w:tcPr>
            <w:tcW w:w="26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02-00031</w:t>
            </w:r>
            <w:r>
              <w:rPr>
                <w:rFonts w:ascii="Times New Roman" w:hAnsi="Times New Roman"/>
                <w:sz w:val="20"/>
                <w:szCs w:val="20"/>
              </w:rPr>
              <w:t>-Х-00592-250914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Шламонакопитель № 1</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Шламы нефти и нефтепродуктов 5460000000000, Шлам очистки трубопроводов и ёмкостей (бочек, контейнеров, цистерн, гудронаторов) от нефти) 5460150104033, Прочие отходы нефтепродуктов, продуктов переработки нефти, угля, газа, горючих сланцев и торфы (шлам нефти и нефтепродуктов) 5490000000000, Отходы из жироотделителей, содержащие животные жировые продукты 1250020000004, Отходы (осадки) при механической и биологической очистке сточных вод (избыточный ил БОС) 9430000000000, Отходы (осадки) при механической и биологической очистке сточных вод (песок с песколовки БОС) 9430000000000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80401000000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 Старая Александровка</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ОАО АНК «Башнефть» филиал «Башнефть - Новойл» 450008, РБ, г. Уфа, ул. К. Маркса, 30</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02-00032</w:t>
            </w:r>
            <w:r>
              <w:rPr>
                <w:rFonts w:ascii="Times New Roman" w:hAnsi="Times New Roman"/>
                <w:sz w:val="20"/>
                <w:szCs w:val="20"/>
              </w:rPr>
              <w:t>-Х-00592-250914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Шламонакопитель № 2</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Шламы нефти и нефтепродуктов 5460000000000,  Шлам очистки трубопроводов и мкостей (бочек, контейнеров, цистерн, гудронаторов) о нефти) 5460150104033, Прочие отходы нефтепродуктов, продуктов переработки нефти, угля, газа, горючих сланцев и торфы (шлам нефти и нефтепродуктов) 5490000000000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80401000000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 Старая Александровка</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ОАО АНК «Башнефть» филиал «Башнефть - Новойл» 450008, РБ, г. Уфа, ул. К. Маркса, 30</w:t>
            </w:r>
          </w:p>
        </w:tc>
      </w:tr>
      <w:tr w:rsidR="00CC4A4F" w:rsidRPr="00DC5106" w:rsidTr="00605970">
        <w:trPr>
          <w:trHeight w:val="977"/>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35</w:t>
            </w:r>
            <w:r>
              <w:rPr>
                <w:rFonts w:ascii="Times New Roman" w:hAnsi="Times New Roman"/>
                <w:sz w:val="20"/>
                <w:szCs w:val="20"/>
              </w:rPr>
              <w:t>-Х-00592-250914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Отвал вскрышной породы</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Прочие отходы добывающей промышленности (вскрышная порода) 3490000000005</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80211846003</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с. Сосновка</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ООО «Завод «СтройМинерал» 453700, РБ, г. Учалы, ул. Кровельная, 1</w:t>
            </w:r>
          </w:p>
        </w:tc>
      </w:tr>
      <w:tr w:rsidR="00CC4A4F" w:rsidRPr="00DC5106" w:rsidTr="00605970">
        <w:trPr>
          <w:trHeight w:val="1412"/>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36</w:t>
            </w:r>
            <w:r>
              <w:rPr>
                <w:rFonts w:ascii="Times New Roman" w:hAnsi="Times New Roman"/>
                <w:sz w:val="20"/>
                <w:szCs w:val="20"/>
              </w:rPr>
              <w:t>-Х-00592-250914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Илоуплотнители из 4 – х секций</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(осадки) при механической и биологической очистке сточных вод 9430000000000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80401000000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г. Уфа</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ОАО «Уфимское моторостроительное производственное объединение» 450039, РБ, г. Уфа, ул. Ферина, 2</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38</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Полигон ТБО</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полимерных материалов 5700000000000,</w:t>
            </w:r>
            <w:r w:rsidRPr="00296144">
              <w:rPr>
                <w:rFonts w:ascii="Times New Roman" w:hAnsi="Times New Roman"/>
                <w:sz w:val="20"/>
                <w:szCs w:val="20"/>
              </w:rPr>
              <w:br/>
              <w:t>Затвердевшие отходы пластмасс 5710000000000,</w:t>
            </w:r>
            <w:r w:rsidRPr="00296144">
              <w:rPr>
                <w:rFonts w:ascii="Times New Roman" w:hAnsi="Times New Roman"/>
                <w:sz w:val="20"/>
                <w:szCs w:val="20"/>
              </w:rPr>
              <w:br/>
              <w:t>Отходы гетинакса,текстолита,вулканизированной фибры, пленкосинтетического картона 5710090001000,</w:t>
            </w:r>
            <w:r w:rsidRPr="00296144">
              <w:rPr>
                <w:rFonts w:ascii="Times New Roman" w:hAnsi="Times New Roman"/>
                <w:sz w:val="20"/>
                <w:szCs w:val="20"/>
              </w:rPr>
              <w:br/>
              <w:t>Отходы пленкосинтетического картона 5710090101004,</w:t>
            </w:r>
            <w:r w:rsidRPr="00296144">
              <w:rPr>
                <w:rFonts w:ascii="Times New Roman" w:hAnsi="Times New Roman"/>
                <w:sz w:val="20"/>
                <w:szCs w:val="20"/>
              </w:rPr>
              <w:br/>
              <w:t>Отходы затвердевшего поливинилхлорида и пенопласта на его базе 5710160001004,</w:t>
            </w:r>
            <w:r w:rsidRPr="00296144">
              <w:rPr>
                <w:rFonts w:ascii="Times New Roman" w:hAnsi="Times New Roman"/>
                <w:sz w:val="20"/>
                <w:szCs w:val="20"/>
              </w:rPr>
              <w:br/>
              <w:t>Отходы затвердевшего полиэтилена 5710290001000,</w:t>
            </w:r>
            <w:r w:rsidRPr="00296144">
              <w:rPr>
                <w:rFonts w:ascii="Times New Roman" w:hAnsi="Times New Roman"/>
                <w:sz w:val="20"/>
                <w:szCs w:val="20"/>
              </w:rPr>
              <w:br/>
              <w:t>Отходы затвердевших стеклопластиков 5710320001000,</w:t>
            </w:r>
            <w:r w:rsidRPr="00296144">
              <w:rPr>
                <w:rFonts w:ascii="Times New Roman" w:hAnsi="Times New Roman"/>
                <w:sz w:val="20"/>
                <w:szCs w:val="20"/>
              </w:rPr>
              <w:br/>
              <w:t>Отходы стеклолакоткани 5710320101004,</w:t>
            </w:r>
            <w:r w:rsidRPr="00296144">
              <w:rPr>
                <w:rFonts w:ascii="Times New Roman" w:hAnsi="Times New Roman"/>
                <w:sz w:val="20"/>
                <w:szCs w:val="20"/>
              </w:rPr>
              <w:br/>
              <w:t>Отходы смеси затвердевших разнородных пластмасс 5710990001004,</w:t>
            </w:r>
            <w:r w:rsidRPr="00296144">
              <w:rPr>
                <w:rFonts w:ascii="Times New Roman" w:hAnsi="Times New Roman"/>
                <w:sz w:val="20"/>
                <w:szCs w:val="20"/>
              </w:rPr>
              <w:br/>
              <w:t>Отходы резины,включая старые шины 5750000000000,</w:t>
            </w:r>
            <w:r w:rsidRPr="00296144">
              <w:rPr>
                <w:rFonts w:ascii="Times New Roman" w:hAnsi="Times New Roman"/>
                <w:sz w:val="20"/>
                <w:szCs w:val="20"/>
              </w:rPr>
              <w:br/>
              <w:t>Твердые отходы резины 5750010001000,</w:t>
            </w:r>
            <w:r w:rsidRPr="00296144">
              <w:rPr>
                <w:rFonts w:ascii="Times New Roman" w:hAnsi="Times New Roman"/>
                <w:sz w:val="20"/>
                <w:szCs w:val="20"/>
              </w:rPr>
              <w:br/>
              <w:t>Резиноасбестовые отходы (в том числе изделия отработанные и брак) 5750030001004,</w:t>
            </w:r>
            <w:r w:rsidRPr="00296144">
              <w:rPr>
                <w:rFonts w:ascii="Times New Roman" w:hAnsi="Times New Roman"/>
                <w:sz w:val="20"/>
                <w:szCs w:val="20"/>
              </w:rPr>
              <w:br/>
              <w:t>Отходы полимерных материалов из размалывающих устройств (легкие фракции) 5780010001004,</w:t>
            </w:r>
            <w:r w:rsidRPr="00296144">
              <w:rPr>
                <w:rFonts w:ascii="Times New Roman" w:hAnsi="Times New Roman"/>
                <w:sz w:val="20"/>
                <w:szCs w:val="20"/>
              </w:rPr>
              <w:br/>
              <w:t>Пыль полимерных материалов с фильтров размалывающих устройств 5780020011004,</w:t>
            </w:r>
            <w:r w:rsidRPr="00296144">
              <w:rPr>
                <w:rFonts w:ascii="Times New Roman" w:hAnsi="Times New Roman"/>
                <w:sz w:val="20"/>
                <w:szCs w:val="20"/>
              </w:rPr>
              <w:br/>
              <w:t>Пыль хлопковая 5810061111004,</w:t>
            </w:r>
            <w:r w:rsidRPr="00296144">
              <w:rPr>
                <w:rFonts w:ascii="Times New Roman" w:hAnsi="Times New Roman"/>
                <w:sz w:val="20"/>
                <w:szCs w:val="20"/>
              </w:rPr>
              <w:br/>
              <w:t>Отходы тканей, старая одежда 5810110001000,</w:t>
            </w:r>
            <w:r w:rsidRPr="00296144">
              <w:rPr>
                <w:rFonts w:ascii="Times New Roman" w:hAnsi="Times New Roman"/>
                <w:sz w:val="20"/>
                <w:szCs w:val="20"/>
              </w:rPr>
              <w:br/>
              <w:t>Текстиль загрязненный 5820000000000,</w:t>
            </w:r>
            <w:r w:rsidRPr="00296144">
              <w:rPr>
                <w:rFonts w:ascii="Times New Roman" w:hAnsi="Times New Roman"/>
                <w:sz w:val="20"/>
                <w:szCs w:val="20"/>
              </w:rPr>
              <w:br/>
              <w:t>Отходы катализаторов и контактных масс, не вошедшие в другие пункты 5950000000000,</w:t>
            </w:r>
            <w:r w:rsidRPr="00296144">
              <w:rPr>
                <w:rFonts w:ascii="Times New Roman" w:hAnsi="Times New Roman"/>
                <w:sz w:val="20"/>
                <w:szCs w:val="20"/>
              </w:rPr>
              <w:br/>
              <w:t>Твердые коммунальные отходы 9100000000000,</w:t>
            </w:r>
            <w:r w:rsidRPr="00296144">
              <w:rPr>
                <w:rFonts w:ascii="Times New Roman" w:hAnsi="Times New Roman"/>
                <w:sz w:val="20"/>
                <w:szCs w:val="20"/>
              </w:rPr>
              <w:br/>
              <w:t>Отходы от жилищ несортированные (исключая крупногабаритные) 9110010001004,</w:t>
            </w:r>
            <w:r w:rsidRPr="00296144">
              <w:rPr>
                <w:rFonts w:ascii="Times New Roman" w:hAnsi="Times New Roman"/>
                <w:sz w:val="20"/>
                <w:szCs w:val="20"/>
              </w:rPr>
              <w:br/>
              <w:t>Отходы потребления на производстве, подобные коммунальным 9120000000000,</w:t>
            </w:r>
            <w:r w:rsidRPr="00296144">
              <w:rPr>
                <w:rFonts w:ascii="Times New Roman" w:hAnsi="Times New Roman"/>
                <w:sz w:val="20"/>
                <w:szCs w:val="20"/>
              </w:rPr>
              <w:br/>
              <w:t>Мусор от бытовых помещений организаций несортированный (исключая крупногабаритный) 9120040001004,</w:t>
            </w:r>
            <w:r w:rsidRPr="00296144">
              <w:rPr>
                <w:rFonts w:ascii="Times New Roman" w:hAnsi="Times New Roman"/>
                <w:sz w:val="20"/>
                <w:szCs w:val="20"/>
              </w:rPr>
              <w:br/>
              <w:t>Мусор строительный 9120060001000,</w:t>
            </w:r>
            <w:r w:rsidRPr="00296144">
              <w:rPr>
                <w:rFonts w:ascii="Times New Roman" w:hAnsi="Times New Roman"/>
                <w:sz w:val="20"/>
                <w:szCs w:val="20"/>
              </w:rPr>
              <w:br/>
              <w:t>Мусор строительный от разборки зданий 9120060101004,</w:t>
            </w:r>
            <w:r w:rsidRPr="00296144">
              <w:rPr>
                <w:rFonts w:ascii="Times New Roman" w:hAnsi="Times New Roman"/>
                <w:sz w:val="20"/>
                <w:szCs w:val="20"/>
              </w:rPr>
              <w:br/>
              <w:t>Отходы кухонь и предприятий общественного питания 9120100000000,</w:t>
            </w:r>
            <w:r w:rsidRPr="00296144">
              <w:rPr>
                <w:rFonts w:ascii="Times New Roman" w:hAnsi="Times New Roman"/>
                <w:sz w:val="20"/>
                <w:szCs w:val="20"/>
              </w:rPr>
              <w:br/>
              <w:t>Отходы сложного комбинированного состава в виде изделий,оборудования,устройств,не вошедшие в другие пункты 9200000000000,</w:t>
            </w:r>
            <w:r w:rsidRPr="00296144">
              <w:rPr>
                <w:rFonts w:ascii="Times New Roman" w:hAnsi="Times New Roman"/>
                <w:sz w:val="20"/>
                <w:szCs w:val="20"/>
              </w:rPr>
              <w:br/>
              <w:t>Электрическое оборудование,приборы, устройства и их части  9210000000000,</w:t>
            </w:r>
            <w:r w:rsidRPr="00296144">
              <w:rPr>
                <w:rFonts w:ascii="Times New Roman" w:hAnsi="Times New Roman"/>
                <w:sz w:val="20"/>
                <w:szCs w:val="20"/>
              </w:rPr>
              <w:br/>
              <w:t>Отходы (осадки) при подготовке воды</w:t>
            </w:r>
            <w:r w:rsidRPr="00296144">
              <w:rPr>
                <w:rFonts w:ascii="Times New Roman" w:hAnsi="Times New Roman"/>
                <w:sz w:val="20"/>
                <w:szCs w:val="20"/>
              </w:rPr>
              <w:br/>
              <w:t xml:space="preserve"> 9410000000000,</w:t>
            </w:r>
            <w:r w:rsidRPr="00296144">
              <w:rPr>
                <w:rFonts w:ascii="Times New Roman" w:hAnsi="Times New Roman"/>
                <w:sz w:val="20"/>
                <w:szCs w:val="20"/>
              </w:rPr>
              <w:br/>
              <w:t>Отходы (осадки) при механической и биологической очистке сточных вод</w:t>
            </w:r>
            <w:r w:rsidRPr="00296144">
              <w:rPr>
                <w:rFonts w:ascii="Times New Roman" w:hAnsi="Times New Roman"/>
                <w:sz w:val="20"/>
                <w:szCs w:val="20"/>
              </w:rPr>
              <w:br/>
              <w:t xml:space="preserve"> 9430000000000,</w:t>
            </w:r>
            <w:r w:rsidRPr="00296144">
              <w:rPr>
                <w:rFonts w:ascii="Times New Roman" w:hAnsi="Times New Roman"/>
                <w:sz w:val="20"/>
                <w:szCs w:val="20"/>
              </w:rPr>
              <w:br/>
              <w:t>Отходы(осадки) при обработке сточных вод, не вошедшие в другие позиции</w:t>
            </w:r>
            <w:r w:rsidRPr="00296144">
              <w:rPr>
                <w:rFonts w:ascii="Times New Roman" w:hAnsi="Times New Roman"/>
                <w:sz w:val="20"/>
                <w:szCs w:val="20"/>
              </w:rPr>
              <w:br/>
              <w:t xml:space="preserve"> 9480000000000,</w:t>
            </w:r>
            <w:r w:rsidRPr="00296144">
              <w:rPr>
                <w:rFonts w:ascii="Times New Roman" w:hAnsi="Times New Roman"/>
                <w:sz w:val="20"/>
                <w:szCs w:val="20"/>
              </w:rPr>
              <w:br/>
              <w:t>Прочие коммунальные отходы 9900000000000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80450000000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г. Туймазы</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ООО "Экология Т" 452756,РБ, г.Туймазы, ул. М.Джалиля,15, оф.2</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39</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Полигон ТБО</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производства пищевых и вкусовых продуктов 1100000000000,</w:t>
            </w:r>
            <w:r w:rsidRPr="00296144">
              <w:rPr>
                <w:rFonts w:ascii="Times New Roman" w:hAnsi="Times New Roman"/>
                <w:sz w:val="20"/>
                <w:szCs w:val="20"/>
              </w:rPr>
              <w:br/>
              <w:t>Отходы растениеводства, парникового хозяйства 1112000000000</w:t>
            </w:r>
            <w:r w:rsidRPr="00296144">
              <w:rPr>
                <w:rFonts w:ascii="Times New Roman" w:hAnsi="Times New Roman"/>
                <w:sz w:val="20"/>
                <w:szCs w:val="20"/>
              </w:rPr>
              <w:br/>
              <w:t>Отходы кожи 1470000000000,</w:t>
            </w:r>
            <w:r w:rsidRPr="00296144">
              <w:rPr>
                <w:rFonts w:ascii="Times New Roman" w:hAnsi="Times New Roman"/>
                <w:sz w:val="20"/>
                <w:szCs w:val="20"/>
              </w:rPr>
              <w:br/>
              <w:t>Обувь кожаная рабочая, потерявшая потребительские свойства 1470060113004,</w:t>
            </w:r>
            <w:r w:rsidRPr="00296144">
              <w:rPr>
                <w:rFonts w:ascii="Times New Roman" w:hAnsi="Times New Roman"/>
                <w:sz w:val="20"/>
                <w:szCs w:val="20"/>
              </w:rPr>
              <w:br/>
              <w:t>Деревянная упаковка (невозвратная тара) из натуральной чистой древесины 1711050001000,</w:t>
            </w:r>
            <w:r w:rsidRPr="00296144">
              <w:rPr>
                <w:rFonts w:ascii="Times New Roman" w:hAnsi="Times New Roman"/>
                <w:sz w:val="20"/>
                <w:szCs w:val="20"/>
              </w:rPr>
              <w:br/>
              <w:t>Опилки и стружки натуральной чистой древесины 1711060001000,</w:t>
            </w:r>
            <w:r w:rsidRPr="00296144">
              <w:rPr>
                <w:rFonts w:ascii="Times New Roman" w:hAnsi="Times New Roman"/>
                <w:sz w:val="20"/>
                <w:szCs w:val="20"/>
              </w:rPr>
              <w:br/>
              <w:t>Пыль древесная от шлифовки натуральной чистой древесины 1711070011004,</w:t>
            </w:r>
            <w:r w:rsidRPr="00296144">
              <w:rPr>
                <w:rFonts w:ascii="Times New Roman" w:hAnsi="Times New Roman"/>
                <w:sz w:val="20"/>
                <w:szCs w:val="20"/>
              </w:rPr>
              <w:br/>
              <w:t>Обрезь фанеры, содержащей связующие смолы в количестве от 0,2 % до 2,5 % включительно 1712010101014,</w:t>
            </w:r>
            <w:r w:rsidRPr="00296144">
              <w:rPr>
                <w:rFonts w:ascii="Times New Roman" w:hAnsi="Times New Roman"/>
                <w:sz w:val="20"/>
                <w:szCs w:val="20"/>
              </w:rPr>
              <w:br/>
              <w:t>Опилки древесно-стружечных и/или древесно-волокнистых плит, содержащие связующие смолы в количестве от 0,2 % до 2,5 % включительно 171 202 01 01 01 4,</w:t>
            </w:r>
            <w:r w:rsidRPr="00296144">
              <w:rPr>
                <w:rFonts w:ascii="Times New Roman" w:hAnsi="Times New Roman"/>
                <w:sz w:val="20"/>
                <w:szCs w:val="20"/>
              </w:rPr>
              <w:br/>
              <w:t>Обрезки, кусковые отходы древесно-стружечных и/или древесно-волокнистых плит, содержащих связующие смолы в количестве от 0,2 % до 2,5 % включительно 1712020301014,</w:t>
            </w:r>
            <w:r w:rsidRPr="00296144">
              <w:rPr>
                <w:rFonts w:ascii="Times New Roman" w:hAnsi="Times New Roman"/>
                <w:sz w:val="20"/>
                <w:szCs w:val="20"/>
              </w:rPr>
              <w:br/>
              <w:t>Опилки и стружки древесные, загрязненные преимущественно органическими веществами (минеральные масла, лаки, растворители) 1713000000000,</w:t>
            </w:r>
            <w:r w:rsidRPr="00296144">
              <w:rPr>
                <w:rFonts w:ascii="Times New Roman" w:hAnsi="Times New Roman"/>
                <w:sz w:val="20"/>
                <w:szCs w:val="20"/>
              </w:rPr>
              <w:br/>
              <w:t>Прочие отходы обработки и переработки древесины 1719000000000,</w:t>
            </w:r>
            <w:r w:rsidRPr="00296144">
              <w:rPr>
                <w:rFonts w:ascii="Times New Roman" w:hAnsi="Times New Roman"/>
                <w:sz w:val="20"/>
                <w:szCs w:val="20"/>
              </w:rPr>
              <w:br/>
              <w:t>Разнородные древесные отходы 1719010001000,</w:t>
            </w:r>
            <w:r w:rsidRPr="00296144">
              <w:rPr>
                <w:rFonts w:ascii="Times New Roman" w:hAnsi="Times New Roman"/>
                <w:sz w:val="20"/>
                <w:szCs w:val="20"/>
              </w:rPr>
              <w:br/>
              <w:t>Опилки и стружки разнородной древесины (например, содержащие опилки и стружку древесно-стружечных и/или древесно-волокнистых плит) 1719010301004,</w:t>
            </w:r>
            <w:r w:rsidRPr="00296144">
              <w:rPr>
                <w:rFonts w:ascii="Times New Roman" w:hAnsi="Times New Roman"/>
                <w:sz w:val="20"/>
                <w:szCs w:val="20"/>
              </w:rPr>
              <w:br/>
              <w:t>Отходы бумаги и картона незагрязненные 1871000000000,</w:t>
            </w:r>
            <w:r w:rsidRPr="00296144">
              <w:rPr>
                <w:rFonts w:ascii="Times New Roman" w:hAnsi="Times New Roman"/>
                <w:sz w:val="20"/>
                <w:szCs w:val="20"/>
              </w:rPr>
              <w:br/>
              <w:t>Отходы бумаги с нанесенным лаком 1872010101014,</w:t>
            </w:r>
            <w:r w:rsidRPr="00296144">
              <w:rPr>
                <w:rFonts w:ascii="Times New Roman" w:hAnsi="Times New Roman"/>
                <w:sz w:val="20"/>
                <w:szCs w:val="20"/>
              </w:rPr>
              <w:br/>
              <w:t>Отходы рубероида 1872040101014,</w:t>
            </w:r>
            <w:r w:rsidRPr="00296144">
              <w:rPr>
                <w:rFonts w:ascii="Times New Roman" w:hAnsi="Times New Roman"/>
                <w:sz w:val="20"/>
                <w:szCs w:val="20"/>
              </w:rPr>
              <w:br/>
              <w:t>Разнородные отходы бумаги и картона 1879010001004,</w:t>
            </w:r>
            <w:r w:rsidRPr="00296144">
              <w:rPr>
                <w:rFonts w:ascii="Times New Roman" w:hAnsi="Times New Roman"/>
                <w:sz w:val="20"/>
                <w:szCs w:val="20"/>
              </w:rPr>
              <w:br/>
              <w:t>Золы, шлаки и пыль от топочных установок и от термической обработки отходов 3130000000000,</w:t>
            </w:r>
            <w:r w:rsidRPr="00296144">
              <w:rPr>
                <w:rFonts w:ascii="Times New Roman" w:hAnsi="Times New Roman"/>
                <w:sz w:val="20"/>
                <w:szCs w:val="20"/>
              </w:rPr>
              <w:br/>
              <w:t>Золошлаки от сжигания углей 3130020001000,</w:t>
            </w:r>
            <w:r w:rsidRPr="00296144">
              <w:rPr>
                <w:rFonts w:ascii="Times New Roman" w:hAnsi="Times New Roman"/>
                <w:sz w:val="20"/>
                <w:szCs w:val="20"/>
              </w:rPr>
              <w:br/>
              <w:t>Прочие твердые минеральные отходы 3140000000000,</w:t>
            </w:r>
            <w:r w:rsidRPr="00296144">
              <w:rPr>
                <w:rFonts w:ascii="Times New Roman" w:hAnsi="Times New Roman"/>
                <w:sz w:val="20"/>
                <w:szCs w:val="20"/>
              </w:rPr>
              <w:br/>
              <w:t>Горновой песок литейного производства 3140010008004,</w:t>
            </w:r>
            <w:r w:rsidRPr="00296144">
              <w:rPr>
                <w:rFonts w:ascii="Times New Roman" w:hAnsi="Times New Roman"/>
                <w:sz w:val="20"/>
                <w:szCs w:val="20"/>
              </w:rPr>
              <w:br/>
              <w:t>Отходы песка очистных и пескоструйных устройств (в металлургии) 3140020008004,</w:t>
            </w:r>
            <w:r w:rsidRPr="00296144">
              <w:rPr>
                <w:rFonts w:ascii="Times New Roman" w:hAnsi="Times New Roman"/>
                <w:sz w:val="20"/>
                <w:szCs w:val="20"/>
              </w:rPr>
              <w:br/>
              <w:t>Абразивная пыль и порошок от шлифования черных металлов (с содержанием металла менее 50 %) 3140030011004,</w:t>
            </w:r>
            <w:r w:rsidRPr="00296144">
              <w:rPr>
                <w:rFonts w:ascii="Times New Roman" w:hAnsi="Times New Roman"/>
                <w:sz w:val="20"/>
                <w:szCs w:val="20"/>
              </w:rPr>
              <w:br/>
              <w:t>Стеклянные отходы 3140080001000,</w:t>
            </w:r>
            <w:r w:rsidRPr="00296144">
              <w:rPr>
                <w:rFonts w:ascii="Times New Roman" w:hAnsi="Times New Roman"/>
                <w:sz w:val="20"/>
                <w:szCs w:val="20"/>
              </w:rPr>
              <w:br/>
              <w:t>Отходы асбоцемента 3140120001000,</w:t>
            </w:r>
            <w:r w:rsidRPr="00296144">
              <w:rPr>
                <w:rFonts w:ascii="Times New Roman" w:hAnsi="Times New Roman"/>
                <w:sz w:val="20"/>
                <w:szCs w:val="20"/>
              </w:rPr>
              <w:br/>
              <w:t>Отходы минерального волокна 3140160001000,</w:t>
            </w:r>
            <w:r w:rsidRPr="00296144">
              <w:rPr>
                <w:rFonts w:ascii="Times New Roman" w:hAnsi="Times New Roman"/>
                <w:sz w:val="20"/>
                <w:szCs w:val="20"/>
              </w:rPr>
              <w:br/>
              <w:t>Отходы шлаковаты 3140160101004,</w:t>
            </w:r>
            <w:r w:rsidRPr="00296144">
              <w:rPr>
                <w:rFonts w:ascii="Times New Roman" w:hAnsi="Times New Roman"/>
                <w:sz w:val="20"/>
                <w:szCs w:val="20"/>
              </w:rPr>
              <w:br/>
              <w:t>Отходы бетона, железобетона 3140270001000,</w:t>
            </w:r>
            <w:r w:rsidRPr="00296144">
              <w:rPr>
                <w:rFonts w:ascii="Times New Roman" w:hAnsi="Times New Roman"/>
                <w:sz w:val="20"/>
                <w:szCs w:val="20"/>
              </w:rPr>
              <w:br/>
              <w:t>Отходы асбеста в кусковой форме 3140370201014,</w:t>
            </w:r>
            <w:r w:rsidRPr="00296144">
              <w:rPr>
                <w:rFonts w:ascii="Times New Roman" w:hAnsi="Times New Roman"/>
                <w:sz w:val="20"/>
                <w:szCs w:val="20"/>
              </w:rPr>
              <w:br/>
              <w:t>Отходы асбестовой бумаги отходы асбестовой крошки 3140370301014,</w:t>
            </w:r>
            <w:r w:rsidRPr="00296144">
              <w:rPr>
                <w:rFonts w:ascii="Times New Roman" w:hAnsi="Times New Roman"/>
                <w:sz w:val="20"/>
                <w:szCs w:val="20"/>
              </w:rPr>
              <w:br/>
              <w:t>Отходы абразивных материалов в виде пыли и порошка 3140430411004,</w:t>
            </w:r>
            <w:r w:rsidRPr="00296144">
              <w:rPr>
                <w:rFonts w:ascii="Times New Roman" w:hAnsi="Times New Roman"/>
                <w:sz w:val="20"/>
                <w:szCs w:val="20"/>
              </w:rPr>
              <w:br/>
              <w:t>Фильтрованные и поглотительные отработанные массы, незагрязненные опасными веществами 3147000000000,</w:t>
            </w:r>
            <w:r w:rsidRPr="00296144">
              <w:rPr>
                <w:rFonts w:ascii="Times New Roman" w:hAnsi="Times New Roman"/>
                <w:sz w:val="20"/>
                <w:szCs w:val="20"/>
              </w:rPr>
              <w:br/>
              <w:t>Силикагель отработанный, незагрязненный опасными веществами 3147050001000,</w:t>
            </w:r>
            <w:r w:rsidRPr="00296144">
              <w:rPr>
                <w:rFonts w:ascii="Times New Roman" w:hAnsi="Times New Roman"/>
                <w:sz w:val="20"/>
                <w:szCs w:val="20"/>
              </w:rPr>
              <w:br/>
              <w:t>Уголь активированный отработанный, загрязненный минеральными маслами (содержание масла - менее 15 %) 3148010201034,</w:t>
            </w:r>
            <w:r w:rsidRPr="00296144">
              <w:rPr>
                <w:rFonts w:ascii="Times New Roman" w:hAnsi="Times New Roman"/>
                <w:sz w:val="20"/>
                <w:szCs w:val="20"/>
              </w:rPr>
              <w:br/>
              <w:t>Минеральные шламы 3160000000000,</w:t>
            </w:r>
            <w:r w:rsidRPr="00296144">
              <w:rPr>
                <w:rFonts w:ascii="Times New Roman" w:hAnsi="Times New Roman"/>
                <w:sz w:val="20"/>
                <w:szCs w:val="20"/>
              </w:rPr>
              <w:br/>
              <w:t>Шлам карбоната кальция 3160230004000,</w:t>
            </w:r>
            <w:r w:rsidRPr="00296144">
              <w:rPr>
                <w:rFonts w:ascii="Times New Roman" w:hAnsi="Times New Roman"/>
                <w:sz w:val="20"/>
                <w:szCs w:val="20"/>
              </w:rPr>
              <w:br/>
              <w:t>Лом и отходы черных металлов (тара из-под лакокрасочных материалов) 3510000000000,</w:t>
            </w:r>
            <w:r w:rsidRPr="00296144">
              <w:rPr>
                <w:rFonts w:ascii="Times New Roman" w:hAnsi="Times New Roman"/>
                <w:sz w:val="20"/>
                <w:szCs w:val="20"/>
              </w:rPr>
              <w:br/>
              <w:t>Пыль чугунная незагрязненная 3511011611004,</w:t>
            </w:r>
            <w:r w:rsidRPr="00296144">
              <w:rPr>
                <w:rFonts w:ascii="Times New Roman" w:hAnsi="Times New Roman"/>
                <w:sz w:val="20"/>
                <w:szCs w:val="20"/>
              </w:rPr>
              <w:br/>
              <w:t>Пыль черных металлов незагрязненная 3513160011004,</w:t>
            </w:r>
            <w:r w:rsidRPr="00296144">
              <w:rPr>
                <w:rFonts w:ascii="Times New Roman" w:hAnsi="Times New Roman"/>
                <w:sz w:val="20"/>
                <w:szCs w:val="20"/>
              </w:rPr>
              <w:br/>
              <w:t>Пыль (или порошок) от шлифования черных металлов с содержанием металла 50 % и более 3515036611004,</w:t>
            </w:r>
            <w:r w:rsidRPr="00296144">
              <w:rPr>
                <w:rFonts w:ascii="Times New Roman" w:hAnsi="Times New Roman"/>
                <w:sz w:val="20"/>
                <w:szCs w:val="20"/>
              </w:rPr>
              <w:br/>
              <w:t>Лом и отходы цветных металлов 3530000000000,</w:t>
            </w:r>
            <w:r w:rsidRPr="00296144">
              <w:rPr>
                <w:rFonts w:ascii="Times New Roman" w:hAnsi="Times New Roman"/>
                <w:sz w:val="20"/>
                <w:szCs w:val="20"/>
              </w:rPr>
              <w:br/>
              <w:t>Пыль алюминиевая незагрязненная 3531011611004,</w:t>
            </w:r>
            <w:r w:rsidRPr="00296144">
              <w:rPr>
                <w:rFonts w:ascii="Times New Roman" w:hAnsi="Times New Roman"/>
                <w:sz w:val="20"/>
                <w:szCs w:val="20"/>
              </w:rPr>
              <w:br/>
              <w:t>Пыль медных сплавов незагрязненная 3541011611004,</w:t>
            </w:r>
            <w:r w:rsidRPr="00296144">
              <w:rPr>
                <w:rFonts w:ascii="Times New Roman" w:hAnsi="Times New Roman"/>
                <w:sz w:val="20"/>
                <w:szCs w:val="20"/>
              </w:rPr>
              <w:br/>
              <w:t>Пыль бронзы незагрязненная 3541021611004,</w:t>
            </w:r>
            <w:r w:rsidRPr="00296144">
              <w:rPr>
                <w:rFonts w:ascii="Times New Roman" w:hAnsi="Times New Roman"/>
                <w:sz w:val="20"/>
                <w:szCs w:val="20"/>
              </w:rPr>
              <w:br/>
              <w:t>Пыль латуни  незагрязненная 3541031611004,</w:t>
            </w:r>
            <w:r w:rsidRPr="00296144">
              <w:rPr>
                <w:rFonts w:ascii="Times New Roman" w:hAnsi="Times New Roman"/>
                <w:sz w:val="20"/>
                <w:szCs w:val="20"/>
              </w:rPr>
              <w:br/>
              <w:t>Отходы солей 5150000000000,</w:t>
            </w:r>
            <w:r w:rsidRPr="00296144">
              <w:rPr>
                <w:rFonts w:ascii="Times New Roman" w:hAnsi="Times New Roman"/>
                <w:sz w:val="20"/>
                <w:szCs w:val="20"/>
              </w:rPr>
              <w:br/>
              <w:t>Отходы твердых производственных материалов, загрязненные нефтяными и минеральными жировыми продуктами (фильтры автомобильные, отработанные) 5490300000000,</w:t>
            </w:r>
            <w:r w:rsidRPr="00296144">
              <w:rPr>
                <w:rFonts w:ascii="Times New Roman" w:hAnsi="Times New Roman"/>
                <w:sz w:val="20"/>
                <w:szCs w:val="20"/>
              </w:rPr>
              <w:br/>
              <w:t>Сальниковая набивка асбесто-графитовая, промасленная (содержание масла менее 15 %) 5490300301034,</w:t>
            </w:r>
            <w:r w:rsidRPr="00296144">
              <w:rPr>
                <w:rFonts w:ascii="Times New Roman" w:hAnsi="Times New Roman"/>
                <w:sz w:val="20"/>
                <w:szCs w:val="20"/>
              </w:rPr>
              <w:br/>
              <w:t>Отходы лакокрасочных средств 5550000000000,</w:t>
            </w:r>
            <w:r w:rsidRPr="00296144">
              <w:rPr>
                <w:rFonts w:ascii="Times New Roman" w:hAnsi="Times New Roman"/>
                <w:sz w:val="20"/>
                <w:szCs w:val="20"/>
              </w:rPr>
              <w:br/>
              <w:t>Отходы затвердевшего поливинилхлорида и пенопласта на его базе 5710160001004,</w:t>
            </w:r>
            <w:r w:rsidRPr="00296144">
              <w:rPr>
                <w:rFonts w:ascii="Times New Roman" w:hAnsi="Times New Roman"/>
                <w:sz w:val="20"/>
                <w:szCs w:val="20"/>
              </w:rPr>
              <w:br/>
              <w:t>Отходы затвердевшего полиэтилена 5710290001000,</w:t>
            </w:r>
            <w:r w:rsidRPr="00296144">
              <w:rPr>
                <w:rFonts w:ascii="Times New Roman" w:hAnsi="Times New Roman"/>
                <w:sz w:val="20"/>
                <w:szCs w:val="20"/>
              </w:rPr>
              <w:br/>
              <w:t>Отходы затвердевшего полипропилена 5710300001000,</w:t>
            </w:r>
            <w:r w:rsidRPr="00296144">
              <w:rPr>
                <w:rFonts w:ascii="Times New Roman" w:hAnsi="Times New Roman"/>
                <w:sz w:val="20"/>
                <w:szCs w:val="20"/>
              </w:rPr>
              <w:br/>
              <w:t>Отходы стеклолакоткани 5710320101004,</w:t>
            </w:r>
            <w:r w:rsidRPr="00296144">
              <w:rPr>
                <w:rFonts w:ascii="Times New Roman" w:hAnsi="Times New Roman"/>
                <w:sz w:val="20"/>
                <w:szCs w:val="20"/>
              </w:rPr>
              <w:br/>
              <w:t>Отходы смеси затвердевших разнородных пластмасс 5710990001004,</w:t>
            </w:r>
            <w:r w:rsidRPr="00296144">
              <w:rPr>
                <w:rFonts w:ascii="Times New Roman" w:hAnsi="Times New Roman"/>
                <w:sz w:val="20"/>
                <w:szCs w:val="20"/>
              </w:rPr>
              <w:br/>
              <w:t>Твердые отходы резины 5750010001000,</w:t>
            </w:r>
            <w:r w:rsidRPr="00296144">
              <w:rPr>
                <w:rFonts w:ascii="Times New Roman" w:hAnsi="Times New Roman"/>
                <w:sz w:val="20"/>
                <w:szCs w:val="20"/>
              </w:rPr>
              <w:br/>
              <w:t>Резиноасбестовые отходы (в том числе изделия отработанные и брак) 5750030001004,</w:t>
            </w:r>
            <w:r w:rsidRPr="00296144">
              <w:rPr>
                <w:rFonts w:ascii="Times New Roman" w:hAnsi="Times New Roman"/>
                <w:sz w:val="20"/>
                <w:szCs w:val="20"/>
              </w:rPr>
              <w:br/>
              <w:t>Пыль полимерных материалов с фильтров размалывающих устройств 5780020011004,</w:t>
            </w:r>
            <w:r w:rsidRPr="00296144">
              <w:rPr>
                <w:rFonts w:ascii="Times New Roman" w:hAnsi="Times New Roman"/>
                <w:sz w:val="20"/>
                <w:szCs w:val="20"/>
              </w:rPr>
              <w:br/>
              <w:t>Пыль хлопковая 5810061111004,</w:t>
            </w:r>
            <w:r w:rsidRPr="00296144">
              <w:rPr>
                <w:rFonts w:ascii="Times New Roman" w:hAnsi="Times New Roman"/>
                <w:sz w:val="20"/>
                <w:szCs w:val="20"/>
              </w:rPr>
              <w:br/>
              <w:t>Текстиль загрязненный 5820000000000,</w:t>
            </w:r>
            <w:r w:rsidRPr="00296144">
              <w:rPr>
                <w:rFonts w:ascii="Times New Roman" w:hAnsi="Times New Roman"/>
                <w:sz w:val="20"/>
                <w:szCs w:val="20"/>
              </w:rPr>
              <w:br/>
              <w:t>Отходы из жилищ несортированные (исключая крупногабаритный) 9110010001004,</w:t>
            </w:r>
            <w:r w:rsidRPr="00296144">
              <w:rPr>
                <w:rFonts w:ascii="Times New Roman" w:hAnsi="Times New Roman"/>
                <w:sz w:val="20"/>
                <w:szCs w:val="20"/>
              </w:rPr>
              <w:br/>
              <w:t>Отходы потребления на производстве, подобные коммунальным (мусор от уборки территории) 9120000000000,</w:t>
            </w:r>
            <w:r w:rsidRPr="00296144">
              <w:rPr>
                <w:rFonts w:ascii="Times New Roman" w:hAnsi="Times New Roman"/>
                <w:sz w:val="20"/>
                <w:szCs w:val="20"/>
              </w:rPr>
              <w:br/>
              <w:t>Мусор от бытовых помещений организаций несортированный (исключая крупногабаритный) 9120040001004,</w:t>
            </w:r>
            <w:r w:rsidRPr="00296144">
              <w:rPr>
                <w:rFonts w:ascii="Times New Roman" w:hAnsi="Times New Roman"/>
                <w:sz w:val="20"/>
                <w:szCs w:val="20"/>
              </w:rPr>
              <w:br/>
              <w:t>Мусор строительный от разборки зданий 9120060101004,</w:t>
            </w:r>
            <w:r w:rsidRPr="00296144">
              <w:rPr>
                <w:rFonts w:ascii="Times New Roman" w:hAnsi="Times New Roman"/>
                <w:sz w:val="20"/>
                <w:szCs w:val="20"/>
              </w:rPr>
              <w:br/>
              <w:t>Отходы (осадки) при механической и биологической очистке сточных вод 9430000000000,</w:t>
            </w:r>
            <w:r w:rsidRPr="00296144">
              <w:rPr>
                <w:rFonts w:ascii="Times New Roman" w:hAnsi="Times New Roman"/>
                <w:sz w:val="20"/>
                <w:szCs w:val="20"/>
              </w:rPr>
              <w:br/>
              <w:t>Прочие коммунальные отходы 9900000000000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80237810002</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Краснокамский район, д. Енактаево</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ООО "Башкирское экологическое сотрудничество "СОЮЗ" 450049, РБ, ул. Новоженова, 88в</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40</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Полигон ТБО</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Обувь кожаная рабочая, потерявшая потребительские свойства  1470060113004,</w:t>
            </w:r>
            <w:r w:rsidRPr="00296144">
              <w:rPr>
                <w:rFonts w:ascii="Times New Roman" w:hAnsi="Times New Roman"/>
                <w:sz w:val="20"/>
                <w:szCs w:val="20"/>
              </w:rPr>
              <w:br/>
              <w:t xml:space="preserve">Шлак сварочный  3140480001994, </w:t>
            </w:r>
            <w:r w:rsidRPr="00296144">
              <w:rPr>
                <w:rFonts w:ascii="Times New Roman" w:hAnsi="Times New Roman"/>
                <w:sz w:val="20"/>
                <w:szCs w:val="20"/>
              </w:rPr>
              <w:br/>
              <w:t>Отходы полимерных материалов  5700000000000,</w:t>
            </w:r>
            <w:r w:rsidRPr="00296144">
              <w:rPr>
                <w:rFonts w:ascii="Times New Roman" w:hAnsi="Times New Roman"/>
                <w:sz w:val="20"/>
                <w:szCs w:val="20"/>
              </w:rPr>
              <w:br/>
              <w:t>Отходы из жилищ несортированные (исключая крупногабаритные) 9110010001004,</w:t>
            </w:r>
            <w:r w:rsidRPr="00296144">
              <w:rPr>
                <w:rFonts w:ascii="Times New Roman" w:hAnsi="Times New Roman"/>
                <w:sz w:val="20"/>
                <w:szCs w:val="20"/>
              </w:rPr>
              <w:br/>
              <w:t>Отходы потребления на производстве, подобные коммунальным 9120000000000,</w:t>
            </w:r>
            <w:r w:rsidRPr="00296144">
              <w:rPr>
                <w:rFonts w:ascii="Times New Roman" w:hAnsi="Times New Roman"/>
                <w:sz w:val="20"/>
                <w:szCs w:val="20"/>
              </w:rPr>
              <w:br/>
              <w:t>Мусор от бытовых помещений организаций несортированный (исключая крупногабаритный) 9120040001004,</w:t>
            </w:r>
            <w:r w:rsidRPr="00296144">
              <w:rPr>
                <w:rFonts w:ascii="Times New Roman" w:hAnsi="Times New Roman"/>
                <w:sz w:val="20"/>
                <w:szCs w:val="20"/>
              </w:rPr>
              <w:br/>
              <w:t>Мусор строительный от разборки зданий 9120060101004,</w:t>
            </w:r>
            <w:r w:rsidRPr="00296144">
              <w:rPr>
                <w:rFonts w:ascii="Times New Roman" w:hAnsi="Times New Roman"/>
                <w:sz w:val="20"/>
                <w:szCs w:val="20"/>
              </w:rPr>
              <w:br/>
              <w:t>Отходы (осадки) при механической и биологической очистке сточных вод   9430000000000,</w:t>
            </w:r>
            <w:r w:rsidRPr="00296144">
              <w:rPr>
                <w:rFonts w:ascii="Times New Roman" w:hAnsi="Times New Roman"/>
                <w:sz w:val="20"/>
                <w:szCs w:val="20"/>
              </w:rPr>
              <w:br/>
              <w:t>Ботва от корнеплодов, другие подобные</w:t>
            </w:r>
            <w:r w:rsidRPr="00296144">
              <w:rPr>
                <w:rFonts w:ascii="Times New Roman" w:hAnsi="Times New Roman"/>
                <w:sz w:val="20"/>
                <w:szCs w:val="20"/>
              </w:rPr>
              <w:br/>
              <w:t xml:space="preserve">растительные остатки при выращивании овощей 1112010001995, </w:t>
            </w:r>
            <w:r w:rsidRPr="00296144">
              <w:rPr>
                <w:rFonts w:ascii="Times New Roman" w:hAnsi="Times New Roman"/>
                <w:sz w:val="20"/>
                <w:szCs w:val="20"/>
              </w:rPr>
              <w:br/>
              <w:t>Опилки натуральной чистой древесины 1711060101005,</w:t>
            </w:r>
            <w:r w:rsidRPr="00296144">
              <w:rPr>
                <w:rFonts w:ascii="Times New Roman" w:hAnsi="Times New Roman"/>
                <w:sz w:val="20"/>
                <w:szCs w:val="20"/>
              </w:rPr>
              <w:br/>
              <w:t>Древесные отходы из натуральной чистой древесины несортированные  1711200001005,</w:t>
            </w:r>
            <w:r w:rsidRPr="00296144">
              <w:rPr>
                <w:rFonts w:ascii="Times New Roman" w:hAnsi="Times New Roman"/>
                <w:sz w:val="20"/>
                <w:szCs w:val="20"/>
              </w:rPr>
              <w:br/>
              <w:t>Отходы упаковочного картона незагрязненные 1871020201005,</w:t>
            </w:r>
            <w:r w:rsidRPr="00296144">
              <w:rPr>
                <w:rFonts w:ascii="Times New Roman" w:hAnsi="Times New Roman"/>
                <w:sz w:val="20"/>
                <w:szCs w:val="20"/>
              </w:rPr>
              <w:br/>
              <w:t>Отходы бумаги и картона от канцелярской деятельности  и делопроизводства 1871030001005,</w:t>
            </w:r>
            <w:r w:rsidRPr="00296144">
              <w:rPr>
                <w:rFonts w:ascii="Times New Roman" w:hAnsi="Times New Roman"/>
                <w:sz w:val="20"/>
                <w:szCs w:val="20"/>
              </w:rPr>
              <w:br/>
              <w:t>Стеклянный бой незагрязненный (исключая бой стекла электронно-лучевых трубок и люминесцентных ламп) 3140080201995,</w:t>
            </w:r>
            <w:r w:rsidRPr="00296144">
              <w:rPr>
                <w:rFonts w:ascii="Times New Roman" w:hAnsi="Times New Roman"/>
                <w:sz w:val="20"/>
                <w:szCs w:val="20"/>
              </w:rPr>
              <w:br/>
              <w:t>Строительный щебень, потерявший потребительские свойства 3140090201995,</w:t>
            </w:r>
            <w:r w:rsidRPr="00296144">
              <w:rPr>
                <w:rFonts w:ascii="Times New Roman" w:hAnsi="Times New Roman"/>
                <w:sz w:val="20"/>
                <w:szCs w:val="20"/>
              </w:rPr>
              <w:br/>
              <w:t>Бой строительного кирпича 3140140301995,</w:t>
            </w:r>
            <w:r w:rsidRPr="00296144">
              <w:rPr>
                <w:rFonts w:ascii="Times New Roman" w:hAnsi="Times New Roman"/>
                <w:sz w:val="20"/>
                <w:szCs w:val="20"/>
              </w:rPr>
              <w:br/>
              <w:t>Отходы песка, не загрязненного опасными веществами 314023011995,</w:t>
            </w:r>
            <w:r w:rsidRPr="00296144">
              <w:rPr>
                <w:rFonts w:ascii="Times New Roman" w:hAnsi="Times New Roman"/>
                <w:sz w:val="20"/>
                <w:szCs w:val="20"/>
              </w:rPr>
              <w:br/>
              <w:t>Свечи зажигания автомобильные отработанные 3510010101995,</w:t>
            </w:r>
            <w:r w:rsidRPr="00296144">
              <w:rPr>
                <w:rFonts w:ascii="Times New Roman" w:hAnsi="Times New Roman"/>
                <w:sz w:val="20"/>
                <w:szCs w:val="20"/>
              </w:rPr>
              <w:br/>
              <w:t>Железные бочки, потерявшие потребительские свойства 3513030113995,</w:t>
            </w:r>
            <w:r w:rsidRPr="00296144">
              <w:rPr>
                <w:rFonts w:ascii="Times New Roman" w:hAnsi="Times New Roman"/>
                <w:sz w:val="20"/>
                <w:szCs w:val="20"/>
              </w:rPr>
              <w:br/>
              <w:t xml:space="preserve">Пластмассовая незагрязненная тара, потерявшая потребительские свойства 5710180013005, </w:t>
            </w:r>
            <w:r w:rsidRPr="00296144">
              <w:rPr>
                <w:rFonts w:ascii="Times New Roman" w:hAnsi="Times New Roman"/>
                <w:sz w:val="20"/>
                <w:szCs w:val="20"/>
              </w:rPr>
              <w:br/>
              <w:t>Отходы полиэтилена в виде пленки 5710290201995,</w:t>
            </w:r>
            <w:r w:rsidRPr="00296144">
              <w:rPr>
                <w:rFonts w:ascii="Times New Roman" w:hAnsi="Times New Roman"/>
                <w:sz w:val="20"/>
                <w:szCs w:val="20"/>
              </w:rPr>
              <w:br/>
              <w:t>Отходы полиэтилентерефталата (в том числе пленки на его базе) 5710390001005,</w:t>
            </w:r>
            <w:r w:rsidRPr="00296144">
              <w:rPr>
                <w:rFonts w:ascii="Times New Roman" w:hAnsi="Times New Roman"/>
                <w:sz w:val="20"/>
                <w:szCs w:val="20"/>
              </w:rPr>
              <w:br/>
              <w:t>Резиновые изделия незагрязненные, потерявшие потребительские свойства 5750010113005,</w:t>
            </w:r>
            <w:r w:rsidRPr="00296144">
              <w:rPr>
                <w:rFonts w:ascii="Times New Roman" w:hAnsi="Times New Roman"/>
                <w:sz w:val="20"/>
                <w:szCs w:val="20"/>
              </w:rPr>
              <w:br/>
              <w:t>Обрезь валяльно-войлочной продукции  5810000001005,</w:t>
            </w:r>
            <w:r w:rsidRPr="00296144">
              <w:rPr>
                <w:rFonts w:ascii="Times New Roman" w:hAnsi="Times New Roman"/>
                <w:sz w:val="20"/>
                <w:szCs w:val="20"/>
              </w:rPr>
              <w:br/>
              <w:t>Обрезки и обрывки тканей смешанных  5810110801995,</w:t>
            </w:r>
            <w:r w:rsidRPr="00296144">
              <w:rPr>
                <w:rFonts w:ascii="Times New Roman" w:hAnsi="Times New Roman"/>
                <w:sz w:val="20"/>
                <w:szCs w:val="20"/>
              </w:rPr>
              <w:br/>
              <w:t>Отходы от жилищ крупногабаритные 9110020001005,</w:t>
            </w:r>
            <w:r w:rsidRPr="00296144">
              <w:rPr>
                <w:rFonts w:ascii="Times New Roman" w:hAnsi="Times New Roman"/>
                <w:sz w:val="20"/>
                <w:szCs w:val="20"/>
              </w:rPr>
              <w:br/>
              <w:t>Отходы потребления на производстве, подобные коммунальным  9120000000000,</w:t>
            </w:r>
            <w:r w:rsidRPr="00296144">
              <w:rPr>
                <w:rFonts w:ascii="Times New Roman" w:hAnsi="Times New Roman"/>
                <w:sz w:val="20"/>
                <w:szCs w:val="20"/>
              </w:rPr>
              <w:br/>
              <w:t>Пищевые отходы кухонь и организаций общественного питания несортированные 9120100100005,</w:t>
            </w:r>
            <w:r w:rsidRPr="00296144">
              <w:rPr>
                <w:rFonts w:ascii="Times New Roman" w:hAnsi="Times New Roman"/>
                <w:sz w:val="20"/>
                <w:szCs w:val="20"/>
              </w:rPr>
              <w:br/>
              <w:t>Мусор от бытовых помещений организаций крупногабаритные 9120050001005,</w:t>
            </w:r>
            <w:r w:rsidRPr="00296144">
              <w:rPr>
                <w:rFonts w:ascii="Times New Roman" w:hAnsi="Times New Roman"/>
                <w:sz w:val="20"/>
                <w:szCs w:val="20"/>
              </w:rPr>
              <w:br/>
              <w:t>Мусор строительный   9120060001000,</w:t>
            </w:r>
            <w:r w:rsidRPr="00296144">
              <w:rPr>
                <w:rFonts w:ascii="Times New Roman" w:hAnsi="Times New Roman"/>
                <w:sz w:val="20"/>
                <w:szCs w:val="20"/>
              </w:rPr>
              <w:br/>
              <w:t>Отходы (мусор) от уборки территории и помещений объектов оптово-розничной торговли продовольственными товарами  9120110001005,</w:t>
            </w:r>
            <w:r w:rsidRPr="00296144">
              <w:rPr>
                <w:rFonts w:ascii="Times New Roman" w:hAnsi="Times New Roman"/>
                <w:sz w:val="20"/>
                <w:szCs w:val="20"/>
              </w:rPr>
              <w:br/>
              <w:t>Отходы (мусор) от уборки территории и помещений объектов оптово-розничной  торговли промышленными товарами 9120120001005,</w:t>
            </w:r>
            <w:r w:rsidRPr="00296144">
              <w:rPr>
                <w:rFonts w:ascii="Times New Roman" w:hAnsi="Times New Roman"/>
                <w:sz w:val="20"/>
                <w:szCs w:val="20"/>
              </w:rPr>
              <w:br/>
              <w:t>Отходы (мусор) от уборки территорий и помещений учебно-воспитательных учреждений 9120130001005,</w:t>
            </w:r>
            <w:r w:rsidRPr="00296144">
              <w:rPr>
                <w:rFonts w:ascii="Times New Roman" w:hAnsi="Times New Roman"/>
                <w:sz w:val="20"/>
                <w:szCs w:val="20"/>
              </w:rPr>
              <w:br/>
              <w:t>Отходы (мусор) от уборки территории и помещений культурно-спортиных учреждений и зрелищных мероприятий 9120140001005,</w:t>
            </w:r>
            <w:r w:rsidRPr="00296144">
              <w:rPr>
                <w:rFonts w:ascii="Times New Roman" w:hAnsi="Times New Roman"/>
                <w:sz w:val="20"/>
                <w:szCs w:val="20"/>
              </w:rPr>
              <w:br/>
              <w:t>Электрические лампы  накаливания отработанные и брак 9231010001995,</w:t>
            </w:r>
            <w:r w:rsidRPr="00296144">
              <w:rPr>
                <w:rFonts w:ascii="Times New Roman" w:hAnsi="Times New Roman"/>
                <w:sz w:val="20"/>
                <w:szCs w:val="20"/>
              </w:rPr>
              <w:br/>
              <w:t>Отходы изолированных проводов и кабелей 9236000013005,</w:t>
            </w:r>
            <w:r w:rsidRPr="00296144">
              <w:rPr>
                <w:rFonts w:ascii="Times New Roman" w:hAnsi="Times New Roman"/>
                <w:sz w:val="20"/>
                <w:szCs w:val="20"/>
              </w:rPr>
              <w:br/>
              <w:t>Опилки и стружки древесные, загрязненные преимущественно органическими веществами (минеральные масла, лаки, растворители) (опилки, загрязненные дезинфицирующим средством) 1713000000000,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80241860000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с. Нугуш</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 xml:space="preserve">ГУП "Табигат" 450092, РБ, г. Уфа, </w:t>
            </w:r>
            <w:r w:rsidRPr="00296144">
              <w:rPr>
                <w:rFonts w:ascii="Times New Roman" w:hAnsi="Times New Roman"/>
                <w:sz w:val="20"/>
                <w:szCs w:val="20"/>
              </w:rPr>
              <w:br/>
              <w:t>ул. Ст. Кувыкина, 102</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41</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Полигон ТБО</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Обувь кожаная рабочая, потерявшая потребительские свойства 1470060001004,</w:t>
            </w:r>
            <w:r w:rsidRPr="00296144">
              <w:rPr>
                <w:rFonts w:ascii="Times New Roman" w:hAnsi="Times New Roman"/>
                <w:sz w:val="20"/>
                <w:szCs w:val="20"/>
              </w:rPr>
              <w:br/>
              <w:t>Золы ,шлаки и пыль от топочных установок и от термической обработки отходов 3130000000000,</w:t>
            </w:r>
            <w:r w:rsidRPr="00296144">
              <w:rPr>
                <w:rFonts w:ascii="Times New Roman" w:hAnsi="Times New Roman"/>
                <w:sz w:val="20"/>
                <w:szCs w:val="20"/>
              </w:rPr>
              <w:br/>
              <w:t>Абразивная пыль и порошок от шлифования черных металлов (с содержанием металла менее 50%) 3140030011004,</w:t>
            </w:r>
            <w:r w:rsidRPr="00296144">
              <w:rPr>
                <w:rFonts w:ascii="Times New Roman" w:hAnsi="Times New Roman"/>
                <w:sz w:val="20"/>
                <w:szCs w:val="20"/>
              </w:rPr>
              <w:br/>
              <w:t>Отходы абразивных материалов в виде пыли и порошка 3140430411004,</w:t>
            </w:r>
            <w:r w:rsidRPr="00296144">
              <w:rPr>
                <w:rFonts w:ascii="Times New Roman" w:hAnsi="Times New Roman"/>
                <w:sz w:val="20"/>
                <w:szCs w:val="20"/>
              </w:rPr>
              <w:br/>
              <w:t>Шлак сварочный 314 0480001994,</w:t>
            </w:r>
            <w:r w:rsidRPr="00296144">
              <w:rPr>
                <w:rFonts w:ascii="Times New Roman" w:hAnsi="Times New Roman"/>
                <w:sz w:val="20"/>
                <w:szCs w:val="20"/>
              </w:rPr>
              <w:br/>
              <w:t>Минеральные шламы  3160000000000,</w:t>
            </w:r>
            <w:r w:rsidRPr="00296144">
              <w:rPr>
                <w:rFonts w:ascii="Times New Roman" w:hAnsi="Times New Roman"/>
                <w:sz w:val="20"/>
                <w:szCs w:val="20"/>
              </w:rPr>
              <w:br/>
              <w:t>Лом и отходы черных металлов с примесями или загрязненные опасными веществами 3515000001000,</w:t>
            </w:r>
            <w:r w:rsidRPr="00296144">
              <w:rPr>
                <w:rFonts w:ascii="Times New Roman" w:hAnsi="Times New Roman"/>
                <w:sz w:val="20"/>
                <w:szCs w:val="20"/>
              </w:rPr>
              <w:br/>
              <w:t>Пыль (или порошок) от шлифования черных металлов с содержанием металла 50% и более 3515036611004,</w:t>
            </w:r>
            <w:r w:rsidRPr="00296144">
              <w:rPr>
                <w:rFonts w:ascii="Times New Roman" w:hAnsi="Times New Roman"/>
                <w:sz w:val="20"/>
                <w:szCs w:val="20"/>
              </w:rPr>
              <w:br/>
              <w:t>Отходы органических галогеносодержащих растворителей, их смесей и галогенированных жидкостей 5520000000000,</w:t>
            </w:r>
            <w:r w:rsidRPr="00296144">
              <w:rPr>
                <w:rFonts w:ascii="Times New Roman" w:hAnsi="Times New Roman"/>
                <w:sz w:val="20"/>
                <w:szCs w:val="20"/>
              </w:rPr>
              <w:br/>
              <w:t>Отходы полимерных материалов 5700000000000,</w:t>
            </w:r>
            <w:r w:rsidRPr="00296144">
              <w:rPr>
                <w:rFonts w:ascii="Times New Roman" w:hAnsi="Times New Roman"/>
                <w:sz w:val="20"/>
                <w:szCs w:val="20"/>
              </w:rPr>
              <w:br/>
              <w:t>Затвердевшие отходы пластмасс 5710000000000,</w:t>
            </w:r>
            <w:r w:rsidRPr="00296144">
              <w:rPr>
                <w:rFonts w:ascii="Times New Roman" w:hAnsi="Times New Roman"/>
                <w:sz w:val="20"/>
                <w:szCs w:val="20"/>
              </w:rPr>
              <w:br/>
              <w:t>Отходы затвердевшего полиэтилена  5710290001000,</w:t>
            </w:r>
            <w:r w:rsidRPr="00296144">
              <w:rPr>
                <w:rFonts w:ascii="Times New Roman" w:hAnsi="Times New Roman"/>
                <w:sz w:val="20"/>
                <w:szCs w:val="20"/>
              </w:rPr>
              <w:br/>
              <w:t>Пыль (мука) резиновая 5750010511004,</w:t>
            </w:r>
            <w:r w:rsidRPr="00296144">
              <w:rPr>
                <w:rFonts w:ascii="Times New Roman" w:hAnsi="Times New Roman"/>
                <w:sz w:val="20"/>
                <w:szCs w:val="20"/>
              </w:rPr>
              <w:br/>
              <w:t>Покрышки отработанные 5750020213004,</w:t>
            </w:r>
            <w:r w:rsidRPr="00296144">
              <w:rPr>
                <w:rFonts w:ascii="Times New Roman" w:hAnsi="Times New Roman"/>
                <w:sz w:val="20"/>
                <w:szCs w:val="20"/>
              </w:rPr>
              <w:br/>
              <w:t>Резиноасбестовые отходы (в том числе изделия отработанные и брак) 5750030001004,</w:t>
            </w:r>
            <w:r w:rsidRPr="00296144">
              <w:rPr>
                <w:rFonts w:ascii="Times New Roman" w:hAnsi="Times New Roman"/>
                <w:sz w:val="20"/>
                <w:szCs w:val="20"/>
              </w:rPr>
              <w:br/>
              <w:t>Отходы тканей, старая одежда 5810110001004,</w:t>
            </w:r>
            <w:r w:rsidRPr="00296144">
              <w:rPr>
                <w:rFonts w:ascii="Times New Roman" w:hAnsi="Times New Roman"/>
                <w:sz w:val="20"/>
                <w:szCs w:val="20"/>
              </w:rPr>
              <w:br/>
              <w:t>Отходы из жилищ несортированные исключая крупногабаритные 9110010001004,</w:t>
            </w:r>
            <w:r w:rsidRPr="00296144">
              <w:rPr>
                <w:rFonts w:ascii="Times New Roman" w:hAnsi="Times New Roman"/>
                <w:sz w:val="20"/>
                <w:szCs w:val="20"/>
              </w:rPr>
              <w:br/>
              <w:t>Отходы потребления на производстве, подобные коммунальным 9120000000000,</w:t>
            </w:r>
            <w:r w:rsidRPr="00296144">
              <w:rPr>
                <w:rFonts w:ascii="Times New Roman" w:hAnsi="Times New Roman"/>
                <w:sz w:val="20"/>
                <w:szCs w:val="20"/>
              </w:rPr>
              <w:br/>
              <w:t>Мусор от уборки бытовых помещений организаций несортированный (исключая крупногабаритный) 9120040001004,</w:t>
            </w:r>
            <w:r w:rsidRPr="00296144">
              <w:rPr>
                <w:rFonts w:ascii="Times New Roman" w:hAnsi="Times New Roman"/>
                <w:sz w:val="20"/>
                <w:szCs w:val="20"/>
              </w:rPr>
              <w:br/>
              <w:t>Мусор строительный от разборки зданий 9120060101004,</w:t>
            </w:r>
            <w:r w:rsidRPr="00296144">
              <w:rPr>
                <w:rFonts w:ascii="Times New Roman" w:hAnsi="Times New Roman"/>
                <w:sz w:val="20"/>
                <w:szCs w:val="20"/>
              </w:rPr>
              <w:br/>
              <w:t>Отходы сложного комбинированного состава в виде изделий, оборудования, устройств, не вошедшие в другие пункты 9200000000000</w:t>
            </w:r>
            <w:r w:rsidRPr="00296144">
              <w:rPr>
                <w:rFonts w:ascii="Times New Roman" w:hAnsi="Times New Roman"/>
                <w:sz w:val="20"/>
                <w:szCs w:val="20"/>
              </w:rPr>
              <w:br/>
              <w:t>Шлам автомойки 9430000000000,</w:t>
            </w:r>
            <w:r w:rsidRPr="00296144">
              <w:rPr>
                <w:rFonts w:ascii="Times New Roman" w:hAnsi="Times New Roman"/>
                <w:sz w:val="20"/>
                <w:szCs w:val="20"/>
              </w:rPr>
              <w:br/>
              <w:t>Пыль зерновая 1111010011995,</w:t>
            </w:r>
            <w:r w:rsidRPr="00296144">
              <w:rPr>
                <w:rFonts w:ascii="Times New Roman" w:hAnsi="Times New Roman"/>
                <w:sz w:val="20"/>
                <w:szCs w:val="20"/>
              </w:rPr>
              <w:br/>
              <w:t>Зерновые отходы 1111020008995,</w:t>
            </w:r>
            <w:r w:rsidRPr="00296144">
              <w:rPr>
                <w:rFonts w:ascii="Times New Roman" w:hAnsi="Times New Roman"/>
                <w:sz w:val="20"/>
                <w:szCs w:val="20"/>
              </w:rPr>
              <w:br/>
              <w:t>Ботва от корнеплодов, другие подобные растительные остатки при выращивании овощей 1112010001995,</w:t>
            </w:r>
            <w:r w:rsidRPr="00296144">
              <w:rPr>
                <w:rFonts w:ascii="Times New Roman" w:hAnsi="Times New Roman"/>
                <w:sz w:val="20"/>
                <w:szCs w:val="20"/>
              </w:rPr>
              <w:br/>
              <w:t>Отходы кожи 1470000000000,</w:t>
            </w:r>
            <w:r w:rsidRPr="00296144">
              <w:rPr>
                <w:rFonts w:ascii="Times New Roman" w:hAnsi="Times New Roman"/>
                <w:sz w:val="20"/>
                <w:szCs w:val="20"/>
              </w:rPr>
              <w:br/>
              <w:t>Отходы шпона натуральной чистой древесины 1711030001005,</w:t>
            </w:r>
            <w:r w:rsidRPr="00296144">
              <w:rPr>
                <w:rFonts w:ascii="Times New Roman" w:hAnsi="Times New Roman"/>
                <w:sz w:val="20"/>
                <w:szCs w:val="20"/>
              </w:rPr>
              <w:br/>
              <w:t>Обрезь натуральной чистой древесины 1711050101005,</w:t>
            </w:r>
            <w:r w:rsidRPr="00296144">
              <w:rPr>
                <w:rFonts w:ascii="Times New Roman" w:hAnsi="Times New Roman"/>
                <w:sz w:val="20"/>
                <w:szCs w:val="20"/>
              </w:rPr>
              <w:br/>
              <w:t>Деревянная упаковка (невозвратная тара) из натуральной чистой древесины 1711050213005,</w:t>
            </w:r>
            <w:r w:rsidRPr="00296144">
              <w:rPr>
                <w:rFonts w:ascii="Times New Roman" w:hAnsi="Times New Roman"/>
                <w:sz w:val="20"/>
                <w:szCs w:val="20"/>
              </w:rPr>
              <w:br/>
              <w:t>Опилки натуральной чистой древесины 1711060101005,</w:t>
            </w:r>
            <w:r w:rsidRPr="00296144">
              <w:rPr>
                <w:rFonts w:ascii="Times New Roman" w:hAnsi="Times New Roman"/>
                <w:sz w:val="20"/>
                <w:szCs w:val="20"/>
              </w:rPr>
              <w:br/>
              <w:t>Древесные отходы из натуральной чистой древесины несортированные 1711200001005,</w:t>
            </w:r>
            <w:r w:rsidRPr="00296144">
              <w:rPr>
                <w:rFonts w:ascii="Times New Roman" w:hAnsi="Times New Roman"/>
                <w:sz w:val="20"/>
                <w:szCs w:val="20"/>
              </w:rPr>
              <w:br/>
              <w:t>Отходы обработки древесно-стружечных и/или древесно-волокнистых плит, содержащие связующие смолы в количестве от 0,2% до 2,5% включительно 1712020001000,</w:t>
            </w:r>
            <w:r w:rsidRPr="00296144">
              <w:rPr>
                <w:rFonts w:ascii="Times New Roman" w:hAnsi="Times New Roman"/>
                <w:sz w:val="20"/>
                <w:szCs w:val="20"/>
              </w:rPr>
              <w:br/>
              <w:t>Отходы бумаги и картона незагрязненные 1871000000000,</w:t>
            </w:r>
            <w:r w:rsidRPr="00296144">
              <w:rPr>
                <w:rFonts w:ascii="Times New Roman" w:hAnsi="Times New Roman"/>
                <w:sz w:val="20"/>
                <w:szCs w:val="20"/>
              </w:rPr>
              <w:br/>
              <w:t>Отходы бумаги и картона от канцелярской деятельности и делопроизводства 1871030001005,</w:t>
            </w:r>
            <w:r w:rsidRPr="00296144">
              <w:rPr>
                <w:rFonts w:ascii="Times New Roman" w:hAnsi="Times New Roman"/>
                <w:sz w:val="20"/>
                <w:szCs w:val="20"/>
              </w:rPr>
              <w:br/>
              <w:t>Прочие отходы бумаги незагрязненные 1871990101005,</w:t>
            </w:r>
            <w:r w:rsidRPr="00296144">
              <w:rPr>
                <w:rFonts w:ascii="Times New Roman" w:hAnsi="Times New Roman"/>
                <w:sz w:val="20"/>
                <w:szCs w:val="20"/>
              </w:rPr>
              <w:br/>
              <w:t>Прочие отходы картона незагрязненные 1881990201005,</w:t>
            </w:r>
            <w:r w:rsidRPr="00296144">
              <w:rPr>
                <w:rFonts w:ascii="Times New Roman" w:hAnsi="Times New Roman"/>
                <w:sz w:val="20"/>
                <w:szCs w:val="20"/>
              </w:rPr>
              <w:br/>
              <w:t>Отходы упаковочного картона незагрязненные 1871020201005,</w:t>
            </w:r>
            <w:r w:rsidRPr="00296144">
              <w:rPr>
                <w:rFonts w:ascii="Times New Roman" w:hAnsi="Times New Roman"/>
                <w:sz w:val="20"/>
                <w:szCs w:val="20"/>
              </w:rPr>
              <w:br/>
              <w:t>Золошлаки от сжигания углей (Башкирский бурый, Ирша-Бородинский, Назаровский) 3130020101995,</w:t>
            </w:r>
            <w:r w:rsidRPr="00296144">
              <w:rPr>
                <w:rFonts w:ascii="Times New Roman" w:hAnsi="Times New Roman"/>
                <w:sz w:val="20"/>
                <w:szCs w:val="20"/>
              </w:rPr>
              <w:br/>
              <w:t>Накипь котельная  3140500001995,</w:t>
            </w:r>
            <w:r w:rsidRPr="00296144">
              <w:rPr>
                <w:rFonts w:ascii="Times New Roman" w:hAnsi="Times New Roman"/>
                <w:sz w:val="20"/>
                <w:szCs w:val="20"/>
              </w:rPr>
              <w:br/>
              <w:t>Отходы стекловолокна 3140050001995,</w:t>
            </w:r>
            <w:r w:rsidRPr="00296144">
              <w:rPr>
                <w:rFonts w:ascii="Times New Roman" w:hAnsi="Times New Roman"/>
                <w:sz w:val="20"/>
                <w:szCs w:val="20"/>
              </w:rPr>
              <w:br/>
              <w:t>Отходы керамики в кусковой форме 3140070201995,</w:t>
            </w:r>
            <w:r w:rsidRPr="00296144">
              <w:rPr>
                <w:rFonts w:ascii="Times New Roman" w:hAnsi="Times New Roman"/>
                <w:sz w:val="20"/>
                <w:szCs w:val="20"/>
              </w:rPr>
              <w:br/>
              <w:t>Керамические изделия, потерявшие потребительские свойства 3140070301995,</w:t>
            </w:r>
            <w:r w:rsidRPr="00296144">
              <w:rPr>
                <w:rFonts w:ascii="Times New Roman" w:hAnsi="Times New Roman"/>
                <w:sz w:val="20"/>
                <w:szCs w:val="20"/>
              </w:rPr>
              <w:br/>
              <w:t>Стеклянный бой незагрязненный (исключая бой стекла электронно лучевых трубок и люминисцентных ламп) 3140080201995,</w:t>
            </w:r>
            <w:r w:rsidRPr="00296144">
              <w:rPr>
                <w:rFonts w:ascii="Times New Roman" w:hAnsi="Times New Roman"/>
                <w:sz w:val="20"/>
                <w:szCs w:val="20"/>
              </w:rPr>
              <w:br/>
              <w:t>Строительный щебень, потерявший потребительские свойства 3140090201995,</w:t>
            </w:r>
            <w:r w:rsidRPr="00296144">
              <w:rPr>
                <w:rFonts w:ascii="Times New Roman" w:hAnsi="Times New Roman"/>
                <w:sz w:val="20"/>
                <w:szCs w:val="20"/>
              </w:rPr>
              <w:br/>
              <w:t>Бой кирпичной кладки при ремонте зданий и сооружений 3140140301995,</w:t>
            </w:r>
            <w:r w:rsidRPr="00296144">
              <w:rPr>
                <w:rFonts w:ascii="Times New Roman" w:hAnsi="Times New Roman"/>
                <w:sz w:val="20"/>
                <w:szCs w:val="20"/>
              </w:rPr>
              <w:br/>
              <w:t>Бой строительного кирпича 3140140401995,</w:t>
            </w:r>
            <w:r w:rsidRPr="00296144">
              <w:rPr>
                <w:rFonts w:ascii="Times New Roman" w:hAnsi="Times New Roman"/>
                <w:sz w:val="20"/>
                <w:szCs w:val="20"/>
              </w:rPr>
              <w:br/>
              <w:t>Бой бетонных изделий, отходы бетона в кусковой форме 3140270101995,</w:t>
            </w:r>
            <w:r w:rsidRPr="00296144">
              <w:rPr>
                <w:rFonts w:ascii="Times New Roman" w:hAnsi="Times New Roman"/>
                <w:sz w:val="20"/>
                <w:szCs w:val="20"/>
              </w:rPr>
              <w:br/>
              <w:t>Отходы гипса в кусковой форме 3140380201995,</w:t>
            </w:r>
            <w:r w:rsidRPr="00296144">
              <w:rPr>
                <w:rFonts w:ascii="Times New Roman" w:hAnsi="Times New Roman"/>
                <w:sz w:val="20"/>
                <w:szCs w:val="20"/>
              </w:rPr>
              <w:br/>
              <w:t>Шкурка шлифовальная отработанная 3140430001995,</w:t>
            </w:r>
            <w:r w:rsidRPr="00296144">
              <w:rPr>
                <w:rFonts w:ascii="Times New Roman" w:hAnsi="Times New Roman"/>
                <w:sz w:val="20"/>
                <w:szCs w:val="20"/>
              </w:rPr>
              <w:br/>
              <w:t>Абразивные круги отработанные, лом отработанных абразивных кругов 3140430201995,</w:t>
            </w:r>
            <w:r w:rsidRPr="00296144">
              <w:rPr>
                <w:rFonts w:ascii="Times New Roman" w:hAnsi="Times New Roman"/>
                <w:sz w:val="20"/>
                <w:szCs w:val="20"/>
              </w:rPr>
              <w:br/>
              <w:t>Отходы песка, незагрязненного опасными веществами 3140230101995,</w:t>
            </w:r>
            <w:r w:rsidRPr="00296144">
              <w:rPr>
                <w:rFonts w:ascii="Times New Roman" w:hAnsi="Times New Roman"/>
                <w:sz w:val="20"/>
                <w:szCs w:val="20"/>
              </w:rPr>
              <w:br/>
              <w:t>Свечи зажигания автомобильные отработанные 3510010101995,</w:t>
            </w:r>
            <w:r w:rsidRPr="00296144">
              <w:rPr>
                <w:rFonts w:ascii="Times New Roman" w:hAnsi="Times New Roman"/>
                <w:sz w:val="20"/>
                <w:szCs w:val="20"/>
              </w:rPr>
              <w:br/>
              <w:t>Остатки и огарки стальных сварочных электродов 3512160101995,</w:t>
            </w:r>
            <w:r w:rsidRPr="00296144">
              <w:rPr>
                <w:rFonts w:ascii="Times New Roman" w:hAnsi="Times New Roman"/>
                <w:sz w:val="20"/>
                <w:szCs w:val="20"/>
              </w:rPr>
              <w:br/>
              <w:t>Тормозные колодки отработанные 3515050001995,</w:t>
            </w:r>
            <w:r w:rsidRPr="00296144">
              <w:rPr>
                <w:rFonts w:ascii="Times New Roman" w:hAnsi="Times New Roman"/>
                <w:sz w:val="20"/>
                <w:szCs w:val="20"/>
              </w:rPr>
              <w:br/>
              <w:t>Тара и упаковка из алюминия незагрязненная, потерявшая потребительские свойства и брак 3531010313995,</w:t>
            </w:r>
            <w:r w:rsidRPr="00296144">
              <w:rPr>
                <w:rFonts w:ascii="Times New Roman" w:hAnsi="Times New Roman"/>
                <w:sz w:val="20"/>
                <w:szCs w:val="20"/>
              </w:rPr>
              <w:br/>
              <w:t>Пластмассовая незагрязненная тара, потерявшая потребительские свойства 5710180013005,</w:t>
            </w:r>
            <w:r w:rsidRPr="00296144">
              <w:rPr>
                <w:rFonts w:ascii="Times New Roman" w:hAnsi="Times New Roman"/>
                <w:sz w:val="20"/>
                <w:szCs w:val="20"/>
              </w:rPr>
              <w:br/>
              <w:t>Полиэтиленовая тара поврежденая 5710290313995,</w:t>
            </w:r>
            <w:r w:rsidRPr="00296144">
              <w:rPr>
                <w:rFonts w:ascii="Times New Roman" w:hAnsi="Times New Roman"/>
                <w:sz w:val="20"/>
                <w:szCs w:val="20"/>
              </w:rPr>
              <w:br/>
              <w:t>Отходы полиэтилена в виде пленки  5710290201995,</w:t>
            </w:r>
            <w:r w:rsidRPr="00296144">
              <w:rPr>
                <w:rFonts w:ascii="Times New Roman" w:hAnsi="Times New Roman"/>
                <w:sz w:val="20"/>
                <w:szCs w:val="20"/>
              </w:rPr>
              <w:br/>
              <w:t>Отходы полиэтилентерефталата 5710390001005,</w:t>
            </w:r>
            <w:r w:rsidRPr="00296144">
              <w:rPr>
                <w:rFonts w:ascii="Times New Roman" w:hAnsi="Times New Roman"/>
                <w:sz w:val="20"/>
                <w:szCs w:val="20"/>
              </w:rPr>
              <w:br/>
              <w:t>Резиновые изделия незагрязненные, потерявшие потребительские свойства 5750010113005,</w:t>
            </w:r>
            <w:r w:rsidRPr="00296144">
              <w:rPr>
                <w:rFonts w:ascii="Times New Roman" w:hAnsi="Times New Roman"/>
                <w:sz w:val="20"/>
                <w:szCs w:val="20"/>
              </w:rPr>
              <w:br/>
              <w:t>Обрезки резины 5750010201005,</w:t>
            </w:r>
            <w:r w:rsidRPr="00296144">
              <w:rPr>
                <w:rFonts w:ascii="Times New Roman" w:hAnsi="Times New Roman"/>
                <w:sz w:val="20"/>
                <w:szCs w:val="20"/>
              </w:rPr>
              <w:br/>
              <w:t>Обрезки и обрывки тканей смешаный 5810110801995,</w:t>
            </w:r>
            <w:r w:rsidRPr="00296144">
              <w:rPr>
                <w:rFonts w:ascii="Times New Roman" w:hAnsi="Times New Roman"/>
                <w:sz w:val="20"/>
                <w:szCs w:val="20"/>
              </w:rPr>
              <w:br/>
              <w:t>Отходы из жилищ крупногабаритные 9110020001005,</w:t>
            </w:r>
            <w:r w:rsidRPr="00296144">
              <w:rPr>
                <w:rFonts w:ascii="Times New Roman" w:hAnsi="Times New Roman"/>
                <w:sz w:val="20"/>
                <w:szCs w:val="20"/>
              </w:rPr>
              <w:br/>
              <w:t>Отходы потребления на производстве, подобные коммунальным 9120000000000,</w:t>
            </w:r>
            <w:r w:rsidRPr="00296144">
              <w:rPr>
                <w:rFonts w:ascii="Times New Roman" w:hAnsi="Times New Roman"/>
                <w:sz w:val="20"/>
                <w:szCs w:val="20"/>
              </w:rPr>
              <w:br/>
              <w:t>Мусор от бытовых помещений организаций крупногабаритный 9120050001005,</w:t>
            </w:r>
            <w:r w:rsidRPr="00296144">
              <w:rPr>
                <w:rFonts w:ascii="Times New Roman" w:hAnsi="Times New Roman"/>
                <w:sz w:val="20"/>
                <w:szCs w:val="20"/>
              </w:rPr>
              <w:br/>
              <w:t>Пищевые отходы кухонь и организаций общественного питания несортированные 9120100100005,</w:t>
            </w:r>
            <w:r w:rsidRPr="00296144">
              <w:rPr>
                <w:rFonts w:ascii="Times New Roman" w:hAnsi="Times New Roman"/>
                <w:sz w:val="20"/>
                <w:szCs w:val="20"/>
              </w:rPr>
              <w:br/>
              <w:t>Отходы (мусор) от уборки территории и помещений объектов оптово-розничной торговли продовольственными товарами 9120110001005,</w:t>
            </w:r>
            <w:r w:rsidRPr="00296144">
              <w:rPr>
                <w:rFonts w:ascii="Times New Roman" w:hAnsi="Times New Roman"/>
                <w:sz w:val="20"/>
                <w:szCs w:val="20"/>
              </w:rPr>
              <w:br/>
              <w:t>Отходы (мусор) от уборки территории и помещений объектов оптово-розничной торговли промышленными товарами 9120120001005,</w:t>
            </w:r>
            <w:r w:rsidRPr="00296144">
              <w:rPr>
                <w:rFonts w:ascii="Times New Roman" w:hAnsi="Times New Roman"/>
                <w:sz w:val="20"/>
                <w:szCs w:val="20"/>
              </w:rPr>
              <w:br/>
              <w:t>Отходы (мусор) от уборки территории и помещений учебно-воспитательных учреждений 9120130001005,</w:t>
            </w:r>
            <w:r w:rsidRPr="00296144">
              <w:rPr>
                <w:rFonts w:ascii="Times New Roman" w:hAnsi="Times New Roman"/>
                <w:sz w:val="20"/>
                <w:szCs w:val="20"/>
              </w:rPr>
              <w:br/>
              <w:t>Отходы (мусор) от уборки территории и помещений культурно-спортивных учреждений и зрелищных мероприятий 9120140001005,</w:t>
            </w:r>
            <w:r w:rsidRPr="00296144">
              <w:rPr>
                <w:rFonts w:ascii="Times New Roman" w:hAnsi="Times New Roman"/>
                <w:sz w:val="20"/>
                <w:szCs w:val="20"/>
              </w:rPr>
              <w:br/>
              <w:t>Отходы сложного комбинированного состава в виде изделий, оборудования, устройств, не вошедшие в другие пункты 9200000000000,</w:t>
            </w:r>
            <w:r w:rsidRPr="00296144">
              <w:rPr>
                <w:rFonts w:ascii="Times New Roman" w:hAnsi="Times New Roman"/>
                <w:sz w:val="20"/>
                <w:szCs w:val="20"/>
              </w:rPr>
              <w:br/>
              <w:t>Электрические лампы накаливания отработанные и брак 9231010001995,</w:t>
            </w:r>
            <w:r w:rsidRPr="00296144">
              <w:rPr>
                <w:rFonts w:ascii="Times New Roman" w:hAnsi="Times New Roman"/>
                <w:sz w:val="20"/>
                <w:szCs w:val="20"/>
              </w:rPr>
              <w:br/>
              <w:t>Отходы изолированных проводов и кабелей 9236000000005</w:t>
            </w:r>
            <w:r w:rsidRPr="00296144">
              <w:rPr>
                <w:rFonts w:ascii="Times New Roman" w:hAnsi="Times New Roman"/>
                <w:sz w:val="20"/>
                <w:szCs w:val="20"/>
              </w:rPr>
              <w:br/>
              <w:t>Медицинские отходы (перевязочный материал отработанный) 9710000000000,</w:t>
            </w:r>
            <w:r w:rsidRPr="00296144">
              <w:rPr>
                <w:rFonts w:ascii="Times New Roman" w:hAnsi="Times New Roman"/>
                <w:sz w:val="20"/>
                <w:szCs w:val="20"/>
              </w:rPr>
              <w:br/>
              <w:t>Опилки и стружки древесные, загрязненные преимущественно органическими веществами (минеральные масла, лаки, растворители) (опилки, загрязненные дезинфицирующим средством) 1713000000000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80240835000</w:t>
            </w:r>
          </w:p>
          <w:p w:rsidR="00CC4A4F" w:rsidRPr="00296144" w:rsidRDefault="00CC4A4F" w:rsidP="00296144">
            <w:pPr>
              <w:spacing w:after="0" w:line="240" w:lineRule="auto"/>
              <w:rPr>
                <w:rFonts w:ascii="Times New Roman" w:hAnsi="Times New Roman"/>
                <w:sz w:val="20"/>
                <w:szCs w:val="20"/>
              </w:rPr>
            </w:pP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с. Кушнаренково</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 xml:space="preserve">ГУП "Табигат" 450092, РБ, г. Уфа, </w:t>
            </w:r>
            <w:r w:rsidRPr="00296144">
              <w:rPr>
                <w:rFonts w:ascii="Times New Roman" w:hAnsi="Times New Roman"/>
                <w:sz w:val="20"/>
                <w:szCs w:val="20"/>
              </w:rPr>
              <w:br/>
              <w:t>ул. Ст. Кувыкина, 102</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42</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Отработанный Мурдашевский карьер кирпичных глин</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Абразивная пыль и порошок от шлифования черных металлов (с содержанием металла менее 50%) 3140030011004,</w:t>
            </w:r>
            <w:r w:rsidRPr="00296144">
              <w:rPr>
                <w:rFonts w:ascii="Times New Roman" w:hAnsi="Times New Roman"/>
                <w:sz w:val="20"/>
                <w:szCs w:val="20"/>
              </w:rPr>
              <w:br/>
              <w:t>Отходы абразивных материалов в виде пыли и порошка 3140430411004,</w:t>
            </w:r>
            <w:r w:rsidRPr="00296144">
              <w:rPr>
                <w:rFonts w:ascii="Times New Roman" w:hAnsi="Times New Roman"/>
                <w:sz w:val="20"/>
                <w:szCs w:val="20"/>
              </w:rPr>
              <w:br/>
              <w:t>Металлургические шлаки, съемы и пыль 3120000000000,</w:t>
            </w:r>
            <w:r w:rsidRPr="00296144">
              <w:rPr>
                <w:rFonts w:ascii="Times New Roman" w:hAnsi="Times New Roman"/>
                <w:sz w:val="20"/>
                <w:szCs w:val="20"/>
              </w:rPr>
              <w:br/>
              <w:t>Минеральные шламы (отходы карбида кальция) 3160000000000,</w:t>
            </w:r>
            <w:r w:rsidRPr="00296144">
              <w:rPr>
                <w:rFonts w:ascii="Times New Roman" w:hAnsi="Times New Roman"/>
                <w:sz w:val="20"/>
                <w:szCs w:val="20"/>
              </w:rPr>
              <w:br/>
              <w:t>Мусор от бытовых помещений организаций несортированный (исключая крупногабаритный) 9120040001004,</w:t>
            </w:r>
            <w:r w:rsidRPr="00296144">
              <w:rPr>
                <w:rFonts w:ascii="Times New Roman" w:hAnsi="Times New Roman"/>
                <w:sz w:val="20"/>
                <w:szCs w:val="20"/>
              </w:rPr>
              <w:br/>
              <w:t>Мусор строительный от разборки зданий 9120060101004,</w:t>
            </w:r>
            <w:r w:rsidRPr="00296144">
              <w:rPr>
                <w:rFonts w:ascii="Times New Roman" w:hAnsi="Times New Roman"/>
                <w:sz w:val="20"/>
                <w:szCs w:val="20"/>
              </w:rPr>
              <w:br/>
              <w:t>Отходы асбеста в кусковой форме 3140370201014,</w:t>
            </w:r>
            <w:r w:rsidRPr="00296144">
              <w:rPr>
                <w:rFonts w:ascii="Times New Roman" w:hAnsi="Times New Roman"/>
                <w:sz w:val="20"/>
                <w:szCs w:val="20"/>
              </w:rPr>
              <w:br/>
              <w:t>Прочие твердые минеральные отходы (шлам от шлифовки стекла) 3140000000000,</w:t>
            </w:r>
            <w:r w:rsidRPr="00296144">
              <w:rPr>
                <w:rFonts w:ascii="Times New Roman" w:hAnsi="Times New Roman"/>
                <w:sz w:val="20"/>
                <w:szCs w:val="20"/>
              </w:rPr>
              <w:br/>
              <w:t>Стеклянные отходы (триплекс) 3140080001000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80241880006</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д. Ромадановка</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ООО"Нур"  453130, РБ, г. Стерлитамак, Гоголя, 120Г, кв101</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43</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Полигон ТБО</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Обрезки, кусковые отходы ДСП и ДВП, содержащие связующие смолы в кол-ве от 0,2% до 2,5% включительно 1712020301014,</w:t>
            </w:r>
            <w:r w:rsidRPr="00296144">
              <w:rPr>
                <w:rFonts w:ascii="Times New Roman" w:hAnsi="Times New Roman"/>
                <w:sz w:val="20"/>
                <w:szCs w:val="20"/>
              </w:rPr>
              <w:br/>
              <w:t>Древесные отходы с пропиткой и покрытиями несортированные 1712200001014,</w:t>
            </w:r>
            <w:r w:rsidRPr="00296144">
              <w:rPr>
                <w:rFonts w:ascii="Times New Roman" w:hAnsi="Times New Roman"/>
                <w:sz w:val="20"/>
                <w:szCs w:val="20"/>
              </w:rPr>
              <w:br/>
              <w:t>Обрезь разнородной древесины (например, содержащая обрезь древесно-стружечных и/или древесно-волокнистых плит) 1719010601004,</w:t>
            </w:r>
            <w:r w:rsidRPr="00296144">
              <w:rPr>
                <w:rFonts w:ascii="Times New Roman" w:hAnsi="Times New Roman"/>
                <w:sz w:val="20"/>
                <w:szCs w:val="20"/>
              </w:rPr>
              <w:br/>
              <w:t>Разнородные отходы бумаги и картона (например, содержащие отходы фотобумаги) 1879010001004,</w:t>
            </w:r>
            <w:r w:rsidRPr="00296144">
              <w:rPr>
                <w:rFonts w:ascii="Times New Roman" w:hAnsi="Times New Roman"/>
                <w:sz w:val="20"/>
                <w:szCs w:val="20"/>
              </w:rPr>
              <w:br/>
              <w:t>Золы, шлаки и пыль от топочных установок и от термической обработки отходов 3130000000000,</w:t>
            </w:r>
            <w:r w:rsidRPr="00296144">
              <w:rPr>
                <w:rFonts w:ascii="Times New Roman" w:hAnsi="Times New Roman"/>
                <w:sz w:val="20"/>
                <w:szCs w:val="20"/>
              </w:rPr>
              <w:br/>
              <w:t>Отходы лакокрасочных средств 5550000000000,</w:t>
            </w:r>
            <w:r w:rsidRPr="00296144">
              <w:rPr>
                <w:rFonts w:ascii="Times New Roman" w:hAnsi="Times New Roman"/>
                <w:sz w:val="20"/>
                <w:szCs w:val="20"/>
              </w:rPr>
              <w:br/>
              <w:t>Отходы полимерных материалов из размалывающих устройств (легкие фракции) 5780010001004,</w:t>
            </w:r>
            <w:r w:rsidRPr="00296144">
              <w:rPr>
                <w:rFonts w:ascii="Times New Roman" w:hAnsi="Times New Roman"/>
                <w:sz w:val="20"/>
                <w:szCs w:val="20"/>
              </w:rPr>
              <w:br/>
              <w:t>Отходы из жилищ несортированные (исключая крупногабаритные) 9110010001004,</w:t>
            </w:r>
            <w:r w:rsidRPr="00296144">
              <w:rPr>
                <w:rFonts w:ascii="Times New Roman" w:hAnsi="Times New Roman"/>
                <w:sz w:val="20"/>
                <w:szCs w:val="20"/>
              </w:rPr>
              <w:br/>
              <w:t>Отходы потребления на производстве, подобные коммунальным 9120000000000,</w:t>
            </w:r>
            <w:r w:rsidRPr="00296144">
              <w:rPr>
                <w:rFonts w:ascii="Times New Roman" w:hAnsi="Times New Roman"/>
                <w:sz w:val="20"/>
                <w:szCs w:val="20"/>
              </w:rPr>
              <w:br/>
              <w:t>Мусор от бытовых помещений организаций несортированный (исключая крупногабаритный) 9120040001004,</w:t>
            </w:r>
            <w:r w:rsidRPr="00296144">
              <w:rPr>
                <w:rFonts w:ascii="Times New Roman" w:hAnsi="Times New Roman"/>
                <w:sz w:val="20"/>
                <w:szCs w:val="20"/>
              </w:rPr>
              <w:br/>
              <w:t>Мусор строительный от разборки зданий 9120060101004,</w:t>
            </w:r>
            <w:r w:rsidRPr="00296144">
              <w:rPr>
                <w:rFonts w:ascii="Times New Roman" w:hAnsi="Times New Roman"/>
                <w:sz w:val="20"/>
                <w:szCs w:val="20"/>
              </w:rPr>
              <w:br/>
              <w:t>Отходы сложного комбинированного состава в виде изделий, оборудования, устройств, не вошедшие в другие пункты 9200000000000,</w:t>
            </w:r>
            <w:r w:rsidRPr="00296144">
              <w:rPr>
                <w:rFonts w:ascii="Times New Roman" w:hAnsi="Times New Roman"/>
                <w:sz w:val="20"/>
                <w:szCs w:val="20"/>
              </w:rPr>
              <w:br/>
              <w:t>Прочие коммунальные отходы 9900000000000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80207858002</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д. Верхнетроицк</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ИП Маликов Явдат Ямигнурович 452650, РБ, Бакалинский р-н., с. Бакалы, ул. Кирилловой, 23</w:t>
            </w:r>
          </w:p>
        </w:tc>
      </w:tr>
      <w:tr w:rsidR="00CC4A4F" w:rsidRPr="00DC5106" w:rsidTr="00605970">
        <w:trPr>
          <w:trHeight w:val="987"/>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44</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Полигон ТБО</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 xml:space="preserve">Золы, шлаки и пыль от топочных установок и от термической обработки отходов  3130000000000, </w:t>
            </w:r>
            <w:r w:rsidRPr="00296144">
              <w:rPr>
                <w:rFonts w:ascii="Times New Roman" w:hAnsi="Times New Roman"/>
                <w:sz w:val="20"/>
                <w:szCs w:val="20"/>
              </w:rPr>
              <w:br/>
              <w:t xml:space="preserve"> Отходы поташа в твердом виде 5150080101004,</w:t>
            </w:r>
            <w:r w:rsidRPr="00296144">
              <w:rPr>
                <w:rFonts w:ascii="Times New Roman" w:hAnsi="Times New Roman"/>
                <w:sz w:val="20"/>
                <w:szCs w:val="20"/>
              </w:rPr>
              <w:br/>
              <w:t xml:space="preserve"> Отходы гетинакса, текстолита, вулканизированной фибры, пленкосинтетического картона 5710090001000, </w:t>
            </w:r>
            <w:r w:rsidRPr="00296144">
              <w:rPr>
                <w:rFonts w:ascii="Times New Roman" w:hAnsi="Times New Roman"/>
                <w:sz w:val="20"/>
                <w:szCs w:val="20"/>
              </w:rPr>
              <w:br/>
              <w:t xml:space="preserve">Отходы затвердевшего поливинилхлорида и пенопласта на его базе 5710160001004, </w:t>
            </w:r>
            <w:r w:rsidRPr="00296144">
              <w:rPr>
                <w:rFonts w:ascii="Times New Roman" w:hAnsi="Times New Roman"/>
                <w:sz w:val="20"/>
                <w:szCs w:val="20"/>
              </w:rPr>
              <w:br/>
              <w:t xml:space="preserve">Отходы затвердевшего полиэтилена 5710290001000, </w:t>
            </w:r>
            <w:r w:rsidRPr="00296144">
              <w:rPr>
                <w:rFonts w:ascii="Times New Roman" w:hAnsi="Times New Roman"/>
                <w:sz w:val="20"/>
                <w:szCs w:val="20"/>
              </w:rPr>
              <w:br/>
              <w:t xml:space="preserve"> Отходы стеклолакотканей 5710320101004,</w:t>
            </w:r>
            <w:r w:rsidRPr="00296144">
              <w:rPr>
                <w:rFonts w:ascii="Times New Roman" w:hAnsi="Times New Roman"/>
                <w:sz w:val="20"/>
                <w:szCs w:val="20"/>
              </w:rPr>
              <w:br/>
              <w:t xml:space="preserve">  Опилки древесно-стружечных и/или древесно-волокнистых плит, содержащие связующие смолы в количестве от 0,2% до 2,5% включительно 1712020101014,</w:t>
            </w:r>
            <w:r w:rsidRPr="00296144">
              <w:rPr>
                <w:rFonts w:ascii="Times New Roman" w:hAnsi="Times New Roman"/>
                <w:sz w:val="20"/>
                <w:szCs w:val="20"/>
              </w:rPr>
              <w:br/>
              <w:t xml:space="preserve">Опилки разнородной древесины (например, содержащие опилки древесно-стружечных и/или древесно-волокнистых плит) 1719010101004, </w:t>
            </w:r>
            <w:r w:rsidRPr="00296144">
              <w:rPr>
                <w:rFonts w:ascii="Times New Roman" w:hAnsi="Times New Roman"/>
                <w:sz w:val="20"/>
                <w:szCs w:val="20"/>
              </w:rPr>
              <w:br/>
              <w:t xml:space="preserve">Опилки и стружки разнородной древесины (например, содержащие опилки и стружку древесно-стружечных и/или древесно-волокнистых плит) 1719010301004, </w:t>
            </w:r>
            <w:r w:rsidRPr="00296144">
              <w:rPr>
                <w:rFonts w:ascii="Times New Roman" w:hAnsi="Times New Roman"/>
                <w:sz w:val="20"/>
                <w:szCs w:val="20"/>
              </w:rPr>
              <w:br/>
              <w:t xml:space="preserve"> Обрезь разнородной древесины (например, содержащаяобрезь древесно-стружечных и/или древесно-волокнистых плит) 1719010601004,</w:t>
            </w:r>
            <w:r w:rsidRPr="00296144">
              <w:rPr>
                <w:rFonts w:ascii="Times New Roman" w:hAnsi="Times New Roman"/>
                <w:sz w:val="20"/>
                <w:szCs w:val="20"/>
              </w:rPr>
              <w:br/>
              <w:t xml:space="preserve">Отходы бумаги и картона с пропиткой и покрытиями 1872000000000, </w:t>
            </w:r>
            <w:r w:rsidRPr="00296144">
              <w:rPr>
                <w:rFonts w:ascii="Times New Roman" w:hAnsi="Times New Roman"/>
                <w:sz w:val="20"/>
                <w:szCs w:val="20"/>
              </w:rPr>
              <w:br/>
              <w:t xml:space="preserve"> Отходы бумаги с нанесенным лаком 1872010101014,</w:t>
            </w:r>
            <w:r w:rsidRPr="00296144">
              <w:rPr>
                <w:rFonts w:ascii="Times New Roman" w:hAnsi="Times New Roman"/>
                <w:sz w:val="20"/>
                <w:szCs w:val="20"/>
              </w:rPr>
              <w:br/>
              <w:t xml:space="preserve"> Отходы рубероида 1872040101014,</w:t>
            </w:r>
            <w:r w:rsidRPr="00296144">
              <w:rPr>
                <w:rFonts w:ascii="Times New Roman" w:hAnsi="Times New Roman"/>
                <w:sz w:val="20"/>
                <w:szCs w:val="20"/>
              </w:rPr>
              <w:br/>
              <w:t xml:space="preserve"> Футеровка пламенных печей и печей переплава алюминиевого производства отработанная 3111020201004,</w:t>
            </w:r>
            <w:r w:rsidRPr="00296144">
              <w:rPr>
                <w:rFonts w:ascii="Times New Roman" w:hAnsi="Times New Roman"/>
                <w:sz w:val="20"/>
                <w:szCs w:val="20"/>
              </w:rPr>
              <w:br/>
              <w:t xml:space="preserve">  Отходы песка очистных и пескоструйных устройств (в металлургии) 3140020008004,</w:t>
            </w:r>
            <w:r w:rsidRPr="00296144">
              <w:rPr>
                <w:rFonts w:ascii="Times New Roman" w:hAnsi="Times New Roman"/>
                <w:sz w:val="20"/>
                <w:szCs w:val="20"/>
              </w:rPr>
              <w:br/>
              <w:t xml:space="preserve"> Абразивная пыль и порошок от шлифования черных металлов (с содержанием металла менее 50%) 3140030011004,</w:t>
            </w:r>
            <w:r w:rsidRPr="00296144">
              <w:rPr>
                <w:rFonts w:ascii="Times New Roman" w:hAnsi="Times New Roman"/>
                <w:sz w:val="20"/>
                <w:szCs w:val="20"/>
              </w:rPr>
              <w:br/>
              <w:t xml:space="preserve"> Отходы известняка и доломита 3140130001000,</w:t>
            </w:r>
            <w:r w:rsidRPr="00296144">
              <w:rPr>
                <w:rFonts w:ascii="Times New Roman" w:hAnsi="Times New Roman"/>
                <w:sz w:val="20"/>
                <w:szCs w:val="20"/>
              </w:rPr>
              <w:br/>
              <w:t xml:space="preserve"> Отходы мела в виде порошка или пыли 3140130511004,</w:t>
            </w:r>
            <w:r w:rsidRPr="00296144">
              <w:rPr>
                <w:rFonts w:ascii="Times New Roman" w:hAnsi="Times New Roman"/>
                <w:sz w:val="20"/>
                <w:szCs w:val="20"/>
              </w:rPr>
              <w:br/>
              <w:t xml:space="preserve"> Отходы минерального волокна 3140160001000,</w:t>
            </w:r>
            <w:r w:rsidRPr="00296144">
              <w:rPr>
                <w:rFonts w:ascii="Times New Roman" w:hAnsi="Times New Roman"/>
                <w:sz w:val="20"/>
                <w:szCs w:val="20"/>
              </w:rPr>
              <w:br/>
              <w:t xml:space="preserve"> Отходы шлаковаты 3140160101004,</w:t>
            </w:r>
            <w:r w:rsidRPr="00296144">
              <w:rPr>
                <w:rFonts w:ascii="Times New Roman" w:hAnsi="Times New Roman"/>
                <w:sz w:val="20"/>
                <w:szCs w:val="20"/>
              </w:rPr>
              <w:br/>
              <w:t xml:space="preserve">Отходы бетона, железобетона 3140270001000, </w:t>
            </w:r>
            <w:r w:rsidRPr="00296144">
              <w:rPr>
                <w:rFonts w:ascii="Times New Roman" w:hAnsi="Times New Roman"/>
                <w:sz w:val="20"/>
                <w:szCs w:val="20"/>
              </w:rPr>
              <w:br/>
              <w:t xml:space="preserve"> Отходы асфальтобетона и/или асфальтобетонной смеси в виде пыли 3140350111004,</w:t>
            </w:r>
            <w:r w:rsidRPr="00296144">
              <w:rPr>
                <w:rFonts w:ascii="Times New Roman" w:hAnsi="Times New Roman"/>
                <w:sz w:val="20"/>
                <w:szCs w:val="20"/>
              </w:rPr>
              <w:br/>
              <w:t xml:space="preserve"> Отходы асбестовой бумаги отходы асбестовой крошки 3140370301014,</w:t>
            </w:r>
            <w:r w:rsidRPr="00296144">
              <w:rPr>
                <w:rFonts w:ascii="Times New Roman" w:hAnsi="Times New Roman"/>
                <w:sz w:val="20"/>
                <w:szCs w:val="20"/>
              </w:rPr>
              <w:br/>
              <w:t xml:space="preserve"> Отходы абразивных материалов в виде пыли и порошка 3140430411004,</w:t>
            </w:r>
            <w:r w:rsidRPr="00296144">
              <w:rPr>
                <w:rFonts w:ascii="Times New Roman" w:hAnsi="Times New Roman"/>
                <w:sz w:val="20"/>
                <w:szCs w:val="20"/>
              </w:rPr>
              <w:br/>
              <w:t xml:space="preserve"> Шлак сварочный 3140480001994,</w:t>
            </w:r>
            <w:r w:rsidRPr="00296144">
              <w:rPr>
                <w:rFonts w:ascii="Times New Roman" w:hAnsi="Times New Roman"/>
                <w:sz w:val="20"/>
                <w:szCs w:val="20"/>
              </w:rPr>
              <w:br/>
              <w:t xml:space="preserve">Отходы битума, асфальта в твердой форме 5490120001004, </w:t>
            </w:r>
            <w:r w:rsidRPr="00296144">
              <w:rPr>
                <w:rFonts w:ascii="Times New Roman" w:hAnsi="Times New Roman"/>
                <w:sz w:val="20"/>
                <w:szCs w:val="20"/>
              </w:rPr>
              <w:br/>
              <w:t xml:space="preserve"> Отходы полимерных материалов 5700000000000,</w:t>
            </w:r>
            <w:r w:rsidRPr="00296144">
              <w:rPr>
                <w:rFonts w:ascii="Times New Roman" w:hAnsi="Times New Roman"/>
                <w:sz w:val="20"/>
                <w:szCs w:val="20"/>
              </w:rPr>
              <w:br/>
              <w:t xml:space="preserve">  Твердые отходы резины 5750010001000,</w:t>
            </w:r>
            <w:r w:rsidRPr="00296144">
              <w:rPr>
                <w:rFonts w:ascii="Times New Roman" w:hAnsi="Times New Roman"/>
                <w:sz w:val="20"/>
                <w:szCs w:val="20"/>
              </w:rPr>
              <w:br/>
              <w:t xml:space="preserve"> Мусор строительный 9120060001000,</w:t>
            </w:r>
            <w:r w:rsidRPr="00296144">
              <w:rPr>
                <w:rFonts w:ascii="Times New Roman" w:hAnsi="Times New Roman"/>
                <w:sz w:val="20"/>
                <w:szCs w:val="20"/>
              </w:rPr>
              <w:br/>
              <w:t xml:space="preserve"> Отходы кухонь и предприятий общественного питания 9120100000000,</w:t>
            </w:r>
            <w:r w:rsidRPr="00296144">
              <w:rPr>
                <w:rFonts w:ascii="Times New Roman" w:hAnsi="Times New Roman"/>
                <w:sz w:val="20"/>
                <w:szCs w:val="20"/>
              </w:rPr>
              <w:br/>
              <w:t xml:space="preserve"> Отходы асбоцемента в кусковой форме 3140120201014,</w:t>
            </w:r>
            <w:r w:rsidRPr="00296144">
              <w:rPr>
                <w:rFonts w:ascii="Times New Roman" w:hAnsi="Times New Roman"/>
                <w:sz w:val="20"/>
                <w:szCs w:val="20"/>
              </w:rPr>
              <w:br/>
              <w:t xml:space="preserve"> Отходы асбеста в кусковой форме 3140370201014,</w:t>
            </w:r>
            <w:r w:rsidRPr="00296144">
              <w:rPr>
                <w:rFonts w:ascii="Times New Roman" w:hAnsi="Times New Roman"/>
                <w:sz w:val="20"/>
                <w:szCs w:val="20"/>
              </w:rPr>
              <w:br/>
              <w:t xml:space="preserve"> Обувь кожаная рабочая, потерявшая потребительские свойства 1470060113004,</w:t>
            </w:r>
            <w:r w:rsidRPr="00296144">
              <w:rPr>
                <w:rFonts w:ascii="Times New Roman" w:hAnsi="Times New Roman"/>
                <w:sz w:val="20"/>
                <w:szCs w:val="20"/>
              </w:rPr>
              <w:br/>
              <w:t xml:space="preserve"> Опилки и стружки натуральной чистой древесины 1711060001000,</w:t>
            </w:r>
            <w:r w:rsidRPr="00296144">
              <w:rPr>
                <w:rFonts w:ascii="Times New Roman" w:hAnsi="Times New Roman"/>
                <w:sz w:val="20"/>
                <w:szCs w:val="20"/>
              </w:rPr>
              <w:br/>
              <w:t xml:space="preserve"> Пыль древесная от шлифовки натуральной чистой древесины 1711070011004,</w:t>
            </w:r>
            <w:r w:rsidRPr="00296144">
              <w:rPr>
                <w:rFonts w:ascii="Times New Roman" w:hAnsi="Times New Roman"/>
                <w:sz w:val="20"/>
                <w:szCs w:val="20"/>
              </w:rPr>
              <w:br/>
              <w:t xml:space="preserve"> Обрезь фанеры, содержащей связующие смолы в количестве от 0,2% до 2,5% включительно 1712010101014,</w:t>
            </w:r>
            <w:r w:rsidRPr="00296144">
              <w:rPr>
                <w:rFonts w:ascii="Times New Roman" w:hAnsi="Times New Roman"/>
                <w:sz w:val="20"/>
                <w:szCs w:val="20"/>
              </w:rPr>
              <w:br/>
              <w:t xml:space="preserve"> Обрезки, кусковые отходы древесно-стружечных и/или древесно-волокнистых плит, содержащих связующие смолы в количестве от 0,2% до 2,5% включительно 1712020301014,</w:t>
            </w:r>
            <w:r w:rsidRPr="00296144">
              <w:rPr>
                <w:rFonts w:ascii="Times New Roman" w:hAnsi="Times New Roman"/>
                <w:sz w:val="20"/>
                <w:szCs w:val="20"/>
              </w:rPr>
              <w:br/>
              <w:t xml:space="preserve"> Древесные отходы с пропиткой и покрытиями несортированные 1712200001014,</w:t>
            </w:r>
            <w:r w:rsidRPr="00296144">
              <w:rPr>
                <w:rFonts w:ascii="Times New Roman" w:hAnsi="Times New Roman"/>
                <w:sz w:val="20"/>
                <w:szCs w:val="20"/>
              </w:rPr>
              <w:br/>
              <w:t xml:space="preserve"> Опилки и стружки древесные, загрязненные преимущественно органическими веществами (минеральные масла, лаки, растворители) 1713000000000,</w:t>
            </w:r>
            <w:r w:rsidRPr="00296144">
              <w:rPr>
                <w:rFonts w:ascii="Times New Roman" w:hAnsi="Times New Roman"/>
                <w:sz w:val="20"/>
                <w:szCs w:val="20"/>
              </w:rPr>
              <w:br/>
              <w:t xml:space="preserve"> Опилки древесные, загрязненные минеральными маслами (содержание масел - менее 15%) 1713020101034,</w:t>
            </w:r>
            <w:r w:rsidRPr="00296144">
              <w:rPr>
                <w:rFonts w:ascii="Times New Roman" w:hAnsi="Times New Roman"/>
                <w:sz w:val="20"/>
                <w:szCs w:val="20"/>
              </w:rPr>
              <w:br/>
              <w:t xml:space="preserve">  Отходы толи 1872040201014,</w:t>
            </w:r>
            <w:r w:rsidRPr="00296144">
              <w:rPr>
                <w:rFonts w:ascii="Times New Roman" w:hAnsi="Times New Roman"/>
                <w:sz w:val="20"/>
                <w:szCs w:val="20"/>
              </w:rPr>
              <w:br/>
              <w:t xml:space="preserve"> Прочие отходы бумаги и картона 1879000000000,</w:t>
            </w:r>
            <w:r w:rsidRPr="00296144">
              <w:rPr>
                <w:rFonts w:ascii="Times New Roman" w:hAnsi="Times New Roman"/>
                <w:sz w:val="20"/>
                <w:szCs w:val="20"/>
              </w:rPr>
              <w:br/>
              <w:t xml:space="preserve"> Разнородные отходы бумаги и картона (например, содержащие отходы фотобумаги) 1879010001004,</w:t>
            </w:r>
            <w:r w:rsidRPr="00296144">
              <w:rPr>
                <w:rFonts w:ascii="Times New Roman" w:hAnsi="Times New Roman"/>
                <w:sz w:val="20"/>
                <w:szCs w:val="20"/>
              </w:rPr>
              <w:br/>
              <w:t xml:space="preserve"> Горновой песок литейного производства 3140010008004,</w:t>
            </w:r>
            <w:r w:rsidRPr="00296144">
              <w:rPr>
                <w:rFonts w:ascii="Times New Roman" w:hAnsi="Times New Roman"/>
                <w:sz w:val="20"/>
                <w:szCs w:val="20"/>
              </w:rPr>
              <w:br/>
              <w:t xml:space="preserve"> Стеклянные отходы 3140080001000,</w:t>
            </w:r>
            <w:r w:rsidRPr="00296144">
              <w:rPr>
                <w:rFonts w:ascii="Times New Roman" w:hAnsi="Times New Roman"/>
                <w:sz w:val="20"/>
                <w:szCs w:val="20"/>
              </w:rPr>
              <w:br/>
              <w:t xml:space="preserve">  Отходы затвердевших стеклопластиков 5710320001000,</w:t>
            </w:r>
            <w:r w:rsidRPr="00296144">
              <w:rPr>
                <w:rFonts w:ascii="Times New Roman" w:hAnsi="Times New Roman"/>
                <w:sz w:val="20"/>
                <w:szCs w:val="20"/>
              </w:rPr>
              <w:br/>
              <w:t xml:space="preserve"> Отходы смеси затвердевших разнородных пластмасс 5710990001004,</w:t>
            </w:r>
            <w:r w:rsidRPr="00296144">
              <w:rPr>
                <w:rFonts w:ascii="Times New Roman" w:hAnsi="Times New Roman"/>
                <w:sz w:val="20"/>
                <w:szCs w:val="20"/>
              </w:rPr>
              <w:br/>
              <w:t xml:space="preserve"> Резиноасбестовые отходы (в том числе изделия отработанные и брак) 5750030001004,</w:t>
            </w:r>
            <w:r w:rsidRPr="00296144">
              <w:rPr>
                <w:rFonts w:ascii="Times New Roman" w:hAnsi="Times New Roman"/>
                <w:sz w:val="20"/>
                <w:szCs w:val="20"/>
              </w:rPr>
              <w:br/>
              <w:t xml:space="preserve"> Пыль полимерных материалов с фильтров размалывающих устройств 5780020011004,</w:t>
            </w:r>
            <w:r w:rsidRPr="00296144">
              <w:rPr>
                <w:rFonts w:ascii="Times New Roman" w:hAnsi="Times New Roman"/>
                <w:sz w:val="20"/>
                <w:szCs w:val="20"/>
              </w:rPr>
              <w:br/>
              <w:t xml:space="preserve">Пыль хлопковая 5810061111004, </w:t>
            </w:r>
            <w:r w:rsidRPr="00296144">
              <w:rPr>
                <w:rFonts w:ascii="Times New Roman" w:hAnsi="Times New Roman"/>
                <w:sz w:val="20"/>
                <w:szCs w:val="20"/>
              </w:rPr>
              <w:br/>
              <w:t xml:space="preserve"> Отходы тканей, старая одежда 5810110001000,</w:t>
            </w:r>
            <w:r w:rsidRPr="00296144">
              <w:rPr>
                <w:rFonts w:ascii="Times New Roman" w:hAnsi="Times New Roman"/>
                <w:sz w:val="20"/>
                <w:szCs w:val="20"/>
              </w:rPr>
              <w:br/>
              <w:t xml:space="preserve"> Отходы из жилищ несортированные (исключая крупногабаритные) 9110010001004,</w:t>
            </w:r>
            <w:r w:rsidRPr="00296144">
              <w:rPr>
                <w:rFonts w:ascii="Times New Roman" w:hAnsi="Times New Roman"/>
                <w:sz w:val="20"/>
                <w:szCs w:val="20"/>
              </w:rPr>
              <w:br/>
              <w:t xml:space="preserve">  Мусор от бытовых помещений организаций несортированный (исключая крупногабаритный) 9120040001004,</w:t>
            </w:r>
            <w:r w:rsidRPr="00296144">
              <w:rPr>
                <w:rFonts w:ascii="Times New Roman" w:hAnsi="Times New Roman"/>
                <w:sz w:val="20"/>
                <w:szCs w:val="20"/>
              </w:rPr>
              <w:br/>
              <w:t xml:space="preserve"> Мусор строительный от разборки зданий 9120060101004</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80257551000</w:t>
            </w:r>
          </w:p>
          <w:p w:rsidR="00CC4A4F" w:rsidRPr="00296144" w:rsidRDefault="00CC4A4F" w:rsidP="00296144">
            <w:pPr>
              <w:spacing w:after="0" w:line="240" w:lineRule="auto"/>
              <w:rPr>
                <w:rFonts w:ascii="Times New Roman" w:hAnsi="Times New Roman"/>
                <w:sz w:val="20"/>
                <w:szCs w:val="20"/>
              </w:rPr>
            </w:pP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д. Бабиково</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МУП "Уют" Полигон ТБО ГУП "Табигат" РБ р.п. Чишмы 452170, РБ, п. Чишмы, ул. Промышленная, 5</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45</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Полигон ТБО</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битума, асфальта в твердой форме 5490120001004,</w:t>
            </w:r>
            <w:r w:rsidRPr="00296144">
              <w:rPr>
                <w:rFonts w:ascii="Times New Roman" w:hAnsi="Times New Roman"/>
                <w:sz w:val="20"/>
                <w:szCs w:val="20"/>
              </w:rPr>
              <w:br/>
              <w:t>Отходы лакокрасочных средств 5550000000000,</w:t>
            </w:r>
            <w:r w:rsidRPr="00296144">
              <w:rPr>
                <w:rFonts w:ascii="Times New Roman" w:hAnsi="Times New Roman"/>
                <w:sz w:val="20"/>
                <w:szCs w:val="20"/>
              </w:rPr>
              <w:br/>
              <w:t>Отходы клея, клеящих веществ, мастик, незатвердевших смол 5570000000000,</w:t>
            </w:r>
            <w:r w:rsidRPr="00296144">
              <w:rPr>
                <w:rFonts w:ascii="Times New Roman" w:hAnsi="Times New Roman"/>
                <w:sz w:val="20"/>
                <w:szCs w:val="20"/>
              </w:rPr>
              <w:br/>
              <w:t>Отходы полимерных материалов 5700000000000,</w:t>
            </w:r>
            <w:r w:rsidRPr="00296144">
              <w:rPr>
                <w:rFonts w:ascii="Times New Roman" w:hAnsi="Times New Roman"/>
                <w:sz w:val="20"/>
                <w:szCs w:val="20"/>
              </w:rPr>
              <w:br/>
              <w:t>Затвердевшие отходы пластмасс 5710000000000,</w:t>
            </w:r>
            <w:r w:rsidRPr="00296144">
              <w:rPr>
                <w:rFonts w:ascii="Times New Roman" w:hAnsi="Times New Roman"/>
                <w:sz w:val="20"/>
                <w:szCs w:val="20"/>
              </w:rPr>
              <w:br/>
              <w:t>Отходы гетинакса, текстолита, вулканизированной фибры, пленкосинтетического картона 5710090001000,</w:t>
            </w:r>
            <w:r w:rsidRPr="00296144">
              <w:rPr>
                <w:rFonts w:ascii="Times New Roman" w:hAnsi="Times New Roman"/>
                <w:sz w:val="20"/>
                <w:szCs w:val="20"/>
              </w:rPr>
              <w:br/>
              <w:t>Отходы затвердевшего поливинилхлорида и пенопласта на его базе 5710160001004,</w:t>
            </w:r>
            <w:r w:rsidRPr="00296144">
              <w:rPr>
                <w:rFonts w:ascii="Times New Roman" w:hAnsi="Times New Roman"/>
                <w:sz w:val="20"/>
                <w:szCs w:val="20"/>
              </w:rPr>
              <w:br/>
              <w:t>Отходы затвердевшей смолы ионообменников (в т.ч. отработанной) не содержащей опасные вещества 5710240001000,</w:t>
            </w:r>
            <w:r w:rsidRPr="00296144">
              <w:rPr>
                <w:rFonts w:ascii="Times New Roman" w:hAnsi="Times New Roman"/>
                <w:sz w:val="20"/>
                <w:szCs w:val="20"/>
              </w:rPr>
              <w:br/>
              <w:t>Отходы затвердевшего полиэтилена 5710290001000,</w:t>
            </w:r>
            <w:r w:rsidRPr="00296144">
              <w:rPr>
                <w:rFonts w:ascii="Times New Roman" w:hAnsi="Times New Roman"/>
                <w:sz w:val="20"/>
                <w:szCs w:val="20"/>
              </w:rPr>
              <w:br/>
              <w:t>Отходы затвердевшего полипропилена 5710300001000,</w:t>
            </w:r>
            <w:r w:rsidRPr="00296144">
              <w:rPr>
                <w:rFonts w:ascii="Times New Roman" w:hAnsi="Times New Roman"/>
                <w:sz w:val="20"/>
                <w:szCs w:val="20"/>
              </w:rPr>
              <w:br/>
              <w:t>Отходы затвердевших стеклопластиков 5710320001000,</w:t>
            </w:r>
            <w:r w:rsidRPr="00296144">
              <w:rPr>
                <w:rFonts w:ascii="Times New Roman" w:hAnsi="Times New Roman"/>
                <w:sz w:val="20"/>
                <w:szCs w:val="20"/>
              </w:rPr>
              <w:br/>
              <w:t>Отходы стеклолакоткани 5710320101004,</w:t>
            </w:r>
            <w:r w:rsidRPr="00296144">
              <w:rPr>
                <w:rFonts w:ascii="Times New Roman" w:hAnsi="Times New Roman"/>
                <w:sz w:val="20"/>
                <w:szCs w:val="20"/>
              </w:rPr>
              <w:br/>
              <w:t>Отходы твердых сополимеров стирола 5710360001000,</w:t>
            </w:r>
            <w:r w:rsidRPr="00296144">
              <w:rPr>
                <w:rFonts w:ascii="Times New Roman" w:hAnsi="Times New Roman"/>
                <w:sz w:val="20"/>
                <w:szCs w:val="20"/>
              </w:rPr>
              <w:br/>
              <w:t>Твердые отходы резины 5750010001000,</w:t>
            </w:r>
            <w:r w:rsidRPr="00296144">
              <w:rPr>
                <w:rFonts w:ascii="Times New Roman" w:hAnsi="Times New Roman"/>
                <w:sz w:val="20"/>
                <w:szCs w:val="20"/>
              </w:rPr>
              <w:br/>
              <w:t>Отходы полимерных материалов из размалывающих устройств (легкие фракции) 5780010001004,</w:t>
            </w:r>
            <w:r w:rsidRPr="00296144">
              <w:rPr>
                <w:rFonts w:ascii="Times New Roman" w:hAnsi="Times New Roman"/>
                <w:sz w:val="20"/>
                <w:szCs w:val="20"/>
              </w:rPr>
              <w:br/>
              <w:t>Пыль полимерных материалов с фильтров размалывающих устройств 5780020011004,</w:t>
            </w:r>
            <w:r w:rsidRPr="00296144">
              <w:rPr>
                <w:rFonts w:ascii="Times New Roman" w:hAnsi="Times New Roman"/>
                <w:sz w:val="20"/>
                <w:szCs w:val="20"/>
              </w:rPr>
              <w:br/>
              <w:t>Отходы полиамидного волокна и нитей 5810010001000,</w:t>
            </w:r>
            <w:r w:rsidRPr="00296144">
              <w:rPr>
                <w:rFonts w:ascii="Times New Roman" w:hAnsi="Times New Roman"/>
                <w:sz w:val="20"/>
                <w:szCs w:val="20"/>
              </w:rPr>
              <w:br/>
              <w:t>Отходы растительного волокна(включая очесы, прядильные отходы и расщипанное сырье) 5810060001000,</w:t>
            </w:r>
            <w:r w:rsidRPr="00296144">
              <w:rPr>
                <w:rFonts w:ascii="Times New Roman" w:hAnsi="Times New Roman"/>
                <w:sz w:val="20"/>
                <w:szCs w:val="20"/>
              </w:rPr>
              <w:br/>
              <w:t>Отходы тканей, старая одежда 5810110001000,</w:t>
            </w:r>
            <w:r w:rsidRPr="00296144">
              <w:rPr>
                <w:rFonts w:ascii="Times New Roman" w:hAnsi="Times New Roman"/>
                <w:sz w:val="20"/>
                <w:szCs w:val="20"/>
              </w:rPr>
              <w:br/>
              <w:t>Текстиль загрязненный 5820000000000,</w:t>
            </w:r>
            <w:r w:rsidRPr="00296144">
              <w:rPr>
                <w:rFonts w:ascii="Times New Roman" w:hAnsi="Times New Roman"/>
                <w:sz w:val="20"/>
                <w:szCs w:val="20"/>
              </w:rPr>
              <w:br/>
              <w:t>Отходы из жилищ 9110000000000,</w:t>
            </w:r>
            <w:r w:rsidRPr="00296144">
              <w:rPr>
                <w:rFonts w:ascii="Times New Roman" w:hAnsi="Times New Roman"/>
                <w:sz w:val="20"/>
                <w:szCs w:val="20"/>
              </w:rPr>
              <w:br/>
              <w:t>Отходы потребления на производстве, подобные коммунальным 9120000000000,</w:t>
            </w:r>
            <w:r w:rsidRPr="00296144">
              <w:rPr>
                <w:rFonts w:ascii="Times New Roman" w:hAnsi="Times New Roman"/>
                <w:sz w:val="20"/>
                <w:szCs w:val="20"/>
              </w:rPr>
              <w:br/>
              <w:t>Мусор от бытовых помещений организаций несортированный(исключая крупногабаритный) 9120040001004,</w:t>
            </w:r>
            <w:r w:rsidRPr="00296144">
              <w:rPr>
                <w:rFonts w:ascii="Times New Roman" w:hAnsi="Times New Roman"/>
                <w:sz w:val="20"/>
                <w:szCs w:val="20"/>
              </w:rPr>
              <w:br/>
              <w:t>Мусор строительный 9120060001000,</w:t>
            </w:r>
            <w:r w:rsidRPr="00296144">
              <w:rPr>
                <w:rFonts w:ascii="Times New Roman" w:hAnsi="Times New Roman"/>
                <w:sz w:val="20"/>
                <w:szCs w:val="20"/>
              </w:rPr>
              <w:br/>
              <w:t>Отходы кухонь и предприятий общественного питания 9120100000000,</w:t>
            </w:r>
            <w:r w:rsidRPr="00296144">
              <w:rPr>
                <w:rFonts w:ascii="Times New Roman" w:hAnsi="Times New Roman"/>
                <w:sz w:val="20"/>
                <w:szCs w:val="20"/>
              </w:rPr>
              <w:br/>
              <w:t>Отходы сложного комбинированного состава в виде изделий, оборудования, устройств, не вошедшие в другие пункты 9200000000000,</w:t>
            </w:r>
            <w:r w:rsidRPr="00296144">
              <w:rPr>
                <w:rFonts w:ascii="Times New Roman" w:hAnsi="Times New Roman"/>
                <w:sz w:val="20"/>
                <w:szCs w:val="20"/>
              </w:rPr>
              <w:br/>
              <w:t>Отходы от водоподготовки, обработки сточных вод и использования воды 9400000000000,</w:t>
            </w:r>
            <w:r w:rsidRPr="00296144">
              <w:rPr>
                <w:rFonts w:ascii="Times New Roman" w:hAnsi="Times New Roman"/>
                <w:sz w:val="20"/>
                <w:szCs w:val="20"/>
              </w:rPr>
              <w:br/>
              <w:t>Отходы (осадки)при подготовке воды 9410000000000,</w:t>
            </w:r>
            <w:r w:rsidRPr="00296144">
              <w:rPr>
                <w:rFonts w:ascii="Times New Roman" w:hAnsi="Times New Roman"/>
                <w:sz w:val="20"/>
                <w:szCs w:val="20"/>
              </w:rPr>
              <w:br/>
              <w:t>Отходы(осадки) при механической и биологической очистке сточных вод 9430000000000,</w:t>
            </w:r>
            <w:r w:rsidRPr="00296144">
              <w:rPr>
                <w:rFonts w:ascii="Times New Roman" w:hAnsi="Times New Roman"/>
                <w:sz w:val="20"/>
                <w:szCs w:val="20"/>
              </w:rPr>
              <w:br/>
              <w:t>Отходы(осадки) от реагентной очистки сточных вод 9450000000000,</w:t>
            </w:r>
            <w:r w:rsidRPr="00296144">
              <w:rPr>
                <w:rFonts w:ascii="Times New Roman" w:hAnsi="Times New Roman"/>
                <w:sz w:val="20"/>
                <w:szCs w:val="20"/>
              </w:rPr>
              <w:br/>
              <w:t>Отходы(осадки)при промывке канализационных сетей 9470000000000,</w:t>
            </w:r>
            <w:r w:rsidRPr="00296144">
              <w:rPr>
                <w:rFonts w:ascii="Times New Roman" w:hAnsi="Times New Roman"/>
                <w:sz w:val="20"/>
                <w:szCs w:val="20"/>
              </w:rPr>
              <w:br/>
              <w:t>Отходы(осадки) при обработке сточных вод, не вошедшие в другие позиции 9480000000000,</w:t>
            </w:r>
            <w:r w:rsidRPr="00296144">
              <w:rPr>
                <w:rFonts w:ascii="Times New Roman" w:hAnsi="Times New Roman"/>
                <w:sz w:val="20"/>
                <w:szCs w:val="20"/>
              </w:rPr>
              <w:br/>
              <w:t>Отходы от водоэксплуатации 9490000000000,</w:t>
            </w:r>
            <w:r w:rsidRPr="00296144">
              <w:rPr>
                <w:rFonts w:ascii="Times New Roman" w:hAnsi="Times New Roman"/>
                <w:sz w:val="20"/>
                <w:szCs w:val="20"/>
              </w:rPr>
              <w:br/>
              <w:t>Прочие коммунальные отходы 9900000000000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80224843000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д. Юнтиряк</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ООО "Дюртюлимелиоводстрой" 452308, РБ, Дюртюлинский район, с. Иванаево, ул. Промзона</w:t>
            </w:r>
          </w:p>
        </w:tc>
      </w:tr>
      <w:tr w:rsidR="00CC4A4F" w:rsidRPr="00DC5106" w:rsidTr="00605970">
        <w:trPr>
          <w:trHeight w:val="1266"/>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46</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Полигон ТБО</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Обрезь разнородной древесины (например, содержащая обрезь древесно-стружечных и=или древесно-волокнистых плит) 1719010601004, Отходы бумаги и картона с пропиткой и покрытиями 1872000000000, Абразивная пыль и порошок от шлифования черных металлов (с содержанием металла менее 50 %) 3140030011004, Шлам карбоната кальция 3160230004000, Лом и отходы черных металлов с примесями или загрязненные опасными веществами 3515000001000, Резиноасбестовые отходы (в том числе изделия отработанные и брак) 5750030001004, Отходы из жилищ несортированные (исключая крупногабаритные) 9110010001004,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 Мусор строительный от разборки зданий 9120060101004, Отходы (осадки) при механической и биологической очистке сточных вод 9430000000000, Отходы от водоэксплуатации 9490000000000, Медицинские отходы 9710000000000, Отходы бумаги и картона от канцелярской деятельности и делопроизводства 1871030001005, Электрические лампы накаливания отработанные и брак 9231010001995, Мусор с защитных решеток при водозаборе 9490010001005</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80258885001</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с. Шаран</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МУП "Водоканал" 452630, РБ, Шаранский р-н., с. Шаран, ул. Чапаева, 56</w:t>
            </w:r>
          </w:p>
        </w:tc>
      </w:tr>
      <w:tr w:rsidR="00CC4A4F" w:rsidRPr="00DC5106" w:rsidTr="00605970">
        <w:trPr>
          <w:trHeight w:val="1653"/>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47</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Полигон ТБО</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бумаги и картона от канцелярской деятельности и делопроизводства 1871030001005,</w:t>
            </w:r>
            <w:r w:rsidRPr="00296144">
              <w:rPr>
                <w:rFonts w:ascii="Times New Roman" w:hAnsi="Times New Roman"/>
                <w:sz w:val="20"/>
                <w:szCs w:val="20"/>
              </w:rPr>
              <w:br/>
              <w:t>Отходы полиэтилена в виде пленки 5710290201995,</w:t>
            </w:r>
            <w:r w:rsidRPr="00296144">
              <w:rPr>
                <w:rFonts w:ascii="Times New Roman" w:hAnsi="Times New Roman"/>
                <w:sz w:val="20"/>
                <w:szCs w:val="20"/>
              </w:rPr>
              <w:br/>
              <w:t>Отходы из жилищ несортированные (исключая крупногабаритные) 9110010001004,</w:t>
            </w:r>
            <w:r w:rsidRPr="00296144">
              <w:rPr>
                <w:rFonts w:ascii="Times New Roman" w:hAnsi="Times New Roman"/>
                <w:sz w:val="20"/>
                <w:szCs w:val="20"/>
              </w:rPr>
              <w:br/>
              <w:t>Мусор строительный от разборки зданий 9120060101004,</w:t>
            </w:r>
            <w:r w:rsidRPr="00296144">
              <w:rPr>
                <w:rFonts w:ascii="Times New Roman" w:hAnsi="Times New Roman"/>
                <w:sz w:val="20"/>
                <w:szCs w:val="20"/>
              </w:rPr>
              <w:br/>
              <w:t>Мусор от бытовых помещений организаций несортированный (исключая крупногабаритный) 9120040001004,</w:t>
            </w:r>
            <w:r w:rsidRPr="00296144">
              <w:rPr>
                <w:rFonts w:ascii="Times New Roman" w:hAnsi="Times New Roman"/>
                <w:sz w:val="20"/>
                <w:szCs w:val="20"/>
              </w:rPr>
              <w:br/>
              <w:t>Пищевые отходы кухонь и организаций общественного питания несортированные 9120100100005,</w:t>
            </w:r>
            <w:r w:rsidRPr="00296144">
              <w:rPr>
                <w:rFonts w:ascii="Times New Roman" w:hAnsi="Times New Roman"/>
                <w:sz w:val="20"/>
                <w:szCs w:val="20"/>
              </w:rPr>
              <w:br/>
              <w:t>Отходы потребления на производстве, подобные коммунальным 9120000000000,</w:t>
            </w:r>
            <w:r w:rsidRPr="00296144">
              <w:rPr>
                <w:rFonts w:ascii="Times New Roman" w:hAnsi="Times New Roman"/>
                <w:sz w:val="20"/>
                <w:szCs w:val="20"/>
              </w:rPr>
              <w:br/>
              <w:t>Отходы (мусор) от уборки территории и помещений объектов оптово-розничной торговли промышленными товарами 9120120001005,</w:t>
            </w:r>
            <w:r w:rsidRPr="00296144">
              <w:rPr>
                <w:rFonts w:ascii="Times New Roman" w:hAnsi="Times New Roman"/>
                <w:sz w:val="20"/>
                <w:szCs w:val="20"/>
              </w:rPr>
              <w:br/>
              <w:t>Отходы (мусор) от уборки территории и помещений объектов оптово-розничной торговли продовольственными товарами 9120110001005</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80235851000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с. Прибельский</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ООО "Коммунальник" 453012, РБ, Кармаскалинский район, с. Прибельский, ул. Ленина, 1Б</w:t>
            </w:r>
          </w:p>
        </w:tc>
      </w:tr>
      <w:tr w:rsidR="00CC4A4F" w:rsidRPr="00DC5106" w:rsidTr="00605970">
        <w:trPr>
          <w:trHeight w:val="987"/>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48</w:t>
            </w:r>
            <w:r>
              <w:rPr>
                <w:rFonts w:ascii="Times New Roman" w:hAnsi="Times New Roman"/>
                <w:sz w:val="20"/>
                <w:szCs w:val="20"/>
              </w:rPr>
              <w:t>-Х-00592-250914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отвал вскрышных пород</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при добыче нерудных полезных ископаемых 3470000000000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80231835001</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д. Восток</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ЗАО "Сырьевая компания" 453236, РБ, Ишимбайский район, карьер "Шах-тау 1"</w:t>
            </w:r>
          </w:p>
        </w:tc>
      </w:tr>
      <w:tr w:rsidR="00CC4A4F" w:rsidRPr="00DC5106" w:rsidTr="00605970">
        <w:trPr>
          <w:trHeight w:val="1025"/>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49</w:t>
            </w:r>
            <w:r>
              <w:rPr>
                <w:rFonts w:ascii="Times New Roman" w:hAnsi="Times New Roman"/>
                <w:sz w:val="20"/>
                <w:szCs w:val="20"/>
              </w:rPr>
              <w:t>-Х-00592-250914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шламонакопитель</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Шлам карбоната кальция 3160230004000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80231835001</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д. Восток</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ЗАО "Сырьевая компания" 453236, РБ, Ишимбайский район, карьер "Шах-тау 1"</w:t>
            </w:r>
          </w:p>
        </w:tc>
      </w:tr>
      <w:tr w:rsidR="00CC4A4F" w:rsidRPr="00DC5106" w:rsidTr="00605970">
        <w:trPr>
          <w:trHeight w:val="1487"/>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50</w:t>
            </w:r>
            <w:r>
              <w:rPr>
                <w:rFonts w:ascii="Times New Roman" w:hAnsi="Times New Roman"/>
                <w:sz w:val="20"/>
                <w:szCs w:val="20"/>
              </w:rPr>
              <w:t>-Х-00592-250914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Шламонакопитель №1 БОС</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(осадки) при механической и биологической очистке сточных вод 9430000000000,</w:t>
            </w:r>
          </w:p>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Прочие отходы процессов преобразования и синтеза 5990000000000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80445000000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г. Стерлитамак</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ОАО "Башкирская содовая компания"  453110, РБ, г. Стерлитамак, Техническая,32</w:t>
            </w:r>
          </w:p>
        </w:tc>
      </w:tr>
      <w:tr w:rsidR="00CC4A4F" w:rsidRPr="00DC5106" w:rsidTr="00605970">
        <w:trPr>
          <w:trHeight w:val="1241"/>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51</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Полигон "Цветаевский"</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Прочие отходы процессов преобразования и синтеза 5990000000000,</w:t>
            </w:r>
          </w:p>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Лом и отходы цветных металлов 3530000000000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80221000000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д. Базиково</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ОАО "Башкирская содовая компания"  453110, РБ, г. Стерлитамак, Техническая,32</w:t>
            </w:r>
          </w:p>
        </w:tc>
      </w:tr>
      <w:tr w:rsidR="00CC4A4F" w:rsidRPr="00DC5106" w:rsidTr="00605970">
        <w:trPr>
          <w:trHeight w:val="1152"/>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52</w:t>
            </w:r>
            <w:r>
              <w:rPr>
                <w:rFonts w:ascii="Times New Roman" w:hAnsi="Times New Roman"/>
                <w:sz w:val="20"/>
                <w:szCs w:val="20"/>
              </w:rPr>
              <w:t>-Х-00592-250914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Отстойник СМС</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Хранение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(осадки) от реагентной очистки сточных вод 9450000000000,</w:t>
            </w:r>
          </w:p>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Минеральные шламы 3160000000000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80237845001</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г. Стерлитамак</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ОАО "Башкирская содовая компания"  453110, РБ, г. Стерлитамак, Техническая,32</w:t>
            </w:r>
          </w:p>
        </w:tc>
      </w:tr>
      <w:tr w:rsidR="00CC4A4F" w:rsidRPr="00DC5106" w:rsidTr="00605970">
        <w:trPr>
          <w:trHeight w:val="823"/>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53</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Отвал горных пород</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при добыче рудных полезных ископаемых (рыхлые породы) 3450000000000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8025584000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 Петропавловский</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ООО "Башкирская медь" 453830, РБ, г. Сибай, ул. Ленина, 22</w:t>
            </w:r>
          </w:p>
        </w:tc>
      </w:tr>
      <w:tr w:rsidR="00CC4A4F" w:rsidRPr="00DC5106" w:rsidTr="00605970">
        <w:trPr>
          <w:trHeight w:val="741"/>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54</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Отвал скальных пород</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при добыче рудных полезных ископаемых (Скальные породы) 3450000000000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8025584000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 Петропавловский</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ООО "Башкирская медь" 453830, РБ, г. Сибай, ул. Ленина, 22</w:t>
            </w:r>
          </w:p>
        </w:tc>
      </w:tr>
      <w:tr w:rsidR="00CC4A4F" w:rsidRPr="00DC5106" w:rsidTr="00605970">
        <w:trPr>
          <w:trHeight w:val="778"/>
        </w:trPr>
        <w:tc>
          <w:tcPr>
            <w:tcW w:w="266"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02-000</w:t>
            </w:r>
            <w:r w:rsidRPr="00296144">
              <w:rPr>
                <w:rFonts w:ascii="Times New Roman" w:hAnsi="Times New Roman"/>
                <w:sz w:val="20"/>
                <w:szCs w:val="20"/>
              </w:rPr>
              <w:t>55</w:t>
            </w:r>
            <w:r>
              <w:rPr>
                <w:rFonts w:ascii="Times New Roman" w:hAnsi="Times New Roman"/>
                <w:sz w:val="20"/>
                <w:szCs w:val="20"/>
              </w:rPr>
              <w:t>-З-00592-250914</w:t>
            </w:r>
          </w:p>
        </w:tc>
        <w:tc>
          <w:tcPr>
            <w:tcW w:w="82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Хвостохранилище</w:t>
            </w:r>
          </w:p>
        </w:tc>
        <w:tc>
          <w:tcPr>
            <w:tcW w:w="461"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Захоронение отходов</w:t>
            </w:r>
          </w:p>
        </w:tc>
        <w:tc>
          <w:tcPr>
            <w:tcW w:w="1210"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Отходы при добыче рудных полезных ископаемых (Хвосты обогащения руд) 3450000000000</w:t>
            </w:r>
          </w:p>
        </w:tc>
        <w:tc>
          <w:tcPr>
            <w:tcW w:w="483" w:type="pct"/>
          </w:tcPr>
          <w:p w:rsidR="00CC4A4F" w:rsidRPr="00296144" w:rsidRDefault="00CC4A4F" w:rsidP="00296144">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8025584000</w:t>
            </w:r>
          </w:p>
        </w:tc>
        <w:tc>
          <w:tcPr>
            <w:tcW w:w="486"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п. Петропавловский</w:t>
            </w:r>
          </w:p>
        </w:tc>
        <w:tc>
          <w:tcPr>
            <w:tcW w:w="742" w:type="pct"/>
          </w:tcPr>
          <w:p w:rsidR="00CC4A4F" w:rsidRPr="00296144" w:rsidRDefault="00CC4A4F" w:rsidP="00296144">
            <w:pPr>
              <w:spacing w:after="0" w:line="240" w:lineRule="auto"/>
              <w:rPr>
                <w:rFonts w:ascii="Times New Roman" w:hAnsi="Times New Roman"/>
                <w:sz w:val="20"/>
                <w:szCs w:val="20"/>
              </w:rPr>
            </w:pPr>
            <w:r w:rsidRPr="00296144">
              <w:rPr>
                <w:rFonts w:ascii="Times New Roman" w:hAnsi="Times New Roman"/>
                <w:sz w:val="20"/>
                <w:szCs w:val="20"/>
              </w:rPr>
              <w:t>ООО "Башкирская медь" 453830, РБ, г. Сибай, ул. Ленина, 22</w:t>
            </w:r>
          </w:p>
        </w:tc>
      </w:tr>
      <w:tr w:rsidR="00CC4A4F" w:rsidRPr="00DC5106" w:rsidTr="009D334F">
        <w:trPr>
          <w:trHeight w:val="70"/>
        </w:trPr>
        <w:tc>
          <w:tcPr>
            <w:tcW w:w="5000" w:type="pct"/>
            <w:gridSpan w:val="8"/>
          </w:tcPr>
          <w:p w:rsidR="00CC4A4F" w:rsidRPr="00B7338D" w:rsidRDefault="00CC4A4F" w:rsidP="008C50BA">
            <w:pPr>
              <w:spacing w:after="0" w:line="240" w:lineRule="auto"/>
              <w:jc w:val="center"/>
              <w:rPr>
                <w:rFonts w:ascii="Times New Roman" w:hAnsi="Times New Roman"/>
                <w:sz w:val="20"/>
                <w:szCs w:val="20"/>
              </w:rPr>
            </w:pPr>
            <w:r>
              <w:rPr>
                <w:rFonts w:ascii="Times New Roman" w:hAnsi="Times New Roman"/>
                <w:sz w:val="20"/>
                <w:szCs w:val="20"/>
              </w:rPr>
              <w:t>Республика Бурятия</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03-00024</w:t>
            </w:r>
            <w:r>
              <w:rPr>
                <w:rFonts w:ascii="Times New Roman" w:hAnsi="Times New Roman"/>
                <w:sz w:val="20"/>
                <w:szCs w:val="20"/>
              </w:rPr>
              <w:t>-З-00592-250914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Отвал пустых горных пород рудника «Холбинский»</w:t>
            </w:r>
          </w:p>
        </w:tc>
        <w:tc>
          <w:tcPr>
            <w:tcW w:w="461" w:type="pct"/>
          </w:tcPr>
          <w:p w:rsidR="00CC4A4F" w:rsidRPr="00A26289" w:rsidRDefault="00CC4A4F" w:rsidP="00A26289">
            <w:pPr>
              <w:tabs>
                <w:tab w:val="left" w:pos="1310"/>
              </w:tabs>
              <w:spacing w:after="0" w:line="240" w:lineRule="auto"/>
              <w:rPr>
                <w:rFonts w:ascii="Times New Roman" w:hAnsi="Times New Roman"/>
                <w:sz w:val="20"/>
                <w:szCs w:val="20"/>
              </w:rPr>
            </w:pPr>
            <w:r w:rsidRPr="00A26289">
              <w:rPr>
                <w:rFonts w:ascii="Times New Roman" w:hAnsi="Times New Roman"/>
                <w:sz w:val="20"/>
                <w:szCs w:val="20"/>
              </w:rPr>
              <w:t>Захоронение отходов</w:t>
            </w:r>
          </w:p>
        </w:tc>
        <w:tc>
          <w:tcPr>
            <w:tcW w:w="121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Отходы при добыче рудных полезных ископаемых (пустые горные породы) 3450000000000</w:t>
            </w:r>
          </w:p>
        </w:tc>
        <w:tc>
          <w:tcPr>
            <w:tcW w:w="483" w:type="pct"/>
          </w:tcPr>
          <w:p w:rsidR="00CC4A4F" w:rsidRPr="00A26289" w:rsidRDefault="00CC4A4F" w:rsidP="00A26289">
            <w:pPr>
              <w:tabs>
                <w:tab w:val="left" w:pos="0"/>
              </w:tabs>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tabs>
                <w:tab w:val="left" w:pos="0"/>
              </w:tabs>
              <w:spacing w:after="0" w:line="240" w:lineRule="auto"/>
              <w:rPr>
                <w:rFonts w:ascii="Times New Roman" w:hAnsi="Times New Roman"/>
                <w:sz w:val="20"/>
                <w:szCs w:val="20"/>
              </w:rPr>
            </w:pPr>
            <w:r w:rsidRPr="00A26289">
              <w:rPr>
                <w:rFonts w:ascii="Times New Roman" w:hAnsi="Times New Roman"/>
                <w:sz w:val="20"/>
                <w:szCs w:val="20"/>
              </w:rPr>
              <w:t>81651000</w:t>
            </w:r>
          </w:p>
        </w:tc>
        <w:tc>
          <w:tcPr>
            <w:tcW w:w="486" w:type="pct"/>
          </w:tcPr>
          <w:p w:rsidR="00CC4A4F" w:rsidRPr="00A26289" w:rsidRDefault="00CC4A4F" w:rsidP="00A26289">
            <w:pPr>
              <w:tabs>
                <w:tab w:val="left" w:pos="234"/>
              </w:tabs>
              <w:spacing w:after="0" w:line="240" w:lineRule="auto"/>
              <w:rPr>
                <w:rFonts w:ascii="Times New Roman" w:hAnsi="Times New Roman"/>
                <w:sz w:val="20"/>
                <w:szCs w:val="20"/>
              </w:rPr>
            </w:pPr>
            <w:r w:rsidRPr="00A26289">
              <w:rPr>
                <w:rFonts w:ascii="Times New Roman" w:hAnsi="Times New Roman"/>
                <w:sz w:val="20"/>
                <w:szCs w:val="20"/>
              </w:rPr>
              <w:t xml:space="preserve">поселок Монды </w:t>
            </w:r>
          </w:p>
        </w:tc>
        <w:tc>
          <w:tcPr>
            <w:tcW w:w="742" w:type="pct"/>
          </w:tcPr>
          <w:p w:rsidR="00CC4A4F" w:rsidRPr="00A26289" w:rsidRDefault="00CC4A4F" w:rsidP="00A26289">
            <w:pPr>
              <w:tabs>
                <w:tab w:val="left" w:pos="60"/>
              </w:tabs>
              <w:spacing w:after="0" w:line="240" w:lineRule="auto"/>
              <w:rPr>
                <w:rFonts w:ascii="Times New Roman" w:hAnsi="Times New Roman"/>
                <w:sz w:val="20"/>
                <w:szCs w:val="20"/>
              </w:rPr>
            </w:pPr>
            <w:r w:rsidRPr="00A26289">
              <w:rPr>
                <w:rFonts w:ascii="Times New Roman" w:hAnsi="Times New Roman"/>
                <w:sz w:val="20"/>
                <w:szCs w:val="20"/>
              </w:rPr>
              <w:t>ОАО "Бурятзолото" 670045, Республика Бурятия, ул.Шаляпина, 5в</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03-00025</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Навозохранилище рудника «Холбинский»</w:t>
            </w:r>
          </w:p>
        </w:tc>
        <w:tc>
          <w:tcPr>
            <w:tcW w:w="461" w:type="pct"/>
          </w:tcPr>
          <w:p w:rsidR="00CC4A4F" w:rsidRPr="00A26289" w:rsidRDefault="00CC4A4F" w:rsidP="00A26289">
            <w:pPr>
              <w:tabs>
                <w:tab w:val="left" w:pos="1310"/>
              </w:tabs>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120" w:line="240" w:lineRule="auto"/>
              <w:rPr>
                <w:rFonts w:ascii="Times New Roman" w:hAnsi="Times New Roman"/>
                <w:sz w:val="20"/>
                <w:szCs w:val="20"/>
              </w:rPr>
            </w:pPr>
            <w:r w:rsidRPr="00A26289">
              <w:rPr>
                <w:rFonts w:ascii="Times New Roman" w:hAnsi="Times New Roman"/>
                <w:sz w:val="20"/>
                <w:szCs w:val="20"/>
              </w:rPr>
              <w:t>Навоз от свиней свежий 1310040203013</w:t>
            </w:r>
          </w:p>
        </w:tc>
        <w:tc>
          <w:tcPr>
            <w:tcW w:w="483" w:type="pct"/>
          </w:tcPr>
          <w:p w:rsidR="00CC4A4F" w:rsidRPr="00A26289" w:rsidRDefault="00CC4A4F" w:rsidP="00A26289">
            <w:pPr>
              <w:tabs>
                <w:tab w:val="left" w:pos="0"/>
              </w:tabs>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tabs>
                <w:tab w:val="left" w:pos="0"/>
              </w:tabs>
              <w:spacing w:after="0" w:line="240" w:lineRule="auto"/>
              <w:rPr>
                <w:rFonts w:ascii="Times New Roman" w:hAnsi="Times New Roman"/>
                <w:sz w:val="20"/>
                <w:szCs w:val="20"/>
              </w:rPr>
            </w:pPr>
            <w:r w:rsidRPr="00A26289">
              <w:rPr>
                <w:rFonts w:ascii="Times New Roman" w:hAnsi="Times New Roman"/>
                <w:sz w:val="20"/>
                <w:szCs w:val="20"/>
              </w:rPr>
              <w:t>81651000</w:t>
            </w:r>
          </w:p>
        </w:tc>
        <w:tc>
          <w:tcPr>
            <w:tcW w:w="486" w:type="pct"/>
          </w:tcPr>
          <w:p w:rsidR="00CC4A4F" w:rsidRPr="00A26289" w:rsidRDefault="00CC4A4F" w:rsidP="00A26289">
            <w:pPr>
              <w:tabs>
                <w:tab w:val="left" w:pos="234"/>
              </w:tabs>
              <w:spacing w:after="0" w:line="240" w:lineRule="auto"/>
              <w:rPr>
                <w:rFonts w:ascii="Times New Roman" w:hAnsi="Times New Roman"/>
                <w:sz w:val="20"/>
                <w:szCs w:val="20"/>
              </w:rPr>
            </w:pPr>
            <w:r w:rsidRPr="00A26289">
              <w:rPr>
                <w:rFonts w:ascii="Times New Roman" w:hAnsi="Times New Roman"/>
                <w:sz w:val="20"/>
                <w:szCs w:val="20"/>
              </w:rPr>
              <w:t xml:space="preserve">поселок Монды </w:t>
            </w:r>
          </w:p>
        </w:tc>
        <w:tc>
          <w:tcPr>
            <w:tcW w:w="742" w:type="pct"/>
          </w:tcPr>
          <w:p w:rsidR="00CC4A4F" w:rsidRPr="00A26289" w:rsidRDefault="00CC4A4F" w:rsidP="00A26289">
            <w:pPr>
              <w:tabs>
                <w:tab w:val="left" w:pos="60"/>
              </w:tabs>
              <w:spacing w:after="0" w:line="240" w:lineRule="auto"/>
              <w:rPr>
                <w:rFonts w:ascii="Times New Roman" w:hAnsi="Times New Roman"/>
                <w:sz w:val="20"/>
                <w:szCs w:val="20"/>
              </w:rPr>
            </w:pPr>
            <w:r w:rsidRPr="00A26289">
              <w:rPr>
                <w:rFonts w:ascii="Times New Roman" w:hAnsi="Times New Roman"/>
                <w:sz w:val="20"/>
                <w:szCs w:val="20"/>
              </w:rPr>
              <w:t>ОАО «Бурятзолото», 670045, Республика Бурятия, г. Улан-Удэ, ул. Шаляпина д. 5в</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03-00026</w:t>
            </w:r>
            <w:r>
              <w:rPr>
                <w:rFonts w:ascii="Times New Roman" w:hAnsi="Times New Roman"/>
                <w:sz w:val="20"/>
                <w:szCs w:val="20"/>
              </w:rPr>
              <w:t>-З-00592-250914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Отвал штольни 57.Жила «Юбилейная», рудник «Ирокинда»</w:t>
            </w:r>
          </w:p>
        </w:tc>
        <w:tc>
          <w:tcPr>
            <w:tcW w:w="461" w:type="pct"/>
          </w:tcPr>
          <w:p w:rsidR="00CC4A4F" w:rsidRPr="00A26289" w:rsidRDefault="00CC4A4F" w:rsidP="00A26289">
            <w:pPr>
              <w:tabs>
                <w:tab w:val="left" w:pos="1310"/>
              </w:tabs>
              <w:spacing w:after="0" w:line="240" w:lineRule="auto"/>
              <w:rPr>
                <w:rFonts w:ascii="Times New Roman" w:hAnsi="Times New Roman"/>
                <w:sz w:val="20"/>
                <w:szCs w:val="20"/>
              </w:rPr>
            </w:pPr>
            <w:r w:rsidRPr="00A26289">
              <w:rPr>
                <w:rFonts w:ascii="Times New Roman" w:hAnsi="Times New Roman"/>
                <w:sz w:val="20"/>
                <w:szCs w:val="20"/>
              </w:rPr>
              <w:t>Захоронение отходов</w:t>
            </w:r>
          </w:p>
        </w:tc>
        <w:tc>
          <w:tcPr>
            <w:tcW w:w="1210" w:type="pct"/>
          </w:tcPr>
          <w:p w:rsidR="00CC4A4F" w:rsidRPr="00A26289" w:rsidRDefault="00CC4A4F" w:rsidP="00A26289">
            <w:pPr>
              <w:spacing w:after="120" w:line="240" w:lineRule="auto"/>
              <w:rPr>
                <w:rFonts w:ascii="Times New Roman" w:hAnsi="Times New Roman"/>
                <w:sz w:val="20"/>
                <w:szCs w:val="20"/>
              </w:rPr>
            </w:pPr>
            <w:r w:rsidRPr="00A26289">
              <w:rPr>
                <w:rFonts w:ascii="Times New Roman" w:hAnsi="Times New Roman"/>
                <w:sz w:val="20"/>
                <w:szCs w:val="20"/>
              </w:rPr>
              <w:t>Отходы при добыче рудных полезных ископаемых (пустые горные породы) 3450000000000</w:t>
            </w:r>
          </w:p>
        </w:tc>
        <w:tc>
          <w:tcPr>
            <w:tcW w:w="483" w:type="pct"/>
          </w:tcPr>
          <w:p w:rsidR="00CC4A4F" w:rsidRPr="00A26289" w:rsidRDefault="00CC4A4F" w:rsidP="00A26289">
            <w:pPr>
              <w:tabs>
                <w:tab w:val="left" w:pos="0"/>
              </w:tabs>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tabs>
                <w:tab w:val="left" w:pos="0"/>
              </w:tabs>
              <w:spacing w:after="0" w:line="240" w:lineRule="auto"/>
              <w:rPr>
                <w:rFonts w:ascii="Times New Roman" w:hAnsi="Times New Roman"/>
                <w:sz w:val="20"/>
                <w:szCs w:val="20"/>
              </w:rPr>
            </w:pPr>
            <w:r w:rsidRPr="00A26289">
              <w:rPr>
                <w:rFonts w:ascii="Times New Roman" w:hAnsi="Times New Roman"/>
                <w:sz w:val="20"/>
                <w:szCs w:val="20"/>
              </w:rPr>
              <w:t>81635000</w:t>
            </w:r>
          </w:p>
        </w:tc>
        <w:tc>
          <w:tcPr>
            <w:tcW w:w="486" w:type="pct"/>
          </w:tcPr>
          <w:p w:rsidR="00CC4A4F" w:rsidRPr="00A26289" w:rsidRDefault="00CC4A4F" w:rsidP="00A26289">
            <w:pPr>
              <w:tabs>
                <w:tab w:val="left" w:pos="234"/>
              </w:tabs>
              <w:spacing w:after="0" w:line="240" w:lineRule="auto"/>
              <w:rPr>
                <w:rFonts w:ascii="Times New Roman" w:hAnsi="Times New Roman"/>
                <w:sz w:val="20"/>
                <w:szCs w:val="20"/>
              </w:rPr>
            </w:pPr>
            <w:r>
              <w:rPr>
                <w:rFonts w:ascii="Times New Roman" w:hAnsi="Times New Roman"/>
                <w:sz w:val="20"/>
                <w:szCs w:val="20"/>
              </w:rPr>
              <w:t>поселок Иракинда</w:t>
            </w:r>
          </w:p>
        </w:tc>
        <w:tc>
          <w:tcPr>
            <w:tcW w:w="742" w:type="pct"/>
          </w:tcPr>
          <w:p w:rsidR="00CC4A4F" w:rsidRPr="00A26289" w:rsidRDefault="00CC4A4F" w:rsidP="00A26289">
            <w:pPr>
              <w:tabs>
                <w:tab w:val="left" w:pos="60"/>
              </w:tabs>
              <w:spacing w:after="0" w:line="240" w:lineRule="auto"/>
              <w:rPr>
                <w:rFonts w:ascii="Times New Roman" w:hAnsi="Times New Roman"/>
                <w:sz w:val="20"/>
                <w:szCs w:val="20"/>
              </w:rPr>
            </w:pPr>
            <w:r w:rsidRPr="00A26289">
              <w:rPr>
                <w:rFonts w:ascii="Times New Roman" w:hAnsi="Times New Roman"/>
                <w:sz w:val="20"/>
                <w:szCs w:val="20"/>
              </w:rPr>
              <w:t>ОАО «Бурятзолото», 670045, Республика Бурятия, г. Улан-Удэ, ул. Шаляпина д. 5в</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03-00027</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Шламонакопитель</w:t>
            </w:r>
          </w:p>
        </w:tc>
        <w:tc>
          <w:tcPr>
            <w:tcW w:w="461" w:type="pct"/>
          </w:tcPr>
          <w:p w:rsidR="00CC4A4F" w:rsidRPr="00A26289" w:rsidRDefault="00CC4A4F" w:rsidP="00A26289">
            <w:pPr>
              <w:tabs>
                <w:tab w:val="left" w:pos="1310"/>
              </w:tabs>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120" w:line="240" w:lineRule="auto"/>
              <w:rPr>
                <w:rFonts w:ascii="Times New Roman" w:hAnsi="Times New Roman"/>
                <w:sz w:val="20"/>
                <w:szCs w:val="20"/>
              </w:rPr>
            </w:pPr>
            <w:r w:rsidRPr="00A26289">
              <w:rPr>
                <w:rFonts w:ascii="Times New Roman" w:hAnsi="Times New Roman"/>
                <w:sz w:val="20"/>
                <w:szCs w:val="20"/>
              </w:rPr>
              <w:t>Отходы (осадки) при механической и биологической очистке сточных вод (избыточный активный ил очистных сооружений) 9430000000000, Отходы (осадки) от реагентной очистки вод (шлам-лигнин очистных сооружений) 9450000000000</w:t>
            </w:r>
          </w:p>
        </w:tc>
        <w:tc>
          <w:tcPr>
            <w:tcW w:w="483" w:type="pct"/>
          </w:tcPr>
          <w:p w:rsidR="00CC4A4F" w:rsidRPr="00A26289" w:rsidRDefault="00CC4A4F" w:rsidP="00A26289">
            <w:pPr>
              <w:tabs>
                <w:tab w:val="left" w:pos="0"/>
              </w:tabs>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tabs>
                <w:tab w:val="left" w:pos="0"/>
              </w:tabs>
              <w:spacing w:after="0" w:line="240" w:lineRule="auto"/>
              <w:rPr>
                <w:rFonts w:ascii="Times New Roman" w:hAnsi="Times New Roman"/>
                <w:sz w:val="20"/>
                <w:szCs w:val="20"/>
              </w:rPr>
            </w:pPr>
            <w:r w:rsidRPr="00A26289">
              <w:rPr>
                <w:rFonts w:ascii="Times New Roman" w:hAnsi="Times New Roman"/>
                <w:sz w:val="20"/>
                <w:szCs w:val="20"/>
              </w:rPr>
              <w:t>81624000</w:t>
            </w:r>
          </w:p>
        </w:tc>
        <w:tc>
          <w:tcPr>
            <w:tcW w:w="486" w:type="pct"/>
          </w:tcPr>
          <w:p w:rsidR="00CC4A4F" w:rsidRPr="00A26289" w:rsidRDefault="00CC4A4F" w:rsidP="00A26289">
            <w:pPr>
              <w:tabs>
                <w:tab w:val="left" w:pos="234"/>
              </w:tabs>
              <w:spacing w:after="0" w:line="240" w:lineRule="auto"/>
              <w:rPr>
                <w:rFonts w:ascii="Times New Roman" w:hAnsi="Times New Roman"/>
                <w:sz w:val="20"/>
                <w:szCs w:val="20"/>
              </w:rPr>
            </w:pPr>
            <w:r w:rsidRPr="00A26289">
              <w:rPr>
                <w:rFonts w:ascii="Times New Roman" w:hAnsi="Times New Roman"/>
                <w:sz w:val="20"/>
                <w:szCs w:val="20"/>
              </w:rPr>
              <w:t xml:space="preserve">поселок Селенгинск </w:t>
            </w:r>
          </w:p>
        </w:tc>
        <w:tc>
          <w:tcPr>
            <w:tcW w:w="742" w:type="pct"/>
          </w:tcPr>
          <w:p w:rsidR="00CC4A4F" w:rsidRPr="00A26289" w:rsidRDefault="00CC4A4F" w:rsidP="00A26289">
            <w:pPr>
              <w:tabs>
                <w:tab w:val="left" w:pos="60"/>
              </w:tabs>
              <w:spacing w:after="0" w:line="240" w:lineRule="auto"/>
              <w:rPr>
                <w:rFonts w:ascii="Times New Roman" w:hAnsi="Times New Roman"/>
                <w:sz w:val="20"/>
                <w:szCs w:val="20"/>
              </w:rPr>
            </w:pPr>
            <w:r w:rsidRPr="00A26289">
              <w:rPr>
                <w:rFonts w:ascii="Times New Roman" w:hAnsi="Times New Roman"/>
                <w:sz w:val="20"/>
                <w:szCs w:val="20"/>
              </w:rPr>
              <w:t>ОАО «Селенгинский ЦКК» 671247, Республика Бурятия, Кабанский район, п. Селенгинск</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03-00028</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Золошлакоотстойник</w:t>
            </w:r>
          </w:p>
        </w:tc>
        <w:tc>
          <w:tcPr>
            <w:tcW w:w="461" w:type="pct"/>
          </w:tcPr>
          <w:p w:rsidR="00CC4A4F" w:rsidRPr="00A26289" w:rsidRDefault="00CC4A4F" w:rsidP="00A26289">
            <w:pPr>
              <w:tabs>
                <w:tab w:val="left" w:pos="1310"/>
              </w:tabs>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120" w:line="240" w:lineRule="auto"/>
              <w:rPr>
                <w:rFonts w:ascii="Times New Roman" w:hAnsi="Times New Roman"/>
                <w:sz w:val="20"/>
                <w:szCs w:val="20"/>
              </w:rPr>
            </w:pPr>
            <w:r w:rsidRPr="00A26289">
              <w:rPr>
                <w:rFonts w:ascii="Times New Roman" w:hAnsi="Times New Roman"/>
                <w:sz w:val="20"/>
                <w:szCs w:val="20"/>
              </w:rPr>
              <w:t>Золошлаки от сжигания углей 3130020001000, Минеральные шламы (шлам технологический ЦКРИ) 3160000000000, Минеральные шламы (известковый шлам ХВО) 3160000000000</w:t>
            </w:r>
          </w:p>
        </w:tc>
        <w:tc>
          <w:tcPr>
            <w:tcW w:w="483" w:type="pct"/>
          </w:tcPr>
          <w:p w:rsidR="00CC4A4F" w:rsidRPr="00A26289" w:rsidRDefault="00CC4A4F" w:rsidP="00A26289">
            <w:pPr>
              <w:tabs>
                <w:tab w:val="left" w:pos="0"/>
              </w:tabs>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tabs>
                <w:tab w:val="left" w:pos="0"/>
              </w:tabs>
              <w:spacing w:after="0" w:line="240" w:lineRule="auto"/>
              <w:rPr>
                <w:rFonts w:ascii="Times New Roman" w:hAnsi="Times New Roman"/>
                <w:sz w:val="20"/>
                <w:szCs w:val="20"/>
              </w:rPr>
            </w:pPr>
            <w:r w:rsidRPr="00A26289">
              <w:rPr>
                <w:rFonts w:ascii="Times New Roman" w:hAnsi="Times New Roman"/>
                <w:sz w:val="20"/>
                <w:szCs w:val="20"/>
              </w:rPr>
              <w:t>81624000</w:t>
            </w:r>
          </w:p>
        </w:tc>
        <w:tc>
          <w:tcPr>
            <w:tcW w:w="486" w:type="pct"/>
          </w:tcPr>
          <w:p w:rsidR="00CC4A4F" w:rsidRPr="00A26289" w:rsidRDefault="00CC4A4F" w:rsidP="00A26289">
            <w:pPr>
              <w:tabs>
                <w:tab w:val="left" w:pos="234"/>
              </w:tabs>
              <w:spacing w:after="0" w:line="240" w:lineRule="auto"/>
              <w:rPr>
                <w:rFonts w:ascii="Times New Roman" w:hAnsi="Times New Roman"/>
                <w:sz w:val="20"/>
                <w:szCs w:val="20"/>
              </w:rPr>
            </w:pPr>
            <w:r w:rsidRPr="00A26289">
              <w:rPr>
                <w:rFonts w:ascii="Times New Roman" w:hAnsi="Times New Roman"/>
                <w:sz w:val="20"/>
                <w:szCs w:val="20"/>
              </w:rPr>
              <w:t xml:space="preserve">поселок Селенгинск </w:t>
            </w:r>
          </w:p>
        </w:tc>
        <w:tc>
          <w:tcPr>
            <w:tcW w:w="742" w:type="pct"/>
          </w:tcPr>
          <w:p w:rsidR="00CC4A4F" w:rsidRPr="00A26289" w:rsidRDefault="00CC4A4F" w:rsidP="00A26289">
            <w:pPr>
              <w:tabs>
                <w:tab w:val="left" w:pos="60"/>
              </w:tabs>
              <w:spacing w:after="0" w:line="240" w:lineRule="auto"/>
              <w:rPr>
                <w:rFonts w:ascii="Times New Roman" w:hAnsi="Times New Roman"/>
                <w:sz w:val="20"/>
                <w:szCs w:val="20"/>
              </w:rPr>
            </w:pPr>
            <w:r w:rsidRPr="00A26289">
              <w:rPr>
                <w:rFonts w:ascii="Times New Roman" w:hAnsi="Times New Roman"/>
                <w:sz w:val="20"/>
                <w:szCs w:val="20"/>
              </w:rPr>
              <w:t>ОАО «Селенгинский ЦКК» 671247, Республика Бурятия, Кабанский район, п. Селенгинск</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03-00029</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Осадконакопитель</w:t>
            </w:r>
          </w:p>
        </w:tc>
        <w:tc>
          <w:tcPr>
            <w:tcW w:w="461" w:type="pct"/>
          </w:tcPr>
          <w:p w:rsidR="00CC4A4F" w:rsidRPr="00A26289" w:rsidRDefault="00CC4A4F" w:rsidP="00A26289">
            <w:pPr>
              <w:tabs>
                <w:tab w:val="left" w:pos="1310"/>
              </w:tabs>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120" w:line="240" w:lineRule="auto"/>
              <w:rPr>
                <w:rFonts w:ascii="Times New Roman" w:hAnsi="Times New Roman"/>
                <w:sz w:val="20"/>
                <w:szCs w:val="20"/>
              </w:rPr>
            </w:pPr>
            <w:r w:rsidRPr="00A26289">
              <w:rPr>
                <w:rFonts w:ascii="Times New Roman" w:hAnsi="Times New Roman"/>
                <w:sz w:val="20"/>
                <w:szCs w:val="20"/>
              </w:rPr>
              <w:t>Отходы (осадки) от реагентной очистки вод (осадок отстойников нейтрализации очистных сооружений) 9450000000000</w:t>
            </w:r>
          </w:p>
        </w:tc>
        <w:tc>
          <w:tcPr>
            <w:tcW w:w="483" w:type="pct"/>
          </w:tcPr>
          <w:p w:rsidR="00CC4A4F" w:rsidRPr="00A26289" w:rsidRDefault="00CC4A4F" w:rsidP="00A26289">
            <w:pPr>
              <w:tabs>
                <w:tab w:val="left" w:pos="0"/>
              </w:tabs>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tabs>
                <w:tab w:val="left" w:pos="0"/>
              </w:tabs>
              <w:spacing w:after="0" w:line="240" w:lineRule="auto"/>
              <w:rPr>
                <w:rFonts w:ascii="Times New Roman" w:hAnsi="Times New Roman"/>
                <w:sz w:val="20"/>
                <w:szCs w:val="20"/>
              </w:rPr>
            </w:pPr>
            <w:r w:rsidRPr="00A26289">
              <w:rPr>
                <w:rFonts w:ascii="Times New Roman" w:hAnsi="Times New Roman"/>
                <w:sz w:val="20"/>
                <w:szCs w:val="20"/>
              </w:rPr>
              <w:t>81624000</w:t>
            </w:r>
          </w:p>
        </w:tc>
        <w:tc>
          <w:tcPr>
            <w:tcW w:w="486" w:type="pct"/>
          </w:tcPr>
          <w:p w:rsidR="00CC4A4F" w:rsidRPr="00A26289" w:rsidRDefault="00CC4A4F" w:rsidP="00A26289">
            <w:pPr>
              <w:tabs>
                <w:tab w:val="left" w:pos="234"/>
              </w:tabs>
              <w:spacing w:after="0" w:line="240" w:lineRule="auto"/>
              <w:rPr>
                <w:rFonts w:ascii="Times New Roman" w:hAnsi="Times New Roman"/>
                <w:sz w:val="20"/>
                <w:szCs w:val="20"/>
              </w:rPr>
            </w:pPr>
            <w:r w:rsidRPr="00A26289">
              <w:rPr>
                <w:rFonts w:ascii="Times New Roman" w:hAnsi="Times New Roman"/>
                <w:sz w:val="20"/>
                <w:szCs w:val="20"/>
              </w:rPr>
              <w:t xml:space="preserve">поселок Селенгинск </w:t>
            </w:r>
          </w:p>
        </w:tc>
        <w:tc>
          <w:tcPr>
            <w:tcW w:w="742" w:type="pct"/>
          </w:tcPr>
          <w:p w:rsidR="00CC4A4F" w:rsidRPr="00A26289" w:rsidRDefault="00CC4A4F" w:rsidP="00A26289">
            <w:pPr>
              <w:tabs>
                <w:tab w:val="left" w:pos="60"/>
              </w:tabs>
              <w:spacing w:after="0" w:line="240" w:lineRule="auto"/>
              <w:rPr>
                <w:rFonts w:ascii="Times New Roman" w:hAnsi="Times New Roman"/>
                <w:sz w:val="20"/>
                <w:szCs w:val="20"/>
              </w:rPr>
            </w:pPr>
            <w:r w:rsidRPr="00A26289">
              <w:rPr>
                <w:rFonts w:ascii="Times New Roman" w:hAnsi="Times New Roman"/>
                <w:sz w:val="20"/>
                <w:szCs w:val="20"/>
              </w:rPr>
              <w:t>ОАО «Селенгинский ЦКК» 671247, Республика Бурятия, Кабанский район, п. Селенгинск</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03-00030</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Отвал отходов от добычи известняка и порфироидов Таракановского месторождения</w:t>
            </w:r>
          </w:p>
        </w:tc>
        <w:tc>
          <w:tcPr>
            <w:tcW w:w="461" w:type="pct"/>
          </w:tcPr>
          <w:p w:rsidR="00CC4A4F" w:rsidRPr="00A26289" w:rsidRDefault="00CC4A4F" w:rsidP="00A26289">
            <w:pPr>
              <w:tabs>
                <w:tab w:val="left" w:pos="1310"/>
              </w:tabs>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120" w:line="240" w:lineRule="auto"/>
              <w:rPr>
                <w:rFonts w:ascii="Times New Roman" w:hAnsi="Times New Roman"/>
                <w:sz w:val="20"/>
                <w:szCs w:val="20"/>
              </w:rPr>
            </w:pPr>
            <w:r w:rsidRPr="00A26289">
              <w:rPr>
                <w:rFonts w:ascii="Times New Roman" w:hAnsi="Times New Roman"/>
                <w:sz w:val="20"/>
                <w:szCs w:val="20"/>
              </w:rPr>
              <w:t>Отходы при добыче нерудных полезных ископаемых (вскрышные породы) 3470000000000</w:t>
            </w:r>
          </w:p>
        </w:tc>
        <w:tc>
          <w:tcPr>
            <w:tcW w:w="483" w:type="pct"/>
          </w:tcPr>
          <w:p w:rsidR="00CC4A4F" w:rsidRPr="00A26289" w:rsidRDefault="00CC4A4F" w:rsidP="00A26289">
            <w:pPr>
              <w:tabs>
                <w:tab w:val="left" w:pos="0"/>
              </w:tabs>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tabs>
                <w:tab w:val="left" w:pos="0"/>
              </w:tabs>
              <w:spacing w:after="0" w:line="240" w:lineRule="auto"/>
              <w:rPr>
                <w:rFonts w:ascii="Times New Roman" w:hAnsi="Times New Roman"/>
                <w:sz w:val="20"/>
                <w:szCs w:val="20"/>
              </w:rPr>
            </w:pPr>
            <w:r w:rsidRPr="00A26289">
              <w:rPr>
                <w:rFonts w:ascii="Times New Roman" w:hAnsi="Times New Roman"/>
                <w:sz w:val="20"/>
                <w:szCs w:val="20"/>
              </w:rPr>
              <w:t>81624000</w:t>
            </w:r>
          </w:p>
        </w:tc>
        <w:tc>
          <w:tcPr>
            <w:tcW w:w="486" w:type="pct"/>
          </w:tcPr>
          <w:p w:rsidR="00CC4A4F" w:rsidRPr="00A26289" w:rsidRDefault="00CC4A4F" w:rsidP="00A26289">
            <w:pPr>
              <w:tabs>
                <w:tab w:val="left" w:pos="234"/>
              </w:tabs>
              <w:spacing w:after="0" w:line="240" w:lineRule="auto"/>
              <w:rPr>
                <w:rFonts w:ascii="Times New Roman" w:hAnsi="Times New Roman"/>
                <w:sz w:val="20"/>
                <w:szCs w:val="20"/>
              </w:rPr>
            </w:pPr>
            <w:r w:rsidRPr="00A26289">
              <w:rPr>
                <w:rFonts w:ascii="Times New Roman" w:hAnsi="Times New Roman"/>
                <w:sz w:val="20"/>
                <w:szCs w:val="20"/>
              </w:rPr>
              <w:t xml:space="preserve">п. Горный </w:t>
            </w:r>
          </w:p>
        </w:tc>
        <w:tc>
          <w:tcPr>
            <w:tcW w:w="742" w:type="pct"/>
          </w:tcPr>
          <w:p w:rsidR="00CC4A4F" w:rsidRPr="00A26289" w:rsidRDefault="00CC4A4F" w:rsidP="00A26289">
            <w:pPr>
              <w:tabs>
                <w:tab w:val="left" w:pos="60"/>
              </w:tabs>
              <w:spacing w:after="0" w:line="240" w:lineRule="auto"/>
              <w:rPr>
                <w:rFonts w:ascii="Times New Roman" w:hAnsi="Times New Roman"/>
                <w:sz w:val="20"/>
                <w:szCs w:val="20"/>
              </w:rPr>
            </w:pPr>
            <w:r w:rsidRPr="00A26289">
              <w:rPr>
                <w:rFonts w:ascii="Times New Roman" w:hAnsi="Times New Roman"/>
                <w:sz w:val="20"/>
                <w:szCs w:val="20"/>
              </w:rPr>
              <w:t>ООО «Тимлюйский цементный завод» 671205, Республика Бурятия, Кабанский район, п. Каменск, ул. Промышленная, 3</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03-00031</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Отвал отходов добычи и обогащения</w:t>
            </w:r>
          </w:p>
        </w:tc>
        <w:tc>
          <w:tcPr>
            <w:tcW w:w="461" w:type="pct"/>
          </w:tcPr>
          <w:p w:rsidR="00CC4A4F" w:rsidRPr="00A26289" w:rsidRDefault="00CC4A4F" w:rsidP="00A26289">
            <w:pPr>
              <w:tabs>
                <w:tab w:val="left" w:pos="1310"/>
              </w:tabs>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120" w:line="240" w:lineRule="auto"/>
              <w:rPr>
                <w:rFonts w:ascii="Times New Roman" w:hAnsi="Times New Roman"/>
                <w:sz w:val="20"/>
                <w:szCs w:val="20"/>
              </w:rPr>
            </w:pPr>
            <w:r w:rsidRPr="00A26289">
              <w:rPr>
                <w:rFonts w:ascii="Times New Roman" w:hAnsi="Times New Roman"/>
                <w:sz w:val="20"/>
                <w:szCs w:val="20"/>
              </w:rPr>
              <w:t>Строительный щебень, потерявший потребительские свойства (отсев кварцита) 3140090201995</w:t>
            </w:r>
          </w:p>
        </w:tc>
        <w:tc>
          <w:tcPr>
            <w:tcW w:w="483" w:type="pct"/>
          </w:tcPr>
          <w:p w:rsidR="00CC4A4F" w:rsidRPr="00A26289" w:rsidRDefault="00CC4A4F" w:rsidP="00A26289">
            <w:pPr>
              <w:tabs>
                <w:tab w:val="left" w:pos="0"/>
              </w:tabs>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tabs>
                <w:tab w:val="left" w:pos="0"/>
              </w:tabs>
              <w:spacing w:after="0" w:line="240" w:lineRule="auto"/>
              <w:rPr>
                <w:rFonts w:ascii="Times New Roman" w:hAnsi="Times New Roman"/>
                <w:sz w:val="20"/>
                <w:szCs w:val="20"/>
              </w:rPr>
            </w:pPr>
            <w:r w:rsidRPr="00A26289">
              <w:rPr>
                <w:rFonts w:ascii="Times New Roman" w:hAnsi="Times New Roman"/>
                <w:sz w:val="20"/>
                <w:szCs w:val="20"/>
              </w:rPr>
              <w:t>81642000</w:t>
            </w:r>
          </w:p>
        </w:tc>
        <w:tc>
          <w:tcPr>
            <w:tcW w:w="486" w:type="pct"/>
          </w:tcPr>
          <w:p w:rsidR="00CC4A4F" w:rsidRPr="00A26289" w:rsidRDefault="00CC4A4F" w:rsidP="00A26289">
            <w:pPr>
              <w:tabs>
                <w:tab w:val="left" w:pos="234"/>
              </w:tabs>
              <w:spacing w:after="0" w:line="240" w:lineRule="auto"/>
              <w:rPr>
                <w:rFonts w:ascii="Times New Roman" w:hAnsi="Times New Roman"/>
                <w:sz w:val="20"/>
                <w:szCs w:val="20"/>
              </w:rPr>
            </w:pPr>
            <w:r>
              <w:rPr>
                <w:rFonts w:ascii="Times New Roman" w:hAnsi="Times New Roman"/>
                <w:sz w:val="20"/>
                <w:szCs w:val="20"/>
              </w:rPr>
              <w:t>с. Карымское</w:t>
            </w:r>
          </w:p>
        </w:tc>
        <w:tc>
          <w:tcPr>
            <w:tcW w:w="742" w:type="pct"/>
          </w:tcPr>
          <w:p w:rsidR="00CC4A4F" w:rsidRPr="00A26289" w:rsidRDefault="00CC4A4F" w:rsidP="00A26289">
            <w:pPr>
              <w:tabs>
                <w:tab w:val="left" w:pos="60"/>
              </w:tabs>
              <w:spacing w:after="0" w:line="240" w:lineRule="auto"/>
              <w:rPr>
                <w:rFonts w:ascii="Times New Roman" w:hAnsi="Times New Roman"/>
                <w:sz w:val="20"/>
                <w:szCs w:val="20"/>
              </w:rPr>
            </w:pPr>
            <w:r w:rsidRPr="00A26289">
              <w:rPr>
                <w:rFonts w:ascii="Times New Roman" w:hAnsi="Times New Roman"/>
                <w:sz w:val="20"/>
                <w:szCs w:val="20"/>
              </w:rPr>
              <w:t>Филиал рудник «Черемшанский ЗАО «Кремний» 671260, Республика Бурятия, Прибайкальский район, с. Турунтаево, д. 14</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03-00032</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Отвал отходов добычи и обогащения</w:t>
            </w:r>
          </w:p>
        </w:tc>
        <w:tc>
          <w:tcPr>
            <w:tcW w:w="461" w:type="pct"/>
          </w:tcPr>
          <w:p w:rsidR="00CC4A4F" w:rsidRPr="00A26289" w:rsidRDefault="00CC4A4F" w:rsidP="00A26289">
            <w:pPr>
              <w:tabs>
                <w:tab w:val="left" w:pos="1310"/>
              </w:tabs>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120" w:line="240" w:lineRule="auto"/>
              <w:rPr>
                <w:rFonts w:ascii="Times New Roman" w:hAnsi="Times New Roman"/>
                <w:sz w:val="20"/>
                <w:szCs w:val="20"/>
              </w:rPr>
            </w:pPr>
            <w:r w:rsidRPr="00A26289">
              <w:rPr>
                <w:rFonts w:ascii="Times New Roman" w:hAnsi="Times New Roman"/>
                <w:sz w:val="20"/>
                <w:szCs w:val="20"/>
              </w:rPr>
              <w:t>Отходы при добыче нерудных полезных ископаемых (отходы вскрышных пород) 3470000000000</w:t>
            </w:r>
          </w:p>
        </w:tc>
        <w:tc>
          <w:tcPr>
            <w:tcW w:w="483" w:type="pct"/>
          </w:tcPr>
          <w:p w:rsidR="00CC4A4F" w:rsidRPr="00A26289" w:rsidRDefault="00CC4A4F" w:rsidP="00A26289">
            <w:pPr>
              <w:tabs>
                <w:tab w:val="left" w:pos="0"/>
              </w:tabs>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tabs>
                <w:tab w:val="left" w:pos="0"/>
              </w:tabs>
              <w:spacing w:after="0" w:line="240" w:lineRule="auto"/>
              <w:rPr>
                <w:rFonts w:ascii="Times New Roman" w:hAnsi="Times New Roman"/>
                <w:sz w:val="20"/>
                <w:szCs w:val="20"/>
              </w:rPr>
            </w:pPr>
            <w:r w:rsidRPr="00A26289">
              <w:rPr>
                <w:rFonts w:ascii="Times New Roman" w:hAnsi="Times New Roman"/>
                <w:sz w:val="20"/>
                <w:szCs w:val="20"/>
              </w:rPr>
              <w:t>81642000</w:t>
            </w:r>
          </w:p>
        </w:tc>
        <w:tc>
          <w:tcPr>
            <w:tcW w:w="486" w:type="pct"/>
          </w:tcPr>
          <w:p w:rsidR="00CC4A4F" w:rsidRPr="00A26289" w:rsidRDefault="00CC4A4F" w:rsidP="00A26289">
            <w:pPr>
              <w:tabs>
                <w:tab w:val="left" w:pos="234"/>
              </w:tabs>
              <w:spacing w:after="0" w:line="240" w:lineRule="auto"/>
              <w:rPr>
                <w:rFonts w:ascii="Times New Roman" w:hAnsi="Times New Roman"/>
                <w:sz w:val="20"/>
                <w:szCs w:val="20"/>
              </w:rPr>
            </w:pPr>
            <w:r>
              <w:rPr>
                <w:rFonts w:ascii="Times New Roman" w:hAnsi="Times New Roman"/>
                <w:sz w:val="20"/>
                <w:szCs w:val="20"/>
              </w:rPr>
              <w:t>с. Карымское</w:t>
            </w:r>
          </w:p>
        </w:tc>
        <w:tc>
          <w:tcPr>
            <w:tcW w:w="742" w:type="pct"/>
          </w:tcPr>
          <w:p w:rsidR="00CC4A4F" w:rsidRPr="00A26289" w:rsidRDefault="00CC4A4F" w:rsidP="00A26289">
            <w:pPr>
              <w:tabs>
                <w:tab w:val="left" w:pos="60"/>
              </w:tabs>
              <w:spacing w:after="0" w:line="240" w:lineRule="auto"/>
              <w:rPr>
                <w:rFonts w:ascii="Times New Roman" w:hAnsi="Times New Roman"/>
                <w:sz w:val="20"/>
                <w:szCs w:val="20"/>
              </w:rPr>
            </w:pPr>
            <w:r w:rsidRPr="00A26289">
              <w:rPr>
                <w:rFonts w:ascii="Times New Roman" w:hAnsi="Times New Roman"/>
                <w:sz w:val="20"/>
                <w:szCs w:val="20"/>
              </w:rPr>
              <w:t>Филиал рудник «Черемшанский ЗАО «Кремний» 671260, Республика Бурятия, Прибайкальский район, с. Турунтаево, д. 14</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03-00033</w:t>
            </w:r>
            <w:r>
              <w:rPr>
                <w:rFonts w:ascii="Times New Roman" w:hAnsi="Times New Roman"/>
                <w:sz w:val="20"/>
                <w:szCs w:val="20"/>
              </w:rPr>
              <w:t>-З-00592-250914</w:t>
            </w:r>
          </w:p>
        </w:tc>
        <w:tc>
          <w:tcPr>
            <w:tcW w:w="820" w:type="pct"/>
          </w:tcPr>
          <w:p w:rsidR="00CC4A4F" w:rsidRPr="00A26289" w:rsidRDefault="00CC4A4F" w:rsidP="00A26289">
            <w:pPr>
              <w:rPr>
                <w:rFonts w:ascii="Times New Roman" w:hAnsi="Times New Roman"/>
                <w:sz w:val="20"/>
                <w:szCs w:val="20"/>
              </w:rPr>
            </w:pPr>
            <w:r w:rsidRPr="00A26289">
              <w:rPr>
                <w:rFonts w:ascii="Times New Roman" w:hAnsi="Times New Roman"/>
                <w:sz w:val="20"/>
                <w:szCs w:val="20"/>
              </w:rPr>
              <w:t>Полигон твердых бытовых отходов г.Гусиноозерск</w:t>
            </w:r>
          </w:p>
        </w:tc>
        <w:tc>
          <w:tcPr>
            <w:tcW w:w="461" w:type="pct"/>
          </w:tcPr>
          <w:p w:rsidR="00CC4A4F" w:rsidRPr="00A26289" w:rsidRDefault="00CC4A4F" w:rsidP="00A26289">
            <w:pPr>
              <w:rPr>
                <w:rFonts w:ascii="Times New Roman" w:hAnsi="Times New Roman"/>
                <w:sz w:val="20"/>
                <w:szCs w:val="20"/>
              </w:rPr>
            </w:pPr>
            <w:r w:rsidRPr="00A26289">
              <w:rPr>
                <w:rFonts w:ascii="Times New Roman" w:hAnsi="Times New Roman"/>
                <w:sz w:val="20"/>
                <w:szCs w:val="20"/>
              </w:rPr>
              <w:t>Захоронение отходов</w:t>
            </w:r>
          </w:p>
        </w:tc>
        <w:tc>
          <w:tcPr>
            <w:tcW w:w="1210" w:type="pct"/>
          </w:tcPr>
          <w:p w:rsidR="00CC4A4F" w:rsidRPr="00A26289" w:rsidRDefault="00CC4A4F" w:rsidP="00A26289">
            <w:pPr>
              <w:rPr>
                <w:rFonts w:ascii="Times New Roman" w:hAnsi="Times New Roman"/>
                <w:sz w:val="20"/>
                <w:szCs w:val="20"/>
              </w:rPr>
            </w:pPr>
            <w:r w:rsidRPr="00A26289">
              <w:rPr>
                <w:rFonts w:ascii="Times New Roman" w:hAnsi="Times New Roman"/>
                <w:sz w:val="20"/>
                <w:szCs w:val="20"/>
              </w:rPr>
              <w:t>Отходы из жилищ несортированные (исключая крупногабаритный) 9110010001004, Отходы потребления подобные коммунальным (прочие коммунальные отходы) 9120000000000, Отходы из жилищ 9110000000000</w:t>
            </w:r>
          </w:p>
        </w:tc>
        <w:tc>
          <w:tcPr>
            <w:tcW w:w="483" w:type="pct"/>
          </w:tcPr>
          <w:p w:rsidR="00CC4A4F" w:rsidRPr="00A26289" w:rsidRDefault="00CC4A4F" w:rsidP="00A26289">
            <w:pP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rPr>
                <w:rFonts w:ascii="Times New Roman" w:hAnsi="Times New Roman"/>
                <w:sz w:val="20"/>
                <w:szCs w:val="20"/>
              </w:rPr>
            </w:pPr>
            <w:r w:rsidRPr="00A26289">
              <w:rPr>
                <w:rFonts w:ascii="Times New Roman" w:hAnsi="Times New Roman"/>
                <w:sz w:val="20"/>
                <w:szCs w:val="20"/>
              </w:rPr>
              <w:t>81648000</w:t>
            </w:r>
          </w:p>
        </w:tc>
        <w:tc>
          <w:tcPr>
            <w:tcW w:w="486" w:type="pct"/>
          </w:tcPr>
          <w:p w:rsidR="00CC4A4F" w:rsidRPr="00A26289" w:rsidRDefault="00CC4A4F" w:rsidP="00A26289">
            <w:pPr>
              <w:rPr>
                <w:rFonts w:ascii="Times New Roman" w:hAnsi="Times New Roman"/>
                <w:sz w:val="20"/>
                <w:szCs w:val="20"/>
              </w:rPr>
            </w:pPr>
            <w:r>
              <w:rPr>
                <w:rFonts w:ascii="Times New Roman" w:hAnsi="Times New Roman"/>
                <w:sz w:val="20"/>
                <w:szCs w:val="20"/>
              </w:rPr>
              <w:t>г.Гусиноозерск</w:t>
            </w:r>
          </w:p>
        </w:tc>
        <w:tc>
          <w:tcPr>
            <w:tcW w:w="742" w:type="pct"/>
          </w:tcPr>
          <w:p w:rsidR="00CC4A4F" w:rsidRPr="00A26289" w:rsidRDefault="00CC4A4F" w:rsidP="00A26289">
            <w:pPr>
              <w:rPr>
                <w:rFonts w:ascii="Times New Roman" w:hAnsi="Times New Roman"/>
                <w:sz w:val="20"/>
                <w:szCs w:val="20"/>
              </w:rPr>
            </w:pPr>
            <w:r w:rsidRPr="00A26289">
              <w:rPr>
                <w:rFonts w:ascii="Times New Roman" w:hAnsi="Times New Roman"/>
                <w:sz w:val="20"/>
                <w:szCs w:val="20"/>
              </w:rPr>
              <w:t>Индивидуальный предприниматель без образования юридического лица Калашников Николай Дмитриевич 671160, Республика Бурятия Селенгинский район г.Гусиноозёрск, ул Школьная д. 33 кв.15</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03-00034</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Площадка для хранения лома чёрных металлов</w:t>
            </w:r>
          </w:p>
        </w:tc>
        <w:tc>
          <w:tcPr>
            <w:tcW w:w="461"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Лом чёрных металлов несортированный 3513010001995</w:t>
            </w:r>
          </w:p>
        </w:tc>
        <w:tc>
          <w:tcPr>
            <w:tcW w:w="483" w:type="pct"/>
          </w:tcPr>
          <w:p w:rsidR="00CC4A4F" w:rsidRPr="00A26289" w:rsidRDefault="00CC4A4F" w:rsidP="00A26289">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81648000</w:t>
            </w:r>
          </w:p>
        </w:tc>
        <w:tc>
          <w:tcPr>
            <w:tcW w:w="486" w:type="pct"/>
          </w:tcPr>
          <w:p w:rsidR="00CC4A4F" w:rsidRPr="00A26289" w:rsidRDefault="00CC4A4F" w:rsidP="00A26289">
            <w:pPr>
              <w:spacing w:after="0" w:line="240" w:lineRule="auto"/>
              <w:rPr>
                <w:rFonts w:ascii="Times New Roman" w:hAnsi="Times New Roman"/>
                <w:sz w:val="20"/>
                <w:szCs w:val="20"/>
              </w:rPr>
            </w:pPr>
            <w:r>
              <w:rPr>
                <w:rFonts w:ascii="Times New Roman" w:hAnsi="Times New Roman"/>
                <w:sz w:val="20"/>
                <w:szCs w:val="20"/>
              </w:rPr>
              <w:t>г.Гусиноозерск</w:t>
            </w:r>
          </w:p>
        </w:tc>
        <w:tc>
          <w:tcPr>
            <w:tcW w:w="74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 xml:space="preserve">Филиал ГО ГРЭС ОАО "ИНТР РАО - Электрогенерация" 671160, Республика Бурятия, Селенгинский район,  г. Гусиноозёрск, ГО ГРЭС </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03-00035</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Площадка для хранения отработанных ртутных ламп</w:t>
            </w:r>
          </w:p>
        </w:tc>
        <w:tc>
          <w:tcPr>
            <w:tcW w:w="461"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Ртутные лампы, люминесцентные ртутьсодержащие трубки отработанные и брак 353301001301</w:t>
            </w:r>
          </w:p>
        </w:tc>
        <w:tc>
          <w:tcPr>
            <w:tcW w:w="483" w:type="pct"/>
          </w:tcPr>
          <w:p w:rsidR="00CC4A4F" w:rsidRPr="00A26289" w:rsidRDefault="00CC4A4F" w:rsidP="00A26289">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81648000</w:t>
            </w:r>
          </w:p>
        </w:tc>
        <w:tc>
          <w:tcPr>
            <w:tcW w:w="48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г.Гусиноозерск</w:t>
            </w:r>
          </w:p>
        </w:tc>
        <w:tc>
          <w:tcPr>
            <w:tcW w:w="74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 xml:space="preserve">Филиал ГО ГРЭС ОАО "ИНТР РАО - Электрогенерация" 671160, Республика Бурятия, Селенгинский район,  г. Гусиноозёрск, ГО ГРЭС </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03-00036</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Площадка лома цветных металлов</w:t>
            </w:r>
          </w:p>
        </w:tc>
        <w:tc>
          <w:tcPr>
            <w:tcW w:w="461"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Лом медных сплавов несортированный 3541010101995, Лом алюминия несортированный 3531010101995, Аккумуляторы свинцовые отработанные неповреждённые, с неслитым электролитом 9211010113012</w:t>
            </w:r>
          </w:p>
        </w:tc>
        <w:tc>
          <w:tcPr>
            <w:tcW w:w="483" w:type="pct"/>
          </w:tcPr>
          <w:p w:rsidR="00CC4A4F" w:rsidRPr="00A26289" w:rsidRDefault="00CC4A4F" w:rsidP="00A26289">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81648000</w:t>
            </w:r>
          </w:p>
        </w:tc>
        <w:tc>
          <w:tcPr>
            <w:tcW w:w="48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г.Гусиноозерск</w:t>
            </w:r>
          </w:p>
        </w:tc>
        <w:tc>
          <w:tcPr>
            <w:tcW w:w="74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 xml:space="preserve">Филиал ГО ГРЭС ОАО "ИНТР РАО - Электрогенерация" 671160, Республика Бурятия, Селенгинский район,  г. Гусиноозёрск, ГО ГРЭС </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03-00037</w:t>
            </w:r>
            <w:r>
              <w:rPr>
                <w:rFonts w:ascii="Times New Roman" w:hAnsi="Times New Roman"/>
                <w:sz w:val="20"/>
                <w:szCs w:val="20"/>
              </w:rPr>
              <w:t>-З-00592-250914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Полигон твердых промышленных неутилизируемых отходов</w:t>
            </w:r>
          </w:p>
        </w:tc>
        <w:tc>
          <w:tcPr>
            <w:tcW w:w="461"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Захоронение отходов</w:t>
            </w:r>
          </w:p>
        </w:tc>
        <w:tc>
          <w:tcPr>
            <w:tcW w:w="121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 xml:space="preserve">Обувь кожаная рабочая, потерявшая потребительские свойства 1470060113004, Абразивная пыль и порошок от  шлифования  черных  металлов (с содержанием металла менее 50%) 3140030011004, Песок, загрязненный бензином (количество бензина менее 15%) 3140230401034, Камеры пневматические отработанные 5750020113004, Покрышки с металлическим кордом отработанные 5750020413004, Отходы потребления на производстве, подобные коммунальным (смёт  из производственных помещений, транспортных средств, содержащий  опасные компоненты в количестве, соответствующем 4-му классу опасности) 9120000000000,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Отходы бумаги и картона от канцелярской деятельности и делопроизводства </w:t>
            </w:r>
          </w:p>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1871030001005, Остатки и огарки стальных сварочных электродов 3512160101995, Стружка черных металлов незагрязненная 3513200001995, Отходы полипропилена 5710300201995, Отходы (осадки) из выгребных ям и хозяйственно-бытовые стоки 9510000000000, Обрезь валяльно-войлочной 5810100001005, Отходы тканей, старая 5810110001000, Обрезки и обрывки 5810110801995, Пищевые отходы кухонь и организаций общественного питания несортированные 9120100100005</w:t>
            </w:r>
          </w:p>
        </w:tc>
        <w:tc>
          <w:tcPr>
            <w:tcW w:w="483" w:type="pct"/>
          </w:tcPr>
          <w:p w:rsidR="00CC4A4F" w:rsidRPr="00A26289" w:rsidRDefault="00CC4A4F" w:rsidP="00A26289">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81606000</w:t>
            </w:r>
          </w:p>
        </w:tc>
        <w:tc>
          <w:tcPr>
            <w:tcW w:w="48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с. Богдарин</w:t>
            </w:r>
          </w:p>
        </w:tc>
        <w:tc>
          <w:tcPr>
            <w:tcW w:w="74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 xml:space="preserve">Открытое акционерное общество "Хиагда"  671510, Республика Бурятия, Баунтовский район, с. Богдарин. Почтовый адрес:  672000, г. Чита, ВОХ 00086 </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03-00038</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Металличесекая емкость №4</w:t>
            </w:r>
          </w:p>
        </w:tc>
        <w:tc>
          <w:tcPr>
            <w:tcW w:w="461"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Шламы нефти и нефтепродуктов (шлам установки регенерации сммазочных материалов) 5460000000000</w:t>
            </w:r>
          </w:p>
        </w:tc>
        <w:tc>
          <w:tcPr>
            <w:tcW w:w="483" w:type="pct"/>
          </w:tcPr>
          <w:p w:rsidR="00CC4A4F" w:rsidRPr="00A26289" w:rsidRDefault="00CC4A4F" w:rsidP="00A26289">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81701000</w:t>
            </w:r>
          </w:p>
        </w:tc>
        <w:tc>
          <w:tcPr>
            <w:tcW w:w="48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г.Улан-Удэ</w:t>
            </w:r>
          </w:p>
        </w:tc>
        <w:tc>
          <w:tcPr>
            <w:tcW w:w="74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Улан-Удэнский локомотивовагоноремонтный завод - филиал ОАО "Желдорреммаш" 670002, Республика Бурятия г.Улан-Удэ, ул. Лимонова, д. 2б</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03-00039</w:t>
            </w:r>
            <w:r>
              <w:rPr>
                <w:rFonts w:ascii="Times New Roman" w:hAnsi="Times New Roman"/>
                <w:sz w:val="20"/>
                <w:szCs w:val="20"/>
              </w:rPr>
              <w:t>-Х-00592-250914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Металличсекая емкость №6</w:t>
            </w:r>
          </w:p>
        </w:tc>
        <w:tc>
          <w:tcPr>
            <w:tcW w:w="461"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Хранение отходов</w:t>
            </w:r>
          </w:p>
        </w:tc>
        <w:tc>
          <w:tcPr>
            <w:tcW w:w="121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Всплывающая пленка из нефтеуловителей 5460020006033</w:t>
            </w:r>
          </w:p>
        </w:tc>
        <w:tc>
          <w:tcPr>
            <w:tcW w:w="483" w:type="pct"/>
          </w:tcPr>
          <w:p w:rsidR="00CC4A4F" w:rsidRPr="00A26289" w:rsidRDefault="00CC4A4F" w:rsidP="00A26289">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81701000</w:t>
            </w:r>
          </w:p>
        </w:tc>
        <w:tc>
          <w:tcPr>
            <w:tcW w:w="48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г.Улан-Удэ</w:t>
            </w:r>
          </w:p>
        </w:tc>
        <w:tc>
          <w:tcPr>
            <w:tcW w:w="74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Улан-Удэнский локомотивовагоноремонтный завод - филиал ОАО "Желдорреммаш"</w:t>
            </w:r>
          </w:p>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670002, Республика Бурятия г.Улан-Удэ, ул. Лимонова, д. 2б</w:t>
            </w:r>
          </w:p>
        </w:tc>
      </w:tr>
      <w:tr w:rsidR="00CC4A4F" w:rsidRPr="00DC5106" w:rsidTr="00605970">
        <w:trPr>
          <w:trHeight w:val="1653"/>
        </w:trPr>
        <w:tc>
          <w:tcPr>
            <w:tcW w:w="26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03-00040</w:t>
            </w:r>
            <w:r>
              <w:rPr>
                <w:rFonts w:ascii="Times New Roman" w:hAnsi="Times New Roman"/>
                <w:sz w:val="20"/>
                <w:szCs w:val="20"/>
              </w:rPr>
              <w:t>-З-00592-250914</w:t>
            </w:r>
          </w:p>
        </w:tc>
        <w:tc>
          <w:tcPr>
            <w:tcW w:w="82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Полигон твердых бытовых отходов</w:t>
            </w:r>
          </w:p>
        </w:tc>
        <w:tc>
          <w:tcPr>
            <w:tcW w:w="461"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 xml:space="preserve">Захоронение отходов </w:t>
            </w:r>
          </w:p>
        </w:tc>
        <w:tc>
          <w:tcPr>
            <w:tcW w:w="1210"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Камеры пневматические отработанные 5750020113004, Отходы резины, включая старые шины (резиновая списанная спецодежда, спецобувь) 5750000000000, Резиноасбестовые отходы  (в том числе изделия отработанные и брак) (отработанные накладки тормозных колодок) 5750030001004, Шлам карбоната кальция 3160230004000, Отходы солей (осадок от нейтрализации отработанного электролита) 5150000000000, Электрическое оборудование, приборы, устройства и их части (клавиатура, манипулятор «мышь», соединительные провода) 9210000010000, Электрическое оборудование, приборы, устройства и их части (картриджи отработанные) 9210000000000, Отходы сложного комбинированного состава в виде изделий, оборудования, устройств, не вошедшие в другие пункты (отходы бытовой техники) 9200000000000, Электрическое оборудование, приборы, устройства и их части (компьютерная техника, вышедшая из употребления) 9210000000000,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Золошлаки от сжигания углей 3130020001000, Золы,шлаки и пыль от топочных установок и  от термической обработки  отходов (золошлаки от установок сжигания отходов) 3130000000000, Текстиль загрязненный (изношенная рабочая одежда, загрязненная нефтепродуктами) 5820000000000, Текстиль загрязненный (изношенная рабочая одежда, загрязненная производственной пылью (без выраженных специфических загрязнений)) 5820000000000, Текстиль загрязненный (текстиль, загрязненный неорганическими веществами) 5820000000000, Текстиль загрязненный (ткани и волокно фильтровальные, загрязненные преимущественно органическими веществами) 5820000000000, Текстиль загрязненный (текстиль, загрязненный преимущественно органическими веществами) 5820000000000, Обувь кожаная рабочая, потерявшая потребительские свойства 1470060113004, Абразивная пыль и порошок от шлифования  черных металлов (с содержанием металла менее 50 %) 3140030011004, Шлак сварочный 3140480001994, Пыль черных металлов незагрязненная 3513160011004, Пыль (или порошок) от шлифования черных металлов с содержанием металла 50 % и более 3515036611004, Тара и упаковка из черных металлов, незагрязненная, потерявшая потребительские свойства 3513030013000, Лом и отходы черных металлов (металлургические шлаки, съемы и пыль) 3510000000000, Отходы смеси затвердевших разнородных пластмасс 5710990001004, Шлак печей переплава алюминиевого производства 3120290001014, Металлическая дробь с примесью шлаковой корки (дробеструйная обработка) 3515030108004, Окалина 3515040001000, Отходы асбестовой бумаги, отходы асбестовой крошки 3140370301014, Мусор строительный от разборки зданий 9120060101004, Мусор строительный (мусор от ремонтных и строительных работ) 9120060001000, Отходы гипса (гипсокартон) 3140380001000, Отходы потребления на производстве, подобные коммунальным (мусор складских помещений) 9120000000000, Отходы потребления на производстве, подобные коммунальным (производственный  мусор от транспортных предприятий) 9120000000000, Отходы потребления на производстве, подобные коммунальным (мусор кухонь и организаций  общественного питания несортированные) 9120000000000, Отходы потребления на производстве, подобные коммунальным  (мусор производственный) 9120000000000, Отходы потребления на производстве, подобные коммунальным (смет с территории организаций, содержащий опасные компоненты в количестве, соответствующем 4-му классу опасности) 9120000000000, Отходы потребления на производстве, подобные коммунальным (смет уличный) 9120000000000, Отходы потребления на производстве, подобные коммунальным (смет из производственных помещений, транспортных средств, содержащий опасные компоненты в количестве, соответствующем 4-му классу опасности) 9120000000000, Отходы потребления на производстве, подобные коммунальным (отходы из парикмахерских) 9120000000000, Отходы коммунальные (растительные отходы от ухода  за газонами, цветниками, древесно-кустарниковыми посадками, содержащие опасные компоненты  в количестве, соответствующем 4-му классу опасности) 9000000000000, Отходы затвердевшего поливинилхлорида и пенопласта на его базе (отходы оконного профиля) 5710160001004, Медицинские отходы (больниц и лечебно-оздоровительных учреждений) 9700000000000, Отходы бумаги и картона (бумага, пропитанная лаками) 1870000000000, Шламы, содержащие растворители (шлам от химической чистки одежды) 5540000000000, Шламы, содержащие растворители (шлам от химической чистки одежды) 5540000000000, Отходы оксидов и гидроксидов 5130000000000, Отходы из жилищ  крупногабаритные 9110020001005, Мусор от бытовых помещений организаций крупногабаритный 9120050001005, Пищевые отходы кухонь и организаций общественного питания несортированные 9120100100005, Отходы (мусор) от уборки территорий и помещений объектов оптово-розничной торговли продовольственными товарами 9120110001005, Отходы (мусор) от уборки территорий и помещений объектов оптово-розничной торговли  промышленными товарами 9120120001005, Отходы (мусор) от уборки территорий и помещений учебно-воспитательных учреждений 9120130001005, Отходы (мусор) от уборки  территорий  и помещений культурно-спортивных учреждений и зрелищных мероприятий 9120140001005, Тормозные колодки отработанные 3515050001995, Отходы от уборки территорий кладбищ, колумбариев 9120150001005, Отходы коммунальные (загрязненный снег, вывозимый с улиц) 9000000000000, Грунт, образовавшийся  при проведении землеройных работ, незагрязненный опасными веществами 3140110008995, Отходы сучьев, ветвей от лесоразработок 1730010101005, Отходы корчевания пней 1730010201005, Свечи зажигания автомобильные отработанные 3510010101995, Отходы тканей, старая одежда (респираторы отработанные) 5810110001000, Обрезь валяльно-войлочной продукции 5810100001005, Абразивные круги отработанные, лом отработанных абразивных кругов 3140430201995, Остатки и огарки стальных сварочных электродов 3512160101995, Резиновые изделия незагрязненные, потерявшие потребительские свойства 5750010113005, Электрические лампы накаливания отработанные и брак 9231010001995, Отходы полиэтилена в виде пленки 5710290201995, Пластмассовая незагрязненная тара, потерявшая потребительские свойства 5710180013005 , Отходы полиэтилена в виде лома, литников 5710290101995, Отходы полипропилена в виде лома, литников 5710300101995, Отходы полиэтилентерефталата (в том числе пленки на его базе) (отходы ПЭТ бутылок) 5710390001005, Тара и упаковка из алюминия незагрязненная, потерявшая  потребительские свойства и брак 3531010313995, Отходы упаковочного гофрокартона незагрязненные 1871020301005, Отходы бумаги и картона от канцеляркой деятельности и делопроизводства 1871030001005, Отходы печатной продукции (черно-белая печать) 1871050001005, Отходы печатной продукции (цветная печать) 1871060001005, Стеклянный бой незагрязненный 3140080201995, Отходы потребления на производстве, подобные коммунальным (мусор от уборки административных помещений) 9120000000000, Отходы потребления на производстве, подобные коммунальным  (смет уличный) 9120000000000, Стружка черных металлов незагрязненная 3513200001995, Остатки и огарки стальных сварочных электродов 3512160101995, Лом черных металлов несортированный 3513010001995, Отходы битума, асфальта в  твердой форме 5490120001004</w:t>
            </w:r>
          </w:p>
        </w:tc>
        <w:tc>
          <w:tcPr>
            <w:tcW w:w="483" w:type="pct"/>
          </w:tcPr>
          <w:p w:rsidR="00CC4A4F" w:rsidRPr="00A26289" w:rsidRDefault="00CC4A4F" w:rsidP="00A26289">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81701000</w:t>
            </w:r>
          </w:p>
        </w:tc>
        <w:tc>
          <w:tcPr>
            <w:tcW w:w="486"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г. Улан-Удэ</w:t>
            </w:r>
          </w:p>
        </w:tc>
        <w:tc>
          <w:tcPr>
            <w:tcW w:w="742" w:type="pct"/>
          </w:tcPr>
          <w:p w:rsidR="00CC4A4F" w:rsidRPr="00A26289" w:rsidRDefault="00CC4A4F" w:rsidP="00A26289">
            <w:pPr>
              <w:spacing w:after="0" w:line="240" w:lineRule="auto"/>
              <w:rPr>
                <w:rFonts w:ascii="Times New Roman" w:hAnsi="Times New Roman"/>
                <w:sz w:val="20"/>
                <w:szCs w:val="20"/>
              </w:rPr>
            </w:pPr>
            <w:r w:rsidRPr="00A26289">
              <w:rPr>
                <w:rFonts w:ascii="Times New Roman" w:hAnsi="Times New Roman"/>
                <w:sz w:val="20"/>
                <w:szCs w:val="20"/>
              </w:rPr>
              <w:t>Общество с ограниченной ответственностью "Парус"  670045, Республика Бурятия, г. Улан-Удэ, ул. Трактовая, 7</w:t>
            </w:r>
          </w:p>
        </w:tc>
      </w:tr>
      <w:tr w:rsidR="00CC4A4F" w:rsidRPr="00DC5106" w:rsidTr="002D78B4">
        <w:trPr>
          <w:trHeight w:val="70"/>
        </w:trPr>
        <w:tc>
          <w:tcPr>
            <w:tcW w:w="5000" w:type="pct"/>
            <w:gridSpan w:val="8"/>
          </w:tcPr>
          <w:p w:rsidR="00CC4A4F" w:rsidRPr="00B7338D" w:rsidRDefault="00CC4A4F" w:rsidP="00A26289">
            <w:pPr>
              <w:spacing w:after="0" w:line="240" w:lineRule="auto"/>
              <w:jc w:val="center"/>
              <w:rPr>
                <w:rFonts w:ascii="Times New Roman" w:hAnsi="Times New Roman"/>
                <w:sz w:val="20"/>
                <w:szCs w:val="20"/>
              </w:rPr>
            </w:pPr>
            <w:r>
              <w:rPr>
                <w:rFonts w:ascii="Times New Roman" w:hAnsi="Times New Roman"/>
                <w:sz w:val="20"/>
                <w:szCs w:val="20"/>
              </w:rPr>
              <w:t>Республика Алтай</w:t>
            </w:r>
          </w:p>
        </w:tc>
      </w:tr>
      <w:tr w:rsidR="00CC4A4F" w:rsidRPr="00DC5106" w:rsidTr="00605970">
        <w:trPr>
          <w:trHeight w:val="1653"/>
        </w:trPr>
        <w:tc>
          <w:tcPr>
            <w:tcW w:w="266" w:type="pct"/>
          </w:tcPr>
          <w:p w:rsidR="00CC4A4F" w:rsidRPr="00DC5106" w:rsidRDefault="00CC4A4F" w:rsidP="00A26289">
            <w:pPr>
              <w:spacing w:after="0" w:line="240" w:lineRule="auto"/>
              <w:rPr>
                <w:rFonts w:ascii="Times New Roman" w:hAnsi="Times New Roman"/>
                <w:sz w:val="20"/>
                <w:szCs w:val="20"/>
              </w:rPr>
            </w:pPr>
            <w:r w:rsidRPr="00DC5106">
              <w:rPr>
                <w:rFonts w:ascii="Times New Roman" w:hAnsi="Times New Roman"/>
                <w:sz w:val="20"/>
                <w:szCs w:val="20"/>
              </w:rPr>
              <w:t>04-00001-З-00592-250914</w:t>
            </w:r>
          </w:p>
        </w:tc>
        <w:tc>
          <w:tcPr>
            <w:tcW w:w="820" w:type="pct"/>
          </w:tcPr>
          <w:p w:rsidR="00CC4A4F" w:rsidRPr="00DC5106" w:rsidRDefault="00CC4A4F" w:rsidP="00A26289">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A26289">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26289">
            <w:pPr>
              <w:spacing w:after="0" w:line="240" w:lineRule="auto"/>
              <w:rPr>
                <w:rFonts w:ascii="Times New Roman" w:hAnsi="Times New Roman"/>
                <w:sz w:val="20"/>
                <w:szCs w:val="20"/>
              </w:rPr>
            </w:pPr>
            <w:r w:rsidRPr="00DC5106">
              <w:rPr>
                <w:rFonts w:ascii="Times New Roman" w:hAnsi="Times New Roman"/>
                <w:sz w:val="20"/>
                <w:szCs w:val="20"/>
              </w:rPr>
              <w:t>Отходы органические природного происхождения (животного и</w:t>
            </w:r>
          </w:p>
          <w:p w:rsidR="00CC4A4F" w:rsidRPr="00DC5106" w:rsidRDefault="00CC4A4F" w:rsidP="00A26289">
            <w:pPr>
              <w:spacing w:after="0" w:line="240" w:lineRule="auto"/>
              <w:rPr>
                <w:rFonts w:ascii="Times New Roman" w:hAnsi="Times New Roman"/>
                <w:sz w:val="20"/>
                <w:szCs w:val="20"/>
              </w:rPr>
            </w:pPr>
            <w:r w:rsidRPr="00DC5106">
              <w:rPr>
                <w:rFonts w:ascii="Times New Roman" w:hAnsi="Times New Roman"/>
                <w:sz w:val="20"/>
                <w:szCs w:val="20"/>
              </w:rPr>
              <w:t>растительного) 1000000000000,  Отходы растительных и животных жировых продуктов  1200000000000, Отходы шкур, мехов и кожи 1400000000000, Древесные отходы  1700000000000, Отходы целлюлозы, бумаги и картона  1800000000000, Другие отходы от переработки продуктов животного и растительного происхождения  1900000000000, Отходы минерального происхождения (исключая отходы металлов)  3100000000000, Другие отходы минерального происхождения  3900000000000, Отходы оксидов, гидроксидов, солей  5100000000000, Отходы переработки нефти, угля, газа, горючих сланцев и торфа 5400000000000, Отходы фармацевтической продукции и гигиенических средств 5600000000000, Отходы полимерных материалов      5700000000000, Отходы текстильного производства, производства волокон 58000000 00000, Твердые коммунальные отходы 9100000000000, Отходы из жилищ 9110000000000,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 Мусор строительный от разборки зданий 9120060101004, Отходы сложного комбинированного состава в виде изделий, оборудования, устройств, не вошедшие в другие пункты  9200000000000, Отходы от водоподготовки, обработки сточных вод и использования воды 9400000000000, Прочие коммунальные отходы         9900000000000</w:t>
            </w:r>
          </w:p>
        </w:tc>
        <w:tc>
          <w:tcPr>
            <w:tcW w:w="483" w:type="pct"/>
          </w:tcPr>
          <w:p w:rsidR="00CC4A4F" w:rsidRPr="00DC5106" w:rsidRDefault="00CC4A4F" w:rsidP="00A26289">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26289">
            <w:pPr>
              <w:spacing w:after="0" w:line="240" w:lineRule="auto"/>
              <w:rPr>
                <w:rFonts w:ascii="Times New Roman" w:hAnsi="Times New Roman"/>
                <w:sz w:val="20"/>
                <w:szCs w:val="20"/>
              </w:rPr>
            </w:pPr>
            <w:r w:rsidRPr="00DC5106">
              <w:rPr>
                <w:rFonts w:ascii="Times New Roman" w:hAnsi="Times New Roman"/>
                <w:sz w:val="20"/>
                <w:szCs w:val="20"/>
              </w:rPr>
              <w:t>84615000</w:t>
            </w:r>
          </w:p>
        </w:tc>
        <w:tc>
          <w:tcPr>
            <w:tcW w:w="486" w:type="pct"/>
          </w:tcPr>
          <w:p w:rsidR="00CC4A4F" w:rsidRPr="00DC5106" w:rsidRDefault="00CC4A4F" w:rsidP="00A26289">
            <w:pPr>
              <w:spacing w:after="0" w:line="240" w:lineRule="auto"/>
              <w:rPr>
                <w:rFonts w:ascii="Times New Roman" w:hAnsi="Times New Roman"/>
                <w:sz w:val="20"/>
                <w:szCs w:val="20"/>
              </w:rPr>
            </w:pPr>
            <w:r w:rsidRPr="00DC5106">
              <w:rPr>
                <w:rFonts w:ascii="Times New Roman" w:hAnsi="Times New Roman"/>
                <w:sz w:val="20"/>
                <w:szCs w:val="20"/>
              </w:rPr>
              <w:t>село Майма</w:t>
            </w:r>
          </w:p>
        </w:tc>
        <w:tc>
          <w:tcPr>
            <w:tcW w:w="742" w:type="pct"/>
          </w:tcPr>
          <w:p w:rsidR="00CC4A4F" w:rsidRPr="00DC5106" w:rsidRDefault="00CC4A4F" w:rsidP="00A26289">
            <w:pPr>
              <w:spacing w:after="0" w:line="240" w:lineRule="auto"/>
              <w:rPr>
                <w:rFonts w:ascii="Times New Roman" w:hAnsi="Times New Roman"/>
                <w:sz w:val="20"/>
                <w:szCs w:val="20"/>
              </w:rPr>
            </w:pPr>
            <w:r w:rsidRPr="00DC5106">
              <w:rPr>
                <w:rFonts w:ascii="Times New Roman" w:hAnsi="Times New Roman"/>
                <w:sz w:val="20"/>
                <w:szCs w:val="20"/>
              </w:rPr>
              <w:t>Открытое акционерное общество «РЖКХ»  Республика Алтай, Майминский район, с.Майма, ул.Ленина, 10</w:t>
            </w:r>
          </w:p>
        </w:tc>
      </w:tr>
      <w:tr w:rsidR="00CC4A4F" w:rsidRPr="00DC5106" w:rsidTr="002D78B4">
        <w:trPr>
          <w:trHeight w:val="70"/>
        </w:trPr>
        <w:tc>
          <w:tcPr>
            <w:tcW w:w="5000" w:type="pct"/>
            <w:gridSpan w:val="8"/>
          </w:tcPr>
          <w:p w:rsidR="00CC4A4F" w:rsidRPr="00B7338D" w:rsidRDefault="00CC4A4F" w:rsidP="00A26289">
            <w:pPr>
              <w:spacing w:after="0" w:line="240" w:lineRule="auto"/>
              <w:jc w:val="center"/>
              <w:rPr>
                <w:rFonts w:ascii="Times New Roman" w:hAnsi="Times New Roman"/>
                <w:sz w:val="20"/>
                <w:szCs w:val="20"/>
              </w:rPr>
            </w:pPr>
            <w:r>
              <w:rPr>
                <w:rFonts w:ascii="Times New Roman" w:hAnsi="Times New Roman"/>
                <w:sz w:val="20"/>
                <w:szCs w:val="20"/>
              </w:rPr>
              <w:t>Кабардино-Балкарская Республика</w:t>
            </w:r>
          </w:p>
        </w:tc>
      </w:tr>
      <w:tr w:rsidR="00CC4A4F" w:rsidRPr="00DC5106" w:rsidTr="00605970">
        <w:trPr>
          <w:trHeight w:val="1653"/>
        </w:trPr>
        <w:tc>
          <w:tcPr>
            <w:tcW w:w="266" w:type="pct"/>
          </w:tcPr>
          <w:p w:rsidR="00CC4A4F" w:rsidRPr="00520E14" w:rsidRDefault="00CC4A4F" w:rsidP="00A26289">
            <w:pPr>
              <w:spacing w:after="0" w:line="240" w:lineRule="auto"/>
              <w:rPr>
                <w:rFonts w:ascii="Times New Roman" w:hAnsi="Times New Roman"/>
                <w:sz w:val="20"/>
                <w:szCs w:val="20"/>
              </w:rPr>
            </w:pPr>
            <w:r w:rsidRPr="00520E14">
              <w:rPr>
                <w:rFonts w:ascii="Times New Roman" w:hAnsi="Times New Roman"/>
                <w:sz w:val="20"/>
                <w:szCs w:val="20"/>
              </w:rPr>
              <w:t>07-</w:t>
            </w:r>
            <w:r>
              <w:rPr>
                <w:rFonts w:ascii="Times New Roman" w:hAnsi="Times New Roman"/>
                <w:sz w:val="20"/>
                <w:szCs w:val="20"/>
              </w:rPr>
              <w:t>00</w:t>
            </w:r>
            <w:r w:rsidRPr="00520E14">
              <w:rPr>
                <w:rFonts w:ascii="Times New Roman" w:hAnsi="Times New Roman"/>
                <w:sz w:val="20"/>
                <w:szCs w:val="20"/>
              </w:rPr>
              <w:t>033</w:t>
            </w:r>
            <w:r>
              <w:rPr>
                <w:rFonts w:ascii="Times New Roman" w:hAnsi="Times New Roman"/>
                <w:sz w:val="20"/>
                <w:szCs w:val="20"/>
              </w:rPr>
              <w:t>-Х-00592-250914</w:t>
            </w:r>
          </w:p>
        </w:tc>
        <w:tc>
          <w:tcPr>
            <w:tcW w:w="820" w:type="pct"/>
          </w:tcPr>
          <w:p w:rsidR="00CC4A4F" w:rsidRPr="00520E14" w:rsidRDefault="00CC4A4F" w:rsidP="00A26289">
            <w:pPr>
              <w:spacing w:after="0" w:line="240" w:lineRule="auto"/>
              <w:rPr>
                <w:rFonts w:ascii="Times New Roman" w:hAnsi="Times New Roman"/>
                <w:sz w:val="20"/>
                <w:szCs w:val="20"/>
              </w:rPr>
            </w:pPr>
            <w:r w:rsidRPr="00520E14">
              <w:rPr>
                <w:rFonts w:ascii="Times New Roman" w:hAnsi="Times New Roman"/>
                <w:sz w:val="20"/>
                <w:szCs w:val="20"/>
              </w:rPr>
              <w:t>Полигон ТБО</w:t>
            </w:r>
          </w:p>
        </w:tc>
        <w:tc>
          <w:tcPr>
            <w:tcW w:w="461" w:type="pct"/>
          </w:tcPr>
          <w:p w:rsidR="00CC4A4F" w:rsidRPr="00520E14" w:rsidRDefault="00CC4A4F" w:rsidP="00A26289">
            <w:pPr>
              <w:spacing w:after="0" w:line="240" w:lineRule="auto"/>
              <w:rPr>
                <w:rFonts w:ascii="Times New Roman" w:hAnsi="Times New Roman"/>
                <w:sz w:val="20"/>
                <w:szCs w:val="20"/>
              </w:rPr>
            </w:pPr>
            <w:r w:rsidRPr="00520E14">
              <w:rPr>
                <w:rFonts w:ascii="Times New Roman" w:hAnsi="Times New Roman"/>
                <w:sz w:val="20"/>
                <w:szCs w:val="20"/>
              </w:rPr>
              <w:t>Хранение отходов</w:t>
            </w:r>
          </w:p>
        </w:tc>
        <w:tc>
          <w:tcPr>
            <w:tcW w:w="1210" w:type="pct"/>
          </w:tcPr>
          <w:p w:rsidR="00CC4A4F" w:rsidRPr="00520E14" w:rsidRDefault="00CC4A4F" w:rsidP="00A26289">
            <w:pPr>
              <w:spacing w:after="0" w:line="240" w:lineRule="auto"/>
              <w:rPr>
                <w:rFonts w:ascii="Times New Roman" w:hAnsi="Times New Roman"/>
                <w:sz w:val="20"/>
                <w:szCs w:val="20"/>
              </w:rPr>
            </w:pPr>
            <w:r w:rsidRPr="00520E14">
              <w:rPr>
                <w:rFonts w:ascii="Times New Roman" w:hAnsi="Times New Roman"/>
                <w:sz w:val="20"/>
                <w:szCs w:val="20"/>
              </w:rPr>
              <w:t>Мусор от бытовых помещений организаций, (исключая крупногабаритный) 9120040001004</w:t>
            </w:r>
            <w:r>
              <w:rPr>
                <w:rFonts w:ascii="Times New Roman" w:hAnsi="Times New Roman"/>
                <w:sz w:val="20"/>
                <w:szCs w:val="20"/>
              </w:rPr>
              <w:t>,</w:t>
            </w:r>
          </w:p>
          <w:p w:rsidR="00CC4A4F" w:rsidRPr="00520E14" w:rsidRDefault="00CC4A4F" w:rsidP="00A26289">
            <w:pPr>
              <w:spacing w:after="0" w:line="240" w:lineRule="auto"/>
              <w:rPr>
                <w:rFonts w:ascii="Times New Roman" w:hAnsi="Times New Roman"/>
                <w:sz w:val="20"/>
                <w:szCs w:val="20"/>
              </w:rPr>
            </w:pPr>
            <w:hyperlink r:id="rId7" w:history="1">
              <w:r w:rsidRPr="00520E14">
                <w:rPr>
                  <w:rFonts w:ascii="Times New Roman" w:hAnsi="Times New Roman"/>
                  <w:sz w:val="20"/>
                  <w:szCs w:val="20"/>
                </w:rPr>
                <w:t>Покрышки с металлическим кордом отработанные</w:t>
              </w:r>
            </w:hyperlink>
          </w:p>
          <w:p w:rsidR="00CC4A4F" w:rsidRPr="00520E14" w:rsidRDefault="00CC4A4F" w:rsidP="00A26289">
            <w:pPr>
              <w:spacing w:after="0" w:line="240" w:lineRule="auto"/>
              <w:rPr>
                <w:rFonts w:ascii="Times New Roman" w:hAnsi="Times New Roman"/>
                <w:sz w:val="20"/>
                <w:szCs w:val="20"/>
              </w:rPr>
            </w:pPr>
            <w:r w:rsidRPr="00520E14">
              <w:rPr>
                <w:rFonts w:ascii="Times New Roman" w:hAnsi="Times New Roman"/>
                <w:sz w:val="20"/>
                <w:szCs w:val="20"/>
              </w:rPr>
              <w:t>5750020413004</w:t>
            </w:r>
            <w:r>
              <w:rPr>
                <w:rFonts w:ascii="Times New Roman" w:hAnsi="Times New Roman"/>
                <w:sz w:val="20"/>
                <w:szCs w:val="20"/>
              </w:rPr>
              <w:t>,</w:t>
            </w:r>
          </w:p>
          <w:p w:rsidR="00CC4A4F" w:rsidRPr="00520E14" w:rsidRDefault="00CC4A4F" w:rsidP="00A26289">
            <w:pPr>
              <w:spacing w:after="0" w:line="240" w:lineRule="auto"/>
              <w:rPr>
                <w:rFonts w:ascii="Times New Roman" w:hAnsi="Times New Roman"/>
                <w:sz w:val="20"/>
                <w:szCs w:val="20"/>
              </w:rPr>
            </w:pPr>
            <w:hyperlink r:id="rId8" w:history="1">
              <w:r w:rsidRPr="00520E14">
                <w:rPr>
                  <w:rFonts w:ascii="Times New Roman" w:hAnsi="Times New Roman"/>
                  <w:sz w:val="20"/>
                  <w:szCs w:val="20"/>
                </w:rPr>
                <w:t>Отходы из жилищ несортированные (исключая крупногабаритные)</w:t>
              </w:r>
            </w:hyperlink>
          </w:p>
          <w:p w:rsidR="00CC4A4F" w:rsidRPr="00520E14" w:rsidRDefault="00CC4A4F" w:rsidP="00A26289">
            <w:pPr>
              <w:spacing w:after="0" w:line="240" w:lineRule="auto"/>
              <w:rPr>
                <w:rFonts w:ascii="Times New Roman" w:hAnsi="Times New Roman"/>
                <w:sz w:val="20"/>
                <w:szCs w:val="20"/>
              </w:rPr>
            </w:pPr>
            <w:r w:rsidRPr="00520E14">
              <w:rPr>
                <w:rFonts w:ascii="Times New Roman" w:hAnsi="Times New Roman"/>
                <w:sz w:val="20"/>
                <w:szCs w:val="20"/>
              </w:rPr>
              <w:t>9110010001004</w:t>
            </w:r>
            <w:r>
              <w:rPr>
                <w:rFonts w:ascii="Times New Roman" w:hAnsi="Times New Roman"/>
                <w:sz w:val="20"/>
                <w:szCs w:val="20"/>
              </w:rPr>
              <w:t>,</w:t>
            </w:r>
          </w:p>
          <w:p w:rsidR="00CC4A4F" w:rsidRPr="00520E14" w:rsidRDefault="00CC4A4F" w:rsidP="00A26289">
            <w:pPr>
              <w:spacing w:after="0" w:line="240" w:lineRule="auto"/>
              <w:rPr>
                <w:rFonts w:ascii="Times New Roman" w:hAnsi="Times New Roman"/>
                <w:sz w:val="20"/>
                <w:szCs w:val="20"/>
              </w:rPr>
            </w:pPr>
            <w:r w:rsidRPr="00520E14">
              <w:rPr>
                <w:rFonts w:ascii="Times New Roman" w:hAnsi="Times New Roman"/>
                <w:sz w:val="20"/>
                <w:szCs w:val="20"/>
              </w:rPr>
              <w:t xml:space="preserve">Мусор строительный от разборки зданий 9120060101004 </w:t>
            </w:r>
          </w:p>
        </w:tc>
        <w:tc>
          <w:tcPr>
            <w:tcW w:w="483" w:type="pct"/>
          </w:tcPr>
          <w:p w:rsidR="00CC4A4F" w:rsidRPr="00520E14" w:rsidRDefault="00CC4A4F" w:rsidP="00A26289">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520E14" w:rsidRDefault="00CC4A4F" w:rsidP="00A26289">
            <w:pPr>
              <w:spacing w:after="0" w:line="240" w:lineRule="auto"/>
              <w:rPr>
                <w:rFonts w:ascii="Times New Roman" w:hAnsi="Times New Roman"/>
                <w:sz w:val="20"/>
                <w:szCs w:val="20"/>
              </w:rPr>
            </w:pPr>
            <w:r w:rsidRPr="00520E14">
              <w:rPr>
                <w:rFonts w:ascii="Times New Roman" w:hAnsi="Times New Roman"/>
                <w:sz w:val="20"/>
                <w:szCs w:val="20"/>
              </w:rPr>
              <w:t>834100000000</w:t>
            </w:r>
          </w:p>
        </w:tc>
        <w:tc>
          <w:tcPr>
            <w:tcW w:w="486" w:type="pct"/>
          </w:tcPr>
          <w:p w:rsidR="00CC4A4F" w:rsidRPr="00520E14" w:rsidRDefault="00CC4A4F" w:rsidP="00A26289">
            <w:pPr>
              <w:spacing w:after="0" w:line="240" w:lineRule="auto"/>
              <w:rPr>
                <w:rFonts w:ascii="Times New Roman" w:hAnsi="Times New Roman"/>
                <w:sz w:val="20"/>
                <w:szCs w:val="20"/>
              </w:rPr>
            </w:pPr>
            <w:r w:rsidRPr="00520E14">
              <w:rPr>
                <w:rFonts w:ascii="Times New Roman" w:hAnsi="Times New Roman"/>
                <w:sz w:val="20"/>
                <w:szCs w:val="20"/>
              </w:rPr>
              <w:t>Село Пролетарское</w:t>
            </w:r>
          </w:p>
        </w:tc>
        <w:tc>
          <w:tcPr>
            <w:tcW w:w="742" w:type="pct"/>
          </w:tcPr>
          <w:p w:rsidR="00CC4A4F" w:rsidRPr="00520E14" w:rsidRDefault="00CC4A4F" w:rsidP="00A26289">
            <w:pPr>
              <w:spacing w:after="0" w:line="240" w:lineRule="auto"/>
              <w:rPr>
                <w:rFonts w:ascii="Times New Roman" w:hAnsi="Times New Roman"/>
                <w:sz w:val="20"/>
                <w:szCs w:val="20"/>
              </w:rPr>
            </w:pPr>
            <w:r w:rsidRPr="00520E14">
              <w:rPr>
                <w:rFonts w:ascii="Times New Roman" w:hAnsi="Times New Roman"/>
                <w:sz w:val="20"/>
                <w:szCs w:val="20"/>
              </w:rPr>
              <w:t>ООО ЖКХ «Теплостройсервис»</w:t>
            </w:r>
          </w:p>
          <w:p w:rsidR="00CC4A4F" w:rsidRPr="00520E14" w:rsidRDefault="00CC4A4F" w:rsidP="00A26289">
            <w:pPr>
              <w:spacing w:after="0" w:line="240" w:lineRule="auto"/>
              <w:rPr>
                <w:rFonts w:ascii="Times New Roman" w:hAnsi="Times New Roman"/>
                <w:sz w:val="20"/>
                <w:szCs w:val="20"/>
              </w:rPr>
            </w:pPr>
            <w:r w:rsidRPr="00520E14">
              <w:rPr>
                <w:rFonts w:ascii="Times New Roman" w:hAnsi="Times New Roman"/>
                <w:sz w:val="20"/>
                <w:szCs w:val="20"/>
              </w:rPr>
              <w:t>361045, КБР, г.Прохладный, ул.Головко, 235</w:t>
            </w:r>
          </w:p>
        </w:tc>
      </w:tr>
      <w:tr w:rsidR="00CC4A4F" w:rsidRPr="00DC5106" w:rsidTr="00520E14">
        <w:trPr>
          <w:trHeight w:val="158"/>
        </w:trPr>
        <w:tc>
          <w:tcPr>
            <w:tcW w:w="5000" w:type="pct"/>
            <w:gridSpan w:val="8"/>
          </w:tcPr>
          <w:p w:rsidR="00CC4A4F" w:rsidRPr="00520E14" w:rsidRDefault="00CC4A4F" w:rsidP="00A26289">
            <w:pPr>
              <w:spacing w:after="0" w:line="240" w:lineRule="auto"/>
              <w:jc w:val="center"/>
              <w:rPr>
                <w:rFonts w:ascii="Times New Roman" w:hAnsi="Times New Roman"/>
                <w:sz w:val="20"/>
                <w:szCs w:val="20"/>
              </w:rPr>
            </w:pPr>
            <w:r>
              <w:rPr>
                <w:rFonts w:ascii="Times New Roman" w:hAnsi="Times New Roman"/>
                <w:sz w:val="20"/>
                <w:szCs w:val="20"/>
              </w:rPr>
              <w:t>Карачаево-Черкесская Республика</w:t>
            </w:r>
          </w:p>
        </w:tc>
      </w:tr>
      <w:tr w:rsidR="00CC4A4F" w:rsidRPr="00DC5106" w:rsidTr="00826E0F">
        <w:trPr>
          <w:trHeight w:val="1653"/>
        </w:trPr>
        <w:tc>
          <w:tcPr>
            <w:tcW w:w="266" w:type="pct"/>
          </w:tcPr>
          <w:p w:rsidR="00CC4A4F" w:rsidRPr="00520E14"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09-00004-З-00592-250914</w:t>
            </w:r>
          </w:p>
        </w:tc>
        <w:tc>
          <w:tcPr>
            <w:tcW w:w="820" w:type="pct"/>
            <w:shd w:val="clear" w:color="auto" w:fill="FFFFFF"/>
          </w:tcPr>
          <w:p w:rsidR="00CC4A4F" w:rsidRPr="00A55CFE" w:rsidRDefault="00CC4A4F" w:rsidP="00A55CFE">
            <w:pPr>
              <w:rPr>
                <w:rFonts w:ascii="Times New Roman" w:hAnsi="Times New Roman"/>
                <w:sz w:val="20"/>
                <w:szCs w:val="20"/>
              </w:rPr>
            </w:pPr>
            <w:hyperlink r:id="rId9" w:history="1">
              <w:r w:rsidRPr="00A55CFE">
                <w:rPr>
                  <w:rFonts w:ascii="Times New Roman" w:hAnsi="Times New Roman"/>
                  <w:sz w:val="20"/>
                  <w:szCs w:val="20"/>
                </w:rPr>
                <w:t>Полигон ТБО</w:t>
              </w:r>
            </w:hyperlink>
          </w:p>
        </w:tc>
        <w:tc>
          <w:tcPr>
            <w:tcW w:w="461" w:type="pct"/>
            <w:shd w:val="clear" w:color="auto" w:fill="FFFFFF"/>
          </w:tcPr>
          <w:p w:rsidR="00CC4A4F" w:rsidRPr="00A55CFE" w:rsidRDefault="00CC4A4F" w:rsidP="00A55CFE">
            <w:pPr>
              <w:rPr>
                <w:rFonts w:ascii="Times New Roman" w:hAnsi="Times New Roman"/>
                <w:sz w:val="20"/>
                <w:szCs w:val="20"/>
              </w:rPr>
            </w:pPr>
            <w:r w:rsidRPr="00A55CFE">
              <w:rPr>
                <w:rFonts w:ascii="Times New Roman" w:hAnsi="Times New Roman"/>
                <w:sz w:val="20"/>
                <w:szCs w:val="20"/>
              </w:rPr>
              <w:t>Захоронение отходов</w:t>
            </w:r>
          </w:p>
        </w:tc>
        <w:tc>
          <w:tcPr>
            <w:tcW w:w="1210" w:type="pct"/>
            <w:shd w:val="clear" w:color="auto" w:fill="FFFFFF"/>
          </w:tcPr>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Обтирочный материал, загрязненный маслами (содержание масел менее 15%) - 5490270101034,</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пленкосинтетического картона - 5710090101004,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Минеральные шламы (карбидный шлам ацетиленовой сварки) - 3160000000000,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Лом и отходы черных металлов (тара стальная, загрязненная красками) - 3510000000000,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Мусор от бытовых помещений организаций несортированный (исключая крупногабаритный) - 9120040001004,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Шлак сварочный - 3140480001994,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Абразивная пыль и порошок от шлифования черных металлов (с содержанием металла менее 50%) - 3140030011004,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резины, включая старые шины - 5750000000000,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Резиноасбестовые отходы (в том числе изделия отработанные и брак) - 5750030001004,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асфальтобетона и/или асфальтобетонной смеси в кусковой форме - 3140350201004,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битума, асфальта в твердой форме - 5490120001004,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Опилки и стружки разнородной древесины (например, содержащие опилки и стружку древесно-стружечных и/или древесноволокнистых плит) - 1719010301004,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Опилки древесные, загрязненные минеральными маслами (содержание масел – менее 15%) - 1713020101034,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рубероида - 1872040101014,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Разнородные отходы бумаги и картона (например, содержащие отходы фотобумаги) - 1879010001004,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асбоцемента в кусковой форме - 3140120201014,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шлаковаты - 3140160101004,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Песок, загрязненный маслами (содержание масел менее 15%) - 3140230301034,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смеси затвердевших разнородных пластмасс - 5710990001004,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Мусор строительный от разборки зданий - 9120060101004,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потребления на производстве, подобные коммунальным - 9120000000000,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Пыль (мука) резиновая - 5750010511004,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(осадки) при обработке сточных вод, не вошедшие в другие позиции (осадок при очистке сточных вод на выпуске ЛОС) - 9480000000000,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Текстиль загрязненный (рукавные фильтры отработанные) - 5820000000000,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Затвердевшие отходы пластмасс (тара полиэтиленовая, загрязненная) - 5750000000000,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коры - 1711010101004,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Пыль древесная от шлифовки натуральной чистой древесины - 1711070011004,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Опилки древесностружечных и/или древесноволокнистых плит, содержащие связующие смолы в количестве от 0,2% до 2,5% включительно - 1712020101014,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Стружка древесностружечных и/или древесноволокнистых плит, содержащая связующие смолы в количестве от 0,2% до 2,5% включительно - 1712020201014,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Мусор от бытовых помещений организаций крупногабаритный - 9120050001005,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(мусор) от уборки территории и помещений учебно-воспитательных учреждений - 9120130001005,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(мусор) от уборки территории и помещений объектов оптово-розничной торговли продовольственными товарами – 9120110001005,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(мусор) от уборки территории и помещений объектов оптово-розничной торговли промышленными товарами – 9120120001005,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Отходы (мусор) от уборки территории и помещений культурно-спортивных учреждений и зрелищных мероприятий - 9120140001005</w:t>
            </w:r>
          </w:p>
        </w:tc>
        <w:tc>
          <w:tcPr>
            <w:tcW w:w="483" w:type="pct"/>
            <w:shd w:val="clear" w:color="auto" w:fill="FFFFFF"/>
          </w:tcPr>
          <w:p w:rsidR="00CC4A4F" w:rsidRPr="00A55CFE" w:rsidRDefault="00CC4A4F" w:rsidP="00A55CFE">
            <w:pPr>
              <w:rPr>
                <w:rFonts w:ascii="Times New Roman" w:hAnsi="Times New Roman"/>
                <w:sz w:val="20"/>
                <w:szCs w:val="20"/>
              </w:rPr>
            </w:pPr>
            <w:r>
              <w:rPr>
                <w:rFonts w:ascii="Times New Roman" w:hAnsi="Times New Roman"/>
                <w:sz w:val="20"/>
                <w:szCs w:val="20"/>
              </w:rPr>
              <w:t>Имеется</w:t>
            </w:r>
          </w:p>
        </w:tc>
        <w:tc>
          <w:tcPr>
            <w:tcW w:w="532" w:type="pct"/>
            <w:shd w:val="clear" w:color="auto" w:fill="FFFFFF"/>
          </w:tcPr>
          <w:p w:rsidR="00CC4A4F" w:rsidRPr="00A55CFE" w:rsidRDefault="00CC4A4F" w:rsidP="00A55CFE">
            <w:pPr>
              <w:rPr>
                <w:rFonts w:ascii="Times New Roman" w:hAnsi="Times New Roman"/>
                <w:sz w:val="20"/>
                <w:szCs w:val="20"/>
              </w:rPr>
            </w:pPr>
            <w:hyperlink r:id="rId10" w:history="1">
              <w:r w:rsidRPr="00A55CFE">
                <w:rPr>
                  <w:rFonts w:ascii="Times New Roman" w:hAnsi="Times New Roman"/>
                  <w:sz w:val="20"/>
                  <w:szCs w:val="20"/>
                </w:rPr>
                <w:t>91235</w:t>
              </w:r>
            </w:hyperlink>
          </w:p>
        </w:tc>
        <w:tc>
          <w:tcPr>
            <w:tcW w:w="486" w:type="pct"/>
            <w:shd w:val="clear" w:color="auto" w:fill="FFFFFF"/>
          </w:tcPr>
          <w:p w:rsidR="00CC4A4F" w:rsidRPr="00A55CFE" w:rsidRDefault="00CC4A4F" w:rsidP="00A55CFE">
            <w:pPr>
              <w:rPr>
                <w:rFonts w:ascii="Times New Roman" w:hAnsi="Times New Roman"/>
                <w:sz w:val="20"/>
                <w:szCs w:val="20"/>
              </w:rPr>
            </w:pPr>
            <w:hyperlink r:id="rId11" w:history="1">
              <w:r w:rsidRPr="00A55CFE">
                <w:rPr>
                  <w:rFonts w:ascii="Times New Roman" w:hAnsi="Times New Roman"/>
                  <w:sz w:val="20"/>
                  <w:szCs w:val="20"/>
                </w:rPr>
                <w:t>г. Усть-Джегута</w:t>
              </w:r>
            </w:hyperlink>
          </w:p>
        </w:tc>
        <w:tc>
          <w:tcPr>
            <w:tcW w:w="742" w:type="pct"/>
            <w:shd w:val="clear" w:color="auto" w:fill="FFFFFF"/>
          </w:tcPr>
          <w:p w:rsidR="00CC4A4F" w:rsidRPr="00A55CFE" w:rsidRDefault="00CC4A4F" w:rsidP="00A55CFE">
            <w:pPr>
              <w:spacing w:after="0" w:line="240" w:lineRule="auto"/>
              <w:rPr>
                <w:rFonts w:ascii="Times New Roman" w:hAnsi="Times New Roman"/>
                <w:sz w:val="20"/>
                <w:szCs w:val="20"/>
              </w:rPr>
            </w:pPr>
            <w:hyperlink r:id="rId12" w:history="1">
              <w:r w:rsidRPr="00A55CFE">
                <w:rPr>
                  <w:rFonts w:ascii="Times New Roman" w:hAnsi="Times New Roman"/>
                  <w:sz w:val="20"/>
                  <w:szCs w:val="20"/>
                </w:rPr>
                <w:t>ОАО "КЧР ЭКО"</w:t>
              </w:r>
            </w:hyperlink>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КЧР, г. Черкесск,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ул. Доватора, 67</w:t>
            </w:r>
          </w:p>
        </w:tc>
      </w:tr>
      <w:tr w:rsidR="00CC4A4F" w:rsidRPr="00DC5106" w:rsidTr="00826E0F">
        <w:trPr>
          <w:trHeight w:val="1653"/>
        </w:trPr>
        <w:tc>
          <w:tcPr>
            <w:tcW w:w="266" w:type="pct"/>
          </w:tcPr>
          <w:p w:rsidR="00CC4A4F" w:rsidRPr="00520E14"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09-00005-З-00592-250914</w:t>
            </w:r>
          </w:p>
        </w:tc>
        <w:tc>
          <w:tcPr>
            <w:tcW w:w="820" w:type="pct"/>
            <w:shd w:val="clear" w:color="auto" w:fill="FFFFFF"/>
          </w:tcPr>
          <w:p w:rsidR="00CC4A4F" w:rsidRPr="00A55CFE" w:rsidRDefault="00CC4A4F" w:rsidP="00A55CFE">
            <w:pPr>
              <w:rPr>
                <w:rFonts w:ascii="Times New Roman" w:hAnsi="Times New Roman"/>
                <w:sz w:val="20"/>
                <w:szCs w:val="20"/>
              </w:rPr>
            </w:pPr>
            <w:hyperlink r:id="rId13" w:history="1">
              <w:r w:rsidRPr="00A55CFE">
                <w:rPr>
                  <w:rFonts w:ascii="Times New Roman" w:hAnsi="Times New Roman"/>
                  <w:sz w:val="20"/>
                  <w:szCs w:val="20"/>
                </w:rPr>
                <w:t>Полигон ТБО г. Черкесска</w:t>
              </w:r>
            </w:hyperlink>
          </w:p>
        </w:tc>
        <w:tc>
          <w:tcPr>
            <w:tcW w:w="461" w:type="pct"/>
            <w:shd w:val="clear" w:color="auto" w:fill="FFFFFF"/>
          </w:tcPr>
          <w:p w:rsidR="00CC4A4F" w:rsidRPr="00A55CFE" w:rsidRDefault="00CC4A4F" w:rsidP="00A55CFE">
            <w:pPr>
              <w:rPr>
                <w:rFonts w:ascii="Times New Roman" w:hAnsi="Times New Roman"/>
                <w:sz w:val="20"/>
                <w:szCs w:val="20"/>
              </w:rPr>
            </w:pPr>
            <w:r w:rsidRPr="00A55CFE">
              <w:rPr>
                <w:rFonts w:ascii="Times New Roman" w:hAnsi="Times New Roman"/>
                <w:sz w:val="20"/>
                <w:szCs w:val="20"/>
              </w:rPr>
              <w:t>Захоронение отходов</w:t>
            </w:r>
          </w:p>
        </w:tc>
        <w:tc>
          <w:tcPr>
            <w:tcW w:w="1210" w:type="pct"/>
            <w:shd w:val="clear" w:color="auto" w:fill="FFFFFF"/>
          </w:tcPr>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Обтирочный материал, загрязненный маслами (содержание масел менее 15%) – 5490270101034,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Минеральные шламы (карбидный шлам ацетиленовой сварки) – 3160000000000,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(осадки) при обработке сточных вод, не вошедшие в другие позиции – 9480000000000,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Шлак сварочный – 3140480001994,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асфальтобетона и/или асфальтобетонной смеси в кусковой форме – 3140350201004,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Абразивная пыль и порошок от шлифования черных металлов (с содержанием металлов менее 50%) – 3140030011004,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Мусор от бытовых помещений организаций несортированный (исключая крупногабаритный) – 9120040001004,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Мусор от бытовых помещений организаций крупногабаритный – 9120050001005,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(мусор) от уборки территории и помещений учебно-воспитательных учреждений – 9120130001005,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Отходы (мусор) от уборки территории и помещений объектов оптово-розничной торговли продовольственными товарами – 9120110001005,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 - 9120120001005, Отходы (мусор) от уборки территории и помещений культурно-спортивных учреждений и зрелищных мероприятий - 9120140001005</w:t>
            </w:r>
          </w:p>
        </w:tc>
        <w:tc>
          <w:tcPr>
            <w:tcW w:w="483" w:type="pct"/>
            <w:shd w:val="clear" w:color="auto" w:fill="FFFFFF"/>
          </w:tcPr>
          <w:p w:rsidR="00CC4A4F" w:rsidRPr="00A55CFE" w:rsidRDefault="00CC4A4F" w:rsidP="00A55CFE">
            <w:pPr>
              <w:rPr>
                <w:rFonts w:ascii="Times New Roman" w:hAnsi="Times New Roman"/>
                <w:sz w:val="20"/>
                <w:szCs w:val="20"/>
              </w:rPr>
            </w:pPr>
            <w:r>
              <w:rPr>
                <w:rFonts w:ascii="Times New Roman" w:hAnsi="Times New Roman"/>
                <w:sz w:val="20"/>
                <w:szCs w:val="20"/>
              </w:rPr>
              <w:t>Отсутствует</w:t>
            </w:r>
          </w:p>
        </w:tc>
        <w:tc>
          <w:tcPr>
            <w:tcW w:w="532" w:type="pct"/>
            <w:shd w:val="clear" w:color="auto" w:fill="FFFFFF"/>
          </w:tcPr>
          <w:p w:rsidR="00CC4A4F" w:rsidRPr="00A55CFE" w:rsidRDefault="00CC4A4F" w:rsidP="00A55CFE">
            <w:pPr>
              <w:rPr>
                <w:rFonts w:ascii="Times New Roman" w:hAnsi="Times New Roman"/>
                <w:sz w:val="20"/>
                <w:szCs w:val="20"/>
              </w:rPr>
            </w:pPr>
            <w:hyperlink r:id="rId14" w:history="1">
              <w:r w:rsidRPr="00A55CFE">
                <w:rPr>
                  <w:rFonts w:ascii="Times New Roman" w:hAnsi="Times New Roman"/>
                  <w:sz w:val="20"/>
                  <w:szCs w:val="20"/>
                </w:rPr>
                <w:t>91201</w:t>
              </w:r>
            </w:hyperlink>
          </w:p>
        </w:tc>
        <w:tc>
          <w:tcPr>
            <w:tcW w:w="486" w:type="pct"/>
            <w:shd w:val="clear" w:color="auto" w:fill="FFFFFF"/>
          </w:tcPr>
          <w:p w:rsidR="00CC4A4F" w:rsidRPr="00A55CFE" w:rsidRDefault="00CC4A4F" w:rsidP="00A55CFE">
            <w:pPr>
              <w:rPr>
                <w:rFonts w:ascii="Times New Roman" w:hAnsi="Times New Roman"/>
                <w:sz w:val="20"/>
                <w:szCs w:val="20"/>
              </w:rPr>
            </w:pPr>
            <w:hyperlink r:id="rId15" w:history="1">
              <w:r w:rsidRPr="00A55CFE">
                <w:rPr>
                  <w:rFonts w:ascii="Times New Roman" w:hAnsi="Times New Roman"/>
                  <w:sz w:val="20"/>
                  <w:szCs w:val="20"/>
                </w:rPr>
                <w:t>пос. Бавуко</w:t>
              </w:r>
            </w:hyperlink>
          </w:p>
        </w:tc>
        <w:tc>
          <w:tcPr>
            <w:tcW w:w="742" w:type="pct"/>
            <w:shd w:val="clear" w:color="auto" w:fill="FFFFFF"/>
          </w:tcPr>
          <w:p w:rsidR="00CC4A4F" w:rsidRPr="00A55CFE" w:rsidRDefault="00CC4A4F" w:rsidP="00A55CFE">
            <w:pPr>
              <w:rPr>
                <w:rFonts w:ascii="Times New Roman" w:hAnsi="Times New Roman"/>
                <w:sz w:val="20"/>
                <w:szCs w:val="20"/>
              </w:rPr>
            </w:pPr>
            <w:hyperlink r:id="rId16" w:history="1">
              <w:r w:rsidRPr="00A55CFE">
                <w:rPr>
                  <w:rFonts w:ascii="Times New Roman" w:hAnsi="Times New Roman"/>
                  <w:sz w:val="20"/>
                  <w:szCs w:val="20"/>
                </w:rPr>
                <w:t>ЧГМУП "САХ"</w:t>
              </w:r>
            </w:hyperlink>
          </w:p>
          <w:p w:rsidR="00CC4A4F" w:rsidRPr="00A55CFE" w:rsidRDefault="00CC4A4F" w:rsidP="00A55CFE">
            <w:pPr>
              <w:rPr>
                <w:rFonts w:ascii="Times New Roman" w:hAnsi="Times New Roman"/>
                <w:sz w:val="20"/>
                <w:szCs w:val="20"/>
              </w:rPr>
            </w:pPr>
            <w:r w:rsidRPr="00A55CFE">
              <w:rPr>
                <w:rFonts w:ascii="Times New Roman" w:hAnsi="Times New Roman"/>
                <w:sz w:val="20"/>
                <w:szCs w:val="20"/>
              </w:rPr>
              <w:t>КЧР, г. Черкесск, Северная часть города</w:t>
            </w:r>
          </w:p>
        </w:tc>
      </w:tr>
      <w:tr w:rsidR="00CC4A4F" w:rsidRPr="00DC5106" w:rsidTr="00826E0F">
        <w:trPr>
          <w:trHeight w:val="1653"/>
        </w:trPr>
        <w:tc>
          <w:tcPr>
            <w:tcW w:w="266" w:type="pct"/>
          </w:tcPr>
          <w:p w:rsidR="00CC4A4F" w:rsidRPr="00520E14"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09-00006-Х-00592-250914</w:t>
            </w:r>
          </w:p>
        </w:tc>
        <w:tc>
          <w:tcPr>
            <w:tcW w:w="820" w:type="pct"/>
            <w:shd w:val="clear" w:color="auto" w:fill="FFFFFF"/>
          </w:tcPr>
          <w:p w:rsidR="00CC4A4F" w:rsidRPr="00F4198C" w:rsidRDefault="00CC4A4F" w:rsidP="00A55CFE">
            <w:pPr>
              <w:rPr>
                <w:rFonts w:ascii="Times New Roman" w:hAnsi="Times New Roman"/>
                <w:sz w:val="20"/>
                <w:szCs w:val="20"/>
                <w:lang w:eastAsia="ru-RU"/>
              </w:rPr>
            </w:pPr>
            <w:hyperlink r:id="rId17" w:history="1">
              <w:r w:rsidRPr="00F4198C">
                <w:rPr>
                  <w:rFonts w:ascii="Times New Roman" w:hAnsi="Times New Roman"/>
                  <w:color w:val="000000"/>
                  <w:sz w:val="20"/>
                  <w:szCs w:val="20"/>
                  <w:lang w:eastAsia="ru-RU"/>
                </w:rPr>
                <w:t>Помещение</w:t>
              </w:r>
            </w:hyperlink>
          </w:p>
        </w:tc>
        <w:tc>
          <w:tcPr>
            <w:tcW w:w="461" w:type="pct"/>
            <w:shd w:val="clear" w:color="auto" w:fill="FFFFFF"/>
          </w:tcPr>
          <w:p w:rsidR="00CC4A4F" w:rsidRPr="00F4198C" w:rsidRDefault="00CC4A4F" w:rsidP="00A55CFE">
            <w:pPr>
              <w:rPr>
                <w:rFonts w:ascii="Times New Roman" w:hAnsi="Times New Roman"/>
                <w:sz w:val="20"/>
                <w:szCs w:val="20"/>
                <w:lang w:eastAsia="ru-RU"/>
              </w:rPr>
            </w:pPr>
            <w:r w:rsidRPr="00F4198C">
              <w:rPr>
                <w:rFonts w:ascii="Times New Roman" w:hAnsi="Times New Roman"/>
                <w:sz w:val="20"/>
                <w:szCs w:val="20"/>
                <w:lang w:eastAsia="ru-RU"/>
              </w:rPr>
              <w:t>Хранение</w:t>
            </w:r>
            <w:r>
              <w:rPr>
                <w:rFonts w:ascii="Times New Roman" w:hAnsi="Times New Roman"/>
                <w:sz w:val="20"/>
                <w:szCs w:val="20"/>
                <w:lang w:eastAsia="ru-RU"/>
              </w:rPr>
              <w:t xml:space="preserve"> отходов</w:t>
            </w:r>
          </w:p>
        </w:tc>
        <w:tc>
          <w:tcPr>
            <w:tcW w:w="1210" w:type="pct"/>
            <w:shd w:val="clear" w:color="auto" w:fill="FFFFFF"/>
          </w:tcPr>
          <w:p w:rsidR="00CC4A4F" w:rsidRPr="00F4198C" w:rsidRDefault="00CC4A4F" w:rsidP="00A55CFE">
            <w:pPr>
              <w:ind w:left="163"/>
              <w:rPr>
                <w:rFonts w:ascii="Times New Roman" w:hAnsi="Times New Roman"/>
                <w:sz w:val="20"/>
                <w:szCs w:val="20"/>
                <w:lang w:eastAsia="ru-RU"/>
              </w:rPr>
            </w:pPr>
            <w:r w:rsidRPr="00DC5106">
              <w:rPr>
                <w:rFonts w:ascii="Times New Roman" w:hAnsi="Times New Roman"/>
                <w:sz w:val="20"/>
                <w:szCs w:val="20"/>
              </w:rPr>
              <w:t>Ртутные лампы, люминесцентные ртутьсодержащие трубки отработанные и брак - 3533010013011</w:t>
            </w:r>
          </w:p>
        </w:tc>
        <w:tc>
          <w:tcPr>
            <w:tcW w:w="483" w:type="pct"/>
            <w:shd w:val="clear" w:color="auto" w:fill="FFFFFF"/>
          </w:tcPr>
          <w:p w:rsidR="00CC4A4F" w:rsidRPr="00DC5106" w:rsidRDefault="00CC4A4F" w:rsidP="00A55CFE">
            <w:pPr>
              <w:rPr>
                <w:rFonts w:ascii="Times New Roman" w:hAnsi="Times New Roman"/>
                <w:sz w:val="20"/>
                <w:szCs w:val="20"/>
              </w:rPr>
            </w:pPr>
            <w:r>
              <w:rPr>
                <w:rFonts w:ascii="Times New Roman" w:hAnsi="Times New Roman"/>
                <w:sz w:val="20"/>
                <w:szCs w:val="20"/>
                <w:lang w:eastAsia="ru-RU"/>
              </w:rPr>
              <w:t>Отсутствует</w:t>
            </w:r>
          </w:p>
        </w:tc>
        <w:tc>
          <w:tcPr>
            <w:tcW w:w="532" w:type="pct"/>
            <w:shd w:val="clear" w:color="auto" w:fill="FFFFFF"/>
          </w:tcPr>
          <w:p w:rsidR="00CC4A4F" w:rsidRPr="00F4198C" w:rsidRDefault="00CC4A4F" w:rsidP="00A55CFE">
            <w:pPr>
              <w:rPr>
                <w:rFonts w:ascii="Times New Roman" w:hAnsi="Times New Roman"/>
                <w:sz w:val="20"/>
                <w:szCs w:val="20"/>
                <w:lang w:eastAsia="ru-RU"/>
              </w:rPr>
            </w:pPr>
            <w:hyperlink r:id="rId18" w:history="1">
              <w:r w:rsidRPr="00F4198C">
                <w:rPr>
                  <w:rFonts w:ascii="Times New Roman" w:hAnsi="Times New Roman"/>
                  <w:color w:val="000000"/>
                  <w:sz w:val="20"/>
                  <w:szCs w:val="20"/>
                  <w:lang w:eastAsia="ru-RU"/>
                </w:rPr>
                <w:t>91401</w:t>
              </w:r>
            </w:hyperlink>
          </w:p>
        </w:tc>
        <w:tc>
          <w:tcPr>
            <w:tcW w:w="486" w:type="pct"/>
            <w:shd w:val="clear" w:color="auto" w:fill="FFFFFF"/>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 Черкесск</w:t>
            </w:r>
          </w:p>
        </w:tc>
        <w:tc>
          <w:tcPr>
            <w:tcW w:w="742" w:type="pct"/>
          </w:tcPr>
          <w:p w:rsidR="00CC4A4F" w:rsidRPr="00A55CFE" w:rsidRDefault="00CC4A4F" w:rsidP="00A55CFE">
            <w:pPr>
              <w:rPr>
                <w:rFonts w:ascii="Times New Roman" w:hAnsi="Times New Roman"/>
                <w:sz w:val="20"/>
                <w:szCs w:val="20"/>
              </w:rPr>
            </w:pPr>
            <w:hyperlink r:id="rId19" w:history="1">
              <w:r w:rsidRPr="00A55CFE">
                <w:rPr>
                  <w:rFonts w:ascii="Times New Roman" w:hAnsi="Times New Roman"/>
                  <w:sz w:val="20"/>
                  <w:szCs w:val="20"/>
                </w:rPr>
                <w:t>ЧГМУП "САХ"</w:t>
              </w:r>
            </w:hyperlink>
          </w:p>
          <w:p w:rsidR="00CC4A4F" w:rsidRPr="00520E14"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КЧР, г. Черкесск, Северная часть города</w:t>
            </w:r>
          </w:p>
        </w:tc>
      </w:tr>
      <w:tr w:rsidR="00CC4A4F" w:rsidRPr="00DC5106" w:rsidTr="00826E0F">
        <w:trPr>
          <w:trHeight w:val="1653"/>
        </w:trPr>
        <w:tc>
          <w:tcPr>
            <w:tcW w:w="266" w:type="pct"/>
          </w:tcPr>
          <w:p w:rsidR="00CC4A4F" w:rsidRPr="00520E14"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09-00007-Х-00592-250914</w:t>
            </w:r>
          </w:p>
        </w:tc>
        <w:tc>
          <w:tcPr>
            <w:tcW w:w="820" w:type="pct"/>
            <w:shd w:val="clear" w:color="auto" w:fill="FFFFFF"/>
          </w:tcPr>
          <w:p w:rsidR="00CC4A4F" w:rsidRPr="00F4198C" w:rsidRDefault="00CC4A4F" w:rsidP="00A55CFE">
            <w:pPr>
              <w:rPr>
                <w:rFonts w:ascii="Times New Roman" w:hAnsi="Times New Roman"/>
                <w:sz w:val="20"/>
                <w:szCs w:val="20"/>
                <w:lang w:eastAsia="ru-RU"/>
              </w:rPr>
            </w:pPr>
            <w:hyperlink r:id="rId20" w:history="1">
              <w:r w:rsidRPr="00F4198C">
                <w:rPr>
                  <w:rFonts w:ascii="Times New Roman" w:hAnsi="Times New Roman"/>
                  <w:color w:val="000000"/>
                  <w:sz w:val="20"/>
                  <w:szCs w:val="20"/>
                  <w:lang w:eastAsia="ru-RU"/>
                </w:rPr>
                <w:t>Помещение</w:t>
              </w:r>
            </w:hyperlink>
          </w:p>
        </w:tc>
        <w:tc>
          <w:tcPr>
            <w:tcW w:w="461" w:type="pct"/>
            <w:shd w:val="clear" w:color="auto" w:fill="FFFFFF"/>
          </w:tcPr>
          <w:p w:rsidR="00CC4A4F" w:rsidRPr="00F4198C" w:rsidRDefault="00CC4A4F" w:rsidP="00A55CFE">
            <w:pPr>
              <w:rPr>
                <w:rFonts w:ascii="Times New Roman" w:hAnsi="Times New Roman"/>
                <w:sz w:val="20"/>
                <w:szCs w:val="20"/>
                <w:lang w:eastAsia="ru-RU"/>
              </w:rPr>
            </w:pPr>
            <w:r w:rsidRPr="00F4198C">
              <w:rPr>
                <w:rFonts w:ascii="Times New Roman" w:hAnsi="Times New Roman"/>
                <w:sz w:val="20"/>
                <w:szCs w:val="20"/>
                <w:lang w:eastAsia="ru-RU"/>
              </w:rPr>
              <w:t>Хранение</w:t>
            </w:r>
            <w:r>
              <w:rPr>
                <w:rFonts w:ascii="Times New Roman" w:hAnsi="Times New Roman"/>
                <w:sz w:val="20"/>
                <w:szCs w:val="20"/>
                <w:lang w:eastAsia="ru-RU"/>
              </w:rPr>
              <w:t xml:space="preserve"> отходов</w:t>
            </w:r>
          </w:p>
        </w:tc>
        <w:tc>
          <w:tcPr>
            <w:tcW w:w="1210" w:type="pct"/>
            <w:shd w:val="clear" w:color="auto" w:fill="FFFFFF"/>
          </w:tcPr>
          <w:p w:rsidR="00CC4A4F" w:rsidRPr="00F4198C" w:rsidRDefault="00CC4A4F" w:rsidP="00A55CFE">
            <w:pPr>
              <w:ind w:left="163"/>
              <w:rPr>
                <w:rFonts w:ascii="Times New Roman" w:hAnsi="Times New Roman"/>
                <w:sz w:val="20"/>
                <w:szCs w:val="20"/>
                <w:lang w:eastAsia="ru-RU"/>
              </w:rPr>
            </w:pPr>
            <w:r w:rsidRPr="00DC5106">
              <w:rPr>
                <w:rFonts w:ascii="Times New Roman" w:hAnsi="Times New Roman"/>
                <w:sz w:val="20"/>
                <w:szCs w:val="20"/>
              </w:rPr>
              <w:t>Аккумуляторы свинцовые отработанные неразобранные, со слитым электролитом - 9211010213013</w:t>
            </w:r>
          </w:p>
        </w:tc>
        <w:tc>
          <w:tcPr>
            <w:tcW w:w="483" w:type="pct"/>
            <w:shd w:val="clear" w:color="auto" w:fill="FFFFFF"/>
          </w:tcPr>
          <w:p w:rsidR="00CC4A4F" w:rsidRPr="00DC5106" w:rsidRDefault="00CC4A4F" w:rsidP="00A55CFE">
            <w:pPr>
              <w:rPr>
                <w:rFonts w:ascii="Times New Roman" w:hAnsi="Times New Roman"/>
                <w:sz w:val="20"/>
                <w:szCs w:val="20"/>
              </w:rPr>
            </w:pPr>
            <w:r>
              <w:rPr>
                <w:rFonts w:ascii="Times New Roman" w:hAnsi="Times New Roman"/>
                <w:sz w:val="20"/>
                <w:szCs w:val="20"/>
                <w:lang w:eastAsia="ru-RU"/>
              </w:rPr>
              <w:t>Отсутствует</w:t>
            </w:r>
          </w:p>
        </w:tc>
        <w:tc>
          <w:tcPr>
            <w:tcW w:w="532" w:type="pct"/>
            <w:shd w:val="clear" w:color="auto" w:fill="FFFFFF"/>
          </w:tcPr>
          <w:p w:rsidR="00CC4A4F" w:rsidRPr="00F4198C" w:rsidRDefault="00CC4A4F" w:rsidP="00A55CFE">
            <w:pPr>
              <w:rPr>
                <w:rFonts w:ascii="Times New Roman" w:hAnsi="Times New Roman"/>
                <w:sz w:val="20"/>
                <w:szCs w:val="20"/>
                <w:lang w:eastAsia="ru-RU"/>
              </w:rPr>
            </w:pPr>
            <w:hyperlink r:id="rId21" w:history="1">
              <w:r w:rsidRPr="00F4198C">
                <w:rPr>
                  <w:rFonts w:ascii="Times New Roman" w:hAnsi="Times New Roman"/>
                  <w:color w:val="000000"/>
                  <w:sz w:val="20"/>
                  <w:szCs w:val="20"/>
                  <w:lang w:eastAsia="ru-RU"/>
                </w:rPr>
                <w:t>91401</w:t>
              </w:r>
            </w:hyperlink>
          </w:p>
        </w:tc>
        <w:tc>
          <w:tcPr>
            <w:tcW w:w="486" w:type="pct"/>
            <w:shd w:val="clear" w:color="auto" w:fill="FFFFFF"/>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 Черкесск</w:t>
            </w:r>
          </w:p>
        </w:tc>
        <w:tc>
          <w:tcPr>
            <w:tcW w:w="742" w:type="pct"/>
          </w:tcPr>
          <w:p w:rsidR="00CC4A4F" w:rsidRPr="00A55CFE" w:rsidRDefault="00CC4A4F" w:rsidP="00A55CFE">
            <w:pPr>
              <w:rPr>
                <w:rFonts w:ascii="Times New Roman" w:hAnsi="Times New Roman"/>
                <w:sz w:val="20"/>
                <w:szCs w:val="20"/>
              </w:rPr>
            </w:pPr>
            <w:hyperlink r:id="rId22" w:history="1">
              <w:r w:rsidRPr="00A55CFE">
                <w:rPr>
                  <w:rFonts w:ascii="Times New Roman" w:hAnsi="Times New Roman"/>
                  <w:sz w:val="20"/>
                  <w:szCs w:val="20"/>
                </w:rPr>
                <w:t>ЧГМУП "САХ"</w:t>
              </w:r>
            </w:hyperlink>
          </w:p>
          <w:p w:rsidR="00CC4A4F" w:rsidRPr="00520E14"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КЧР, г. Черкесск, Северная часть города</w:t>
            </w:r>
          </w:p>
        </w:tc>
      </w:tr>
      <w:tr w:rsidR="00CC4A4F" w:rsidRPr="00DC5106" w:rsidTr="00826E0F">
        <w:trPr>
          <w:trHeight w:val="1653"/>
        </w:trPr>
        <w:tc>
          <w:tcPr>
            <w:tcW w:w="266" w:type="pct"/>
          </w:tcPr>
          <w:p w:rsidR="00CC4A4F" w:rsidRPr="00520E14"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09-00008-Х-00592-250914</w:t>
            </w:r>
          </w:p>
        </w:tc>
        <w:tc>
          <w:tcPr>
            <w:tcW w:w="820" w:type="pct"/>
            <w:shd w:val="clear" w:color="auto" w:fill="FFFFFF"/>
          </w:tcPr>
          <w:p w:rsidR="00CC4A4F" w:rsidRPr="00F4198C" w:rsidRDefault="00CC4A4F" w:rsidP="00A55CFE">
            <w:pPr>
              <w:rPr>
                <w:rFonts w:ascii="Times New Roman" w:hAnsi="Times New Roman"/>
                <w:sz w:val="20"/>
                <w:szCs w:val="20"/>
                <w:lang w:eastAsia="ru-RU"/>
              </w:rPr>
            </w:pPr>
            <w:hyperlink r:id="rId23" w:history="1">
              <w:r w:rsidRPr="00F4198C">
                <w:rPr>
                  <w:rFonts w:ascii="Times New Roman" w:hAnsi="Times New Roman"/>
                  <w:color w:val="000000"/>
                  <w:sz w:val="20"/>
                  <w:szCs w:val="20"/>
                  <w:lang w:eastAsia="ru-RU"/>
                </w:rPr>
                <w:t>Открытая площадка</w:t>
              </w:r>
            </w:hyperlink>
          </w:p>
        </w:tc>
        <w:tc>
          <w:tcPr>
            <w:tcW w:w="461" w:type="pct"/>
            <w:shd w:val="clear" w:color="auto" w:fill="FFFFFF"/>
          </w:tcPr>
          <w:p w:rsidR="00CC4A4F" w:rsidRPr="00F4198C" w:rsidRDefault="00CC4A4F" w:rsidP="00A55CFE">
            <w:pPr>
              <w:rPr>
                <w:rFonts w:ascii="Times New Roman" w:hAnsi="Times New Roman"/>
                <w:sz w:val="20"/>
                <w:szCs w:val="20"/>
                <w:lang w:eastAsia="ru-RU"/>
              </w:rPr>
            </w:pPr>
            <w:r>
              <w:rPr>
                <w:rFonts w:ascii="Times New Roman" w:hAnsi="Times New Roman"/>
                <w:sz w:val="20"/>
                <w:szCs w:val="20"/>
                <w:lang w:eastAsia="ru-RU"/>
              </w:rPr>
              <w:t>Х</w:t>
            </w:r>
            <w:r w:rsidRPr="00F4198C">
              <w:rPr>
                <w:rFonts w:ascii="Times New Roman" w:hAnsi="Times New Roman"/>
                <w:sz w:val="20"/>
                <w:szCs w:val="20"/>
                <w:lang w:eastAsia="ru-RU"/>
              </w:rPr>
              <w:t>ранение</w:t>
            </w:r>
            <w:r>
              <w:rPr>
                <w:rFonts w:ascii="Times New Roman" w:hAnsi="Times New Roman"/>
                <w:sz w:val="20"/>
                <w:szCs w:val="20"/>
                <w:lang w:eastAsia="ru-RU"/>
              </w:rPr>
              <w:t xml:space="preserve"> отходов </w:t>
            </w:r>
          </w:p>
        </w:tc>
        <w:tc>
          <w:tcPr>
            <w:tcW w:w="1210" w:type="pct"/>
            <w:shd w:val="clear" w:color="auto" w:fill="FFFFFF"/>
          </w:tcPr>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Масла моторные отработанные – 5410020102033,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Масла трансмиссионные отработанные – 5410020602033,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Масла дизельные отработанные – 5410020302033,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Масла гидравлические отработанные, не содержащие галогены – 5410021302033,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Шлам очистки трубопроводов и емкостей (бочек, контейнеров, цистерн, гудронаторов) от нефти – 5460150104033,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Всплывающая пленка из нефтеуловителей (бензиноуловителей) – 5460020006033, </w:t>
            </w:r>
          </w:p>
          <w:p w:rsidR="00CC4A4F" w:rsidRPr="00A55CFE"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 xml:space="preserve">Лом и отходы черных металлов (автомобильные масляные фильтры отработанные) – 3510000000000, </w:t>
            </w:r>
          </w:p>
          <w:p w:rsidR="00CC4A4F" w:rsidRPr="00F4198C" w:rsidRDefault="00CC4A4F" w:rsidP="00A55CFE">
            <w:pPr>
              <w:spacing w:after="0" w:line="240" w:lineRule="auto"/>
              <w:rPr>
                <w:rFonts w:ascii="Times New Roman" w:hAnsi="Times New Roman"/>
                <w:sz w:val="20"/>
                <w:szCs w:val="20"/>
                <w:lang w:eastAsia="ru-RU"/>
              </w:rPr>
            </w:pPr>
            <w:r w:rsidRPr="00A55CFE">
              <w:rPr>
                <w:rFonts w:ascii="Times New Roman" w:hAnsi="Times New Roman"/>
                <w:sz w:val="20"/>
                <w:szCs w:val="20"/>
              </w:rPr>
              <w:t>Лом и отходы черных металлов (тара железная, загрязненная ЛКМ - 3510000000000</w:t>
            </w:r>
          </w:p>
        </w:tc>
        <w:tc>
          <w:tcPr>
            <w:tcW w:w="483" w:type="pct"/>
            <w:shd w:val="clear" w:color="auto" w:fill="FFFFFF"/>
          </w:tcPr>
          <w:p w:rsidR="00CC4A4F" w:rsidRPr="00DC5106" w:rsidRDefault="00CC4A4F" w:rsidP="00A55CFE">
            <w:pPr>
              <w:rPr>
                <w:rFonts w:ascii="Times New Roman" w:hAnsi="Times New Roman"/>
                <w:sz w:val="20"/>
                <w:szCs w:val="20"/>
              </w:rPr>
            </w:pPr>
            <w:r>
              <w:rPr>
                <w:rFonts w:ascii="Times New Roman" w:hAnsi="Times New Roman"/>
                <w:sz w:val="20"/>
                <w:szCs w:val="20"/>
                <w:lang w:eastAsia="ru-RU"/>
              </w:rPr>
              <w:t>Отсутствует</w:t>
            </w:r>
          </w:p>
        </w:tc>
        <w:tc>
          <w:tcPr>
            <w:tcW w:w="532" w:type="pct"/>
            <w:shd w:val="clear" w:color="auto" w:fill="FFFFFF"/>
          </w:tcPr>
          <w:p w:rsidR="00CC4A4F" w:rsidRPr="00F4198C" w:rsidRDefault="00CC4A4F" w:rsidP="00A55CFE">
            <w:pPr>
              <w:rPr>
                <w:rFonts w:ascii="Times New Roman" w:hAnsi="Times New Roman"/>
                <w:sz w:val="20"/>
                <w:szCs w:val="20"/>
                <w:lang w:eastAsia="ru-RU"/>
              </w:rPr>
            </w:pPr>
            <w:hyperlink r:id="rId24" w:history="1">
              <w:r w:rsidRPr="00F4198C">
                <w:rPr>
                  <w:rFonts w:ascii="Times New Roman" w:hAnsi="Times New Roman"/>
                  <w:color w:val="000000"/>
                  <w:sz w:val="20"/>
                  <w:szCs w:val="20"/>
                  <w:lang w:eastAsia="ru-RU"/>
                </w:rPr>
                <w:t>91401</w:t>
              </w:r>
            </w:hyperlink>
          </w:p>
        </w:tc>
        <w:tc>
          <w:tcPr>
            <w:tcW w:w="486" w:type="pct"/>
            <w:shd w:val="clear" w:color="auto" w:fill="FFFFFF"/>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 Черкесск</w:t>
            </w:r>
          </w:p>
        </w:tc>
        <w:tc>
          <w:tcPr>
            <w:tcW w:w="742" w:type="pct"/>
          </w:tcPr>
          <w:p w:rsidR="00CC4A4F" w:rsidRPr="00A55CFE" w:rsidRDefault="00CC4A4F" w:rsidP="00A55CFE">
            <w:pPr>
              <w:rPr>
                <w:rFonts w:ascii="Times New Roman" w:hAnsi="Times New Roman"/>
                <w:sz w:val="20"/>
                <w:szCs w:val="20"/>
              </w:rPr>
            </w:pPr>
            <w:hyperlink r:id="rId25" w:history="1">
              <w:r w:rsidRPr="00A55CFE">
                <w:rPr>
                  <w:rFonts w:ascii="Times New Roman" w:hAnsi="Times New Roman"/>
                  <w:sz w:val="20"/>
                  <w:szCs w:val="20"/>
                </w:rPr>
                <w:t>ЧГМУП "САХ"</w:t>
              </w:r>
            </w:hyperlink>
          </w:p>
          <w:p w:rsidR="00CC4A4F" w:rsidRPr="00520E14"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КЧР, г. Черкесск, Северная часть города</w:t>
            </w:r>
          </w:p>
        </w:tc>
      </w:tr>
      <w:tr w:rsidR="00CC4A4F" w:rsidRPr="00DC5106" w:rsidTr="00826E0F">
        <w:trPr>
          <w:trHeight w:val="1653"/>
        </w:trPr>
        <w:tc>
          <w:tcPr>
            <w:tcW w:w="266" w:type="pct"/>
          </w:tcPr>
          <w:p w:rsidR="00CC4A4F" w:rsidRPr="00520E14"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09-00009-Х-00592-250914</w:t>
            </w:r>
          </w:p>
        </w:tc>
        <w:tc>
          <w:tcPr>
            <w:tcW w:w="820" w:type="pct"/>
            <w:shd w:val="clear" w:color="auto" w:fill="FFFFFF"/>
          </w:tcPr>
          <w:p w:rsidR="00CC4A4F" w:rsidRPr="00F4198C" w:rsidRDefault="00CC4A4F" w:rsidP="00A55CFE">
            <w:pPr>
              <w:rPr>
                <w:rFonts w:ascii="Times New Roman" w:hAnsi="Times New Roman"/>
                <w:sz w:val="20"/>
                <w:szCs w:val="20"/>
                <w:lang w:eastAsia="ru-RU"/>
              </w:rPr>
            </w:pPr>
            <w:hyperlink r:id="rId26" w:history="1">
              <w:r w:rsidRPr="00F4198C">
                <w:rPr>
                  <w:rFonts w:ascii="Times New Roman" w:hAnsi="Times New Roman"/>
                  <w:color w:val="000000"/>
                  <w:sz w:val="20"/>
                  <w:szCs w:val="20"/>
                  <w:lang w:eastAsia="ru-RU"/>
                </w:rPr>
                <w:t>Открытая площадка</w:t>
              </w:r>
            </w:hyperlink>
          </w:p>
        </w:tc>
        <w:tc>
          <w:tcPr>
            <w:tcW w:w="461" w:type="pct"/>
            <w:shd w:val="clear" w:color="auto" w:fill="FFFFFF"/>
          </w:tcPr>
          <w:p w:rsidR="00CC4A4F" w:rsidRPr="00F4198C" w:rsidRDefault="00CC4A4F" w:rsidP="00A55CFE">
            <w:pPr>
              <w:rPr>
                <w:rFonts w:ascii="Times New Roman" w:hAnsi="Times New Roman"/>
                <w:sz w:val="20"/>
                <w:szCs w:val="20"/>
                <w:lang w:eastAsia="ru-RU"/>
              </w:rPr>
            </w:pPr>
            <w:r w:rsidRPr="00F4198C">
              <w:rPr>
                <w:rFonts w:ascii="Times New Roman" w:hAnsi="Times New Roman"/>
                <w:sz w:val="20"/>
                <w:szCs w:val="20"/>
                <w:lang w:eastAsia="ru-RU"/>
              </w:rPr>
              <w:t>Хранение</w:t>
            </w:r>
            <w:r>
              <w:rPr>
                <w:rFonts w:ascii="Times New Roman" w:hAnsi="Times New Roman"/>
                <w:sz w:val="20"/>
                <w:szCs w:val="20"/>
                <w:lang w:eastAsia="ru-RU"/>
              </w:rPr>
              <w:t xml:space="preserve"> отходов</w:t>
            </w:r>
          </w:p>
        </w:tc>
        <w:tc>
          <w:tcPr>
            <w:tcW w:w="1210" w:type="pct"/>
            <w:shd w:val="clear" w:color="auto" w:fill="FFFFFF"/>
          </w:tcPr>
          <w:p w:rsidR="00CC4A4F" w:rsidRPr="00F4198C" w:rsidRDefault="00CC4A4F" w:rsidP="00A55CFE">
            <w:pPr>
              <w:ind w:left="163"/>
              <w:rPr>
                <w:rFonts w:ascii="Times New Roman" w:hAnsi="Times New Roman"/>
                <w:sz w:val="20"/>
                <w:szCs w:val="20"/>
                <w:lang w:eastAsia="ru-RU"/>
              </w:rPr>
            </w:pPr>
            <w:r w:rsidRPr="00A55CFE">
              <w:rPr>
                <w:rFonts w:ascii="Times New Roman" w:hAnsi="Times New Roman"/>
                <w:sz w:val="20"/>
                <w:szCs w:val="20"/>
              </w:rPr>
              <w:t>Шины пневматические отработанные</w:t>
            </w:r>
            <w:r w:rsidRPr="00DC5106">
              <w:rPr>
                <w:rFonts w:ascii="Times New Roman" w:hAnsi="Times New Roman"/>
                <w:sz w:val="20"/>
                <w:szCs w:val="20"/>
              </w:rPr>
              <w:t xml:space="preserve"> - 5750020013004 </w:t>
            </w:r>
          </w:p>
        </w:tc>
        <w:tc>
          <w:tcPr>
            <w:tcW w:w="483" w:type="pct"/>
            <w:shd w:val="clear" w:color="auto" w:fill="FFFFFF"/>
          </w:tcPr>
          <w:p w:rsidR="00CC4A4F" w:rsidRPr="00DC5106" w:rsidRDefault="00CC4A4F" w:rsidP="00A55CFE">
            <w:pPr>
              <w:rPr>
                <w:rFonts w:ascii="Times New Roman" w:hAnsi="Times New Roman"/>
                <w:sz w:val="20"/>
                <w:szCs w:val="20"/>
              </w:rPr>
            </w:pPr>
            <w:r>
              <w:rPr>
                <w:rFonts w:ascii="Times New Roman" w:hAnsi="Times New Roman"/>
                <w:sz w:val="20"/>
                <w:szCs w:val="20"/>
                <w:lang w:eastAsia="ru-RU"/>
              </w:rPr>
              <w:t>Отсутствует</w:t>
            </w:r>
          </w:p>
        </w:tc>
        <w:tc>
          <w:tcPr>
            <w:tcW w:w="532" w:type="pct"/>
            <w:shd w:val="clear" w:color="auto" w:fill="FFFFFF"/>
          </w:tcPr>
          <w:p w:rsidR="00CC4A4F" w:rsidRPr="00F4198C" w:rsidRDefault="00CC4A4F" w:rsidP="00A55CFE">
            <w:pPr>
              <w:rPr>
                <w:rFonts w:ascii="Times New Roman" w:hAnsi="Times New Roman"/>
                <w:sz w:val="20"/>
                <w:szCs w:val="20"/>
                <w:lang w:eastAsia="ru-RU"/>
              </w:rPr>
            </w:pPr>
            <w:hyperlink r:id="rId27" w:history="1">
              <w:r w:rsidRPr="00F4198C">
                <w:rPr>
                  <w:rFonts w:ascii="Times New Roman" w:hAnsi="Times New Roman"/>
                  <w:color w:val="000000"/>
                  <w:sz w:val="20"/>
                  <w:szCs w:val="20"/>
                  <w:lang w:eastAsia="ru-RU"/>
                </w:rPr>
                <w:t>91401</w:t>
              </w:r>
            </w:hyperlink>
          </w:p>
        </w:tc>
        <w:tc>
          <w:tcPr>
            <w:tcW w:w="486" w:type="pct"/>
            <w:shd w:val="clear" w:color="auto" w:fill="FFFFFF"/>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 Черкесск</w:t>
            </w:r>
          </w:p>
        </w:tc>
        <w:tc>
          <w:tcPr>
            <w:tcW w:w="742" w:type="pct"/>
          </w:tcPr>
          <w:p w:rsidR="00CC4A4F" w:rsidRPr="00A55CFE" w:rsidRDefault="00CC4A4F" w:rsidP="00A55CFE">
            <w:pPr>
              <w:rPr>
                <w:rFonts w:ascii="Times New Roman" w:hAnsi="Times New Roman"/>
                <w:sz w:val="20"/>
                <w:szCs w:val="20"/>
              </w:rPr>
            </w:pPr>
            <w:hyperlink r:id="rId28" w:history="1">
              <w:r w:rsidRPr="00A55CFE">
                <w:rPr>
                  <w:rFonts w:ascii="Times New Roman" w:hAnsi="Times New Roman"/>
                  <w:sz w:val="20"/>
                  <w:szCs w:val="20"/>
                </w:rPr>
                <w:t>ЧГМУП "САХ"</w:t>
              </w:r>
            </w:hyperlink>
          </w:p>
          <w:p w:rsidR="00CC4A4F" w:rsidRPr="00520E14" w:rsidRDefault="00CC4A4F" w:rsidP="00A55CFE">
            <w:pPr>
              <w:spacing w:after="0" w:line="240" w:lineRule="auto"/>
              <w:rPr>
                <w:rFonts w:ascii="Times New Roman" w:hAnsi="Times New Roman"/>
                <w:sz w:val="20"/>
                <w:szCs w:val="20"/>
              </w:rPr>
            </w:pPr>
            <w:r w:rsidRPr="00A55CFE">
              <w:rPr>
                <w:rFonts w:ascii="Times New Roman" w:hAnsi="Times New Roman"/>
                <w:sz w:val="20"/>
                <w:szCs w:val="20"/>
              </w:rPr>
              <w:t>КЧР, г. Черкесск, Северная часть города</w:t>
            </w:r>
          </w:p>
        </w:tc>
      </w:tr>
      <w:tr w:rsidR="00CC4A4F" w:rsidRPr="00DC5106" w:rsidTr="00826E0F">
        <w:trPr>
          <w:trHeight w:val="1653"/>
        </w:trPr>
        <w:tc>
          <w:tcPr>
            <w:tcW w:w="266" w:type="pct"/>
          </w:tcPr>
          <w:p w:rsidR="00CC4A4F" w:rsidRPr="00520E14"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09-00010-Х-00592-250914</w:t>
            </w:r>
          </w:p>
        </w:tc>
        <w:tc>
          <w:tcPr>
            <w:tcW w:w="820" w:type="pct"/>
            <w:shd w:val="clear" w:color="auto" w:fill="FFFFFF"/>
          </w:tcPr>
          <w:p w:rsidR="00CC4A4F" w:rsidRPr="004F69F3" w:rsidRDefault="00CC4A4F" w:rsidP="00A55CFE">
            <w:pPr>
              <w:rPr>
                <w:rFonts w:ascii="Times New Roman" w:hAnsi="Times New Roman"/>
                <w:sz w:val="20"/>
                <w:szCs w:val="20"/>
                <w:lang w:eastAsia="ru-RU"/>
              </w:rPr>
            </w:pPr>
            <w:hyperlink r:id="rId29" w:history="1">
              <w:r w:rsidRPr="004F69F3">
                <w:rPr>
                  <w:rFonts w:ascii="Times New Roman" w:hAnsi="Times New Roman"/>
                  <w:color w:val="000000"/>
                  <w:sz w:val="20"/>
                  <w:szCs w:val="20"/>
                  <w:lang w:eastAsia="ru-RU"/>
                </w:rPr>
                <w:t>Шламонакопитель</w:t>
              </w:r>
            </w:hyperlink>
          </w:p>
        </w:tc>
        <w:tc>
          <w:tcPr>
            <w:tcW w:w="461" w:type="pct"/>
            <w:shd w:val="clear" w:color="auto" w:fill="FFFFFF"/>
          </w:tcPr>
          <w:p w:rsidR="00CC4A4F" w:rsidRPr="0047551F" w:rsidRDefault="00CC4A4F" w:rsidP="00A55CFE">
            <w:pPr>
              <w:rPr>
                <w:rFonts w:ascii="Times New Roman" w:hAnsi="Times New Roman"/>
                <w:sz w:val="20"/>
                <w:szCs w:val="20"/>
                <w:lang w:eastAsia="ru-RU"/>
              </w:rPr>
            </w:pPr>
            <w:r w:rsidRPr="008C512F">
              <w:rPr>
                <w:rFonts w:ascii="Times New Roman" w:hAnsi="Times New Roman"/>
                <w:sz w:val="20"/>
                <w:szCs w:val="20"/>
                <w:lang w:eastAsia="ru-RU"/>
              </w:rPr>
              <w:t>Хранение</w:t>
            </w:r>
            <w:r>
              <w:rPr>
                <w:rFonts w:ascii="Times New Roman" w:hAnsi="Times New Roman"/>
                <w:sz w:val="20"/>
                <w:szCs w:val="20"/>
                <w:lang w:eastAsia="ru-RU"/>
              </w:rPr>
              <w:t xml:space="preserve"> отходов</w:t>
            </w:r>
          </w:p>
        </w:tc>
        <w:tc>
          <w:tcPr>
            <w:tcW w:w="1210" w:type="pct"/>
            <w:shd w:val="clear" w:color="auto" w:fill="FFFFFF"/>
          </w:tcPr>
          <w:p w:rsidR="00CC4A4F" w:rsidRPr="00DC5106" w:rsidRDefault="00CC4A4F" w:rsidP="00A55CFE">
            <w:pPr>
              <w:ind w:left="163" w:right="190"/>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- 9430000000000</w:t>
            </w:r>
          </w:p>
        </w:tc>
        <w:tc>
          <w:tcPr>
            <w:tcW w:w="483" w:type="pct"/>
            <w:shd w:val="clear" w:color="auto" w:fill="FFFFFF"/>
          </w:tcPr>
          <w:p w:rsidR="00CC4A4F" w:rsidRPr="00DC5106" w:rsidRDefault="00CC4A4F" w:rsidP="00A55CFE">
            <w:pPr>
              <w:rPr>
                <w:rFonts w:ascii="Times New Roman" w:hAnsi="Times New Roman"/>
                <w:sz w:val="20"/>
                <w:szCs w:val="20"/>
              </w:rPr>
            </w:pPr>
            <w:r>
              <w:rPr>
                <w:rFonts w:ascii="Times New Roman" w:hAnsi="Times New Roman"/>
                <w:sz w:val="20"/>
                <w:szCs w:val="20"/>
                <w:lang w:eastAsia="ru-RU"/>
              </w:rPr>
              <w:t>Отсутствует</w:t>
            </w:r>
          </w:p>
        </w:tc>
        <w:tc>
          <w:tcPr>
            <w:tcW w:w="532" w:type="pct"/>
            <w:shd w:val="clear" w:color="auto" w:fill="FFFFFF"/>
          </w:tcPr>
          <w:p w:rsidR="00CC4A4F" w:rsidRPr="004F69F3" w:rsidRDefault="00CC4A4F" w:rsidP="00A55CFE">
            <w:pPr>
              <w:rPr>
                <w:rFonts w:ascii="Times New Roman" w:hAnsi="Times New Roman"/>
                <w:sz w:val="20"/>
                <w:szCs w:val="20"/>
                <w:lang w:eastAsia="ru-RU"/>
              </w:rPr>
            </w:pPr>
            <w:hyperlink r:id="rId30" w:history="1">
              <w:r w:rsidRPr="004F69F3">
                <w:rPr>
                  <w:rFonts w:ascii="Times New Roman" w:hAnsi="Times New Roman"/>
                  <w:color w:val="000000"/>
                  <w:sz w:val="20"/>
                  <w:szCs w:val="20"/>
                  <w:lang w:eastAsia="ru-RU"/>
                </w:rPr>
                <w:t>91235</w:t>
              </w:r>
            </w:hyperlink>
          </w:p>
        </w:tc>
        <w:tc>
          <w:tcPr>
            <w:tcW w:w="486" w:type="pct"/>
            <w:shd w:val="clear" w:color="auto" w:fill="FFFFFF"/>
          </w:tcPr>
          <w:p w:rsidR="00CC4A4F" w:rsidRPr="004F69F3" w:rsidRDefault="00CC4A4F" w:rsidP="00A55CFE">
            <w:pPr>
              <w:rPr>
                <w:rFonts w:ascii="Times New Roman" w:hAnsi="Times New Roman"/>
                <w:sz w:val="20"/>
                <w:szCs w:val="20"/>
                <w:lang w:eastAsia="ru-RU"/>
              </w:rPr>
            </w:pPr>
            <w:hyperlink r:id="rId31" w:history="1">
              <w:r w:rsidRPr="004F69F3">
                <w:rPr>
                  <w:rFonts w:ascii="Times New Roman" w:hAnsi="Times New Roman"/>
                  <w:color w:val="000000"/>
                  <w:sz w:val="20"/>
                  <w:szCs w:val="20"/>
                  <w:lang w:eastAsia="ru-RU"/>
                </w:rPr>
                <w:t>п. Лесное</w:t>
              </w:r>
            </w:hyperlink>
          </w:p>
        </w:tc>
        <w:tc>
          <w:tcPr>
            <w:tcW w:w="742" w:type="pct"/>
          </w:tcPr>
          <w:p w:rsidR="00CC4A4F" w:rsidRPr="00520E14" w:rsidRDefault="00CC4A4F" w:rsidP="00A55CFE">
            <w:pPr>
              <w:spacing w:after="0" w:line="240" w:lineRule="auto"/>
              <w:rPr>
                <w:rFonts w:ascii="Times New Roman" w:hAnsi="Times New Roman"/>
                <w:sz w:val="20"/>
                <w:szCs w:val="20"/>
              </w:rPr>
            </w:pPr>
            <w:hyperlink r:id="rId32" w:history="1">
              <w:r w:rsidRPr="004F69F3">
                <w:rPr>
                  <w:rFonts w:ascii="Times New Roman" w:hAnsi="Times New Roman"/>
                  <w:color w:val="000000"/>
                  <w:sz w:val="20"/>
                  <w:szCs w:val="20"/>
                  <w:lang w:eastAsia="ru-RU"/>
                </w:rPr>
                <w:t>ОАО "Водоканал"</w:t>
              </w:r>
            </w:hyperlink>
          </w:p>
        </w:tc>
      </w:tr>
      <w:tr w:rsidR="00CC4A4F" w:rsidRPr="00DC5106" w:rsidTr="00826E0F">
        <w:trPr>
          <w:trHeight w:val="1653"/>
        </w:trPr>
        <w:tc>
          <w:tcPr>
            <w:tcW w:w="266" w:type="pct"/>
          </w:tcPr>
          <w:p w:rsidR="00CC4A4F" w:rsidRPr="00520E14"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09-00012-Х-00592-250914</w:t>
            </w:r>
          </w:p>
        </w:tc>
        <w:tc>
          <w:tcPr>
            <w:tcW w:w="820" w:type="pct"/>
            <w:shd w:val="clear" w:color="auto" w:fill="FFFFFF"/>
          </w:tcPr>
          <w:p w:rsidR="00CC4A4F" w:rsidRPr="004F69F3" w:rsidRDefault="00CC4A4F" w:rsidP="00A55CFE">
            <w:pPr>
              <w:rPr>
                <w:rFonts w:ascii="Times New Roman" w:hAnsi="Times New Roman"/>
                <w:sz w:val="20"/>
                <w:szCs w:val="20"/>
                <w:lang w:eastAsia="ru-RU"/>
              </w:rPr>
            </w:pPr>
            <w:hyperlink r:id="rId33" w:history="1">
              <w:r w:rsidRPr="004F69F3">
                <w:rPr>
                  <w:rFonts w:ascii="Times New Roman" w:hAnsi="Times New Roman"/>
                  <w:color w:val="000000"/>
                  <w:sz w:val="20"/>
                  <w:szCs w:val="20"/>
                  <w:lang w:eastAsia="ru-RU"/>
                </w:rPr>
                <w:t>Открытая площадка с водонепроницаемым покрытием</w:t>
              </w:r>
            </w:hyperlink>
          </w:p>
        </w:tc>
        <w:tc>
          <w:tcPr>
            <w:tcW w:w="461" w:type="pct"/>
            <w:shd w:val="clear" w:color="auto" w:fill="FFFFFF"/>
          </w:tcPr>
          <w:p w:rsidR="00CC4A4F" w:rsidRPr="0047551F" w:rsidRDefault="00CC4A4F" w:rsidP="00A55CFE">
            <w:pPr>
              <w:rPr>
                <w:rFonts w:ascii="Times New Roman" w:hAnsi="Times New Roman"/>
                <w:sz w:val="20"/>
                <w:szCs w:val="20"/>
                <w:lang w:eastAsia="ru-RU"/>
              </w:rPr>
            </w:pPr>
            <w:r w:rsidRPr="008C512F">
              <w:rPr>
                <w:rFonts w:ascii="Times New Roman" w:hAnsi="Times New Roman"/>
                <w:sz w:val="20"/>
                <w:szCs w:val="20"/>
                <w:lang w:eastAsia="ru-RU"/>
              </w:rPr>
              <w:t>хранение</w:t>
            </w:r>
            <w:r>
              <w:rPr>
                <w:rFonts w:ascii="Times New Roman" w:hAnsi="Times New Roman"/>
                <w:sz w:val="20"/>
                <w:szCs w:val="20"/>
                <w:lang w:eastAsia="ru-RU"/>
              </w:rPr>
              <w:t xml:space="preserve"> отходов</w:t>
            </w:r>
          </w:p>
        </w:tc>
        <w:tc>
          <w:tcPr>
            <w:tcW w:w="1210" w:type="pct"/>
            <w:shd w:val="clear" w:color="auto" w:fill="FFFFFF"/>
          </w:tcPr>
          <w:p w:rsidR="00CC4A4F" w:rsidRPr="00DC5106" w:rsidRDefault="00CC4A4F" w:rsidP="00A55CFE">
            <w:pPr>
              <w:ind w:left="163"/>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- 9430000000000</w:t>
            </w:r>
          </w:p>
        </w:tc>
        <w:tc>
          <w:tcPr>
            <w:tcW w:w="483" w:type="pct"/>
            <w:shd w:val="clear" w:color="auto" w:fill="FFFFFF"/>
          </w:tcPr>
          <w:p w:rsidR="00CC4A4F" w:rsidRPr="00DC5106" w:rsidRDefault="00CC4A4F" w:rsidP="00A55CFE">
            <w:pPr>
              <w:rPr>
                <w:rFonts w:ascii="Times New Roman" w:hAnsi="Times New Roman"/>
                <w:sz w:val="20"/>
                <w:szCs w:val="20"/>
              </w:rPr>
            </w:pPr>
            <w:r>
              <w:rPr>
                <w:rFonts w:ascii="Times New Roman" w:hAnsi="Times New Roman"/>
                <w:sz w:val="20"/>
                <w:szCs w:val="20"/>
                <w:lang w:eastAsia="ru-RU"/>
              </w:rPr>
              <w:t>Отсутствует</w:t>
            </w:r>
          </w:p>
        </w:tc>
        <w:tc>
          <w:tcPr>
            <w:tcW w:w="532" w:type="pct"/>
            <w:shd w:val="clear" w:color="auto" w:fill="FFFFFF"/>
          </w:tcPr>
          <w:p w:rsidR="00CC4A4F" w:rsidRPr="004F69F3" w:rsidRDefault="00CC4A4F" w:rsidP="00A55CFE">
            <w:pPr>
              <w:rPr>
                <w:rFonts w:ascii="Times New Roman" w:hAnsi="Times New Roman"/>
                <w:sz w:val="20"/>
                <w:szCs w:val="20"/>
                <w:lang w:eastAsia="ru-RU"/>
              </w:rPr>
            </w:pPr>
            <w:hyperlink r:id="rId34" w:history="1">
              <w:r w:rsidRPr="004F69F3">
                <w:rPr>
                  <w:rFonts w:ascii="Times New Roman" w:hAnsi="Times New Roman"/>
                  <w:color w:val="000000"/>
                  <w:sz w:val="20"/>
                  <w:szCs w:val="20"/>
                  <w:lang w:eastAsia="ru-RU"/>
                </w:rPr>
                <w:t>91230</w:t>
              </w:r>
            </w:hyperlink>
          </w:p>
        </w:tc>
        <w:tc>
          <w:tcPr>
            <w:tcW w:w="486" w:type="pct"/>
            <w:shd w:val="clear" w:color="auto" w:fill="FFFFFF"/>
          </w:tcPr>
          <w:p w:rsidR="00CC4A4F" w:rsidRPr="004F69F3" w:rsidRDefault="00CC4A4F" w:rsidP="00A55CFE">
            <w:pPr>
              <w:rPr>
                <w:rFonts w:ascii="Times New Roman" w:hAnsi="Times New Roman"/>
                <w:sz w:val="20"/>
                <w:szCs w:val="20"/>
                <w:lang w:eastAsia="ru-RU"/>
              </w:rPr>
            </w:pPr>
            <w:hyperlink r:id="rId35" w:history="1">
              <w:r w:rsidRPr="004F69F3">
                <w:rPr>
                  <w:rFonts w:ascii="Times New Roman" w:hAnsi="Times New Roman"/>
                  <w:color w:val="000000"/>
                  <w:sz w:val="20"/>
                  <w:szCs w:val="20"/>
                  <w:lang w:eastAsia="ru-RU"/>
                </w:rPr>
                <w:t>ст. Преградная</w:t>
              </w:r>
            </w:hyperlink>
          </w:p>
        </w:tc>
        <w:tc>
          <w:tcPr>
            <w:tcW w:w="742" w:type="pct"/>
            <w:shd w:val="clear" w:color="auto" w:fill="FFFFFF"/>
          </w:tcPr>
          <w:p w:rsidR="00CC4A4F" w:rsidRPr="004F69F3" w:rsidRDefault="00CC4A4F" w:rsidP="00A55CFE">
            <w:pPr>
              <w:rPr>
                <w:rFonts w:ascii="Times New Roman" w:hAnsi="Times New Roman"/>
                <w:sz w:val="20"/>
                <w:szCs w:val="20"/>
                <w:lang w:eastAsia="ru-RU"/>
              </w:rPr>
            </w:pPr>
            <w:hyperlink r:id="rId36" w:history="1">
              <w:r w:rsidRPr="004F69F3">
                <w:rPr>
                  <w:rFonts w:ascii="Times New Roman" w:hAnsi="Times New Roman"/>
                  <w:color w:val="000000"/>
                  <w:sz w:val="20"/>
                  <w:szCs w:val="20"/>
                  <w:lang w:eastAsia="ru-RU"/>
                </w:rPr>
                <w:t>ООО "Урупский водоканал"</w:t>
              </w:r>
            </w:hyperlink>
          </w:p>
        </w:tc>
      </w:tr>
      <w:tr w:rsidR="00CC4A4F" w:rsidRPr="00DC5106" w:rsidTr="00826E0F">
        <w:trPr>
          <w:trHeight w:val="1653"/>
        </w:trPr>
        <w:tc>
          <w:tcPr>
            <w:tcW w:w="266" w:type="pct"/>
          </w:tcPr>
          <w:p w:rsidR="00CC4A4F" w:rsidRPr="00520E14"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09-00013-Х-00592-250914</w:t>
            </w:r>
          </w:p>
        </w:tc>
        <w:tc>
          <w:tcPr>
            <w:tcW w:w="820" w:type="pct"/>
            <w:shd w:val="clear" w:color="auto" w:fill="FFFFFF"/>
          </w:tcPr>
          <w:p w:rsidR="00CC4A4F" w:rsidRPr="004F69F3" w:rsidRDefault="00CC4A4F" w:rsidP="00A55CFE">
            <w:pPr>
              <w:rPr>
                <w:rFonts w:ascii="Times New Roman" w:hAnsi="Times New Roman"/>
                <w:sz w:val="20"/>
                <w:szCs w:val="20"/>
                <w:lang w:eastAsia="ru-RU"/>
              </w:rPr>
            </w:pPr>
            <w:hyperlink r:id="rId37" w:history="1">
              <w:r w:rsidRPr="004F69F3">
                <w:rPr>
                  <w:rFonts w:ascii="Times New Roman" w:hAnsi="Times New Roman"/>
                  <w:color w:val="000000"/>
                  <w:sz w:val="20"/>
                  <w:szCs w:val="20"/>
                  <w:lang w:eastAsia="ru-RU"/>
                </w:rPr>
                <w:t>Шламохранилище</w:t>
              </w:r>
            </w:hyperlink>
          </w:p>
        </w:tc>
        <w:tc>
          <w:tcPr>
            <w:tcW w:w="461" w:type="pct"/>
            <w:shd w:val="clear" w:color="auto" w:fill="FFFFFF"/>
          </w:tcPr>
          <w:p w:rsidR="00CC4A4F" w:rsidRPr="0047551F" w:rsidRDefault="00CC4A4F" w:rsidP="00A55CFE">
            <w:pPr>
              <w:rPr>
                <w:rFonts w:ascii="Times New Roman" w:hAnsi="Times New Roman"/>
                <w:sz w:val="20"/>
                <w:szCs w:val="20"/>
                <w:lang w:eastAsia="ru-RU"/>
              </w:rPr>
            </w:pPr>
            <w:r w:rsidRPr="00577E32">
              <w:rPr>
                <w:rFonts w:ascii="Times New Roman" w:hAnsi="Times New Roman"/>
                <w:sz w:val="20"/>
                <w:szCs w:val="20"/>
                <w:lang w:eastAsia="ru-RU"/>
              </w:rPr>
              <w:t>хранение</w:t>
            </w:r>
            <w:r>
              <w:rPr>
                <w:rFonts w:ascii="Times New Roman" w:hAnsi="Times New Roman"/>
                <w:sz w:val="20"/>
                <w:szCs w:val="20"/>
                <w:lang w:eastAsia="ru-RU"/>
              </w:rPr>
              <w:t xml:space="preserve"> отходов</w:t>
            </w:r>
          </w:p>
        </w:tc>
        <w:tc>
          <w:tcPr>
            <w:tcW w:w="1210" w:type="pct"/>
            <w:shd w:val="clear" w:color="auto" w:fill="FFFFFF"/>
          </w:tcPr>
          <w:p w:rsidR="00CC4A4F" w:rsidRPr="00DC5106" w:rsidRDefault="00CC4A4F" w:rsidP="00A55CFE">
            <w:pPr>
              <w:ind w:firstLine="163"/>
              <w:rPr>
                <w:rFonts w:ascii="Times New Roman" w:hAnsi="Times New Roman"/>
                <w:sz w:val="20"/>
                <w:szCs w:val="20"/>
              </w:rPr>
            </w:pPr>
            <w:r w:rsidRPr="00DC5106">
              <w:rPr>
                <w:rFonts w:ascii="Times New Roman" w:hAnsi="Times New Roman"/>
                <w:sz w:val="20"/>
                <w:szCs w:val="20"/>
              </w:rPr>
              <w:t>Гальванические шламы - 5110000000000</w:t>
            </w:r>
          </w:p>
        </w:tc>
        <w:tc>
          <w:tcPr>
            <w:tcW w:w="483" w:type="pct"/>
            <w:shd w:val="clear" w:color="auto" w:fill="FFFFFF"/>
          </w:tcPr>
          <w:p w:rsidR="00CC4A4F" w:rsidRPr="00DC5106" w:rsidRDefault="00CC4A4F" w:rsidP="00A55CFE">
            <w:pPr>
              <w:rPr>
                <w:rFonts w:ascii="Times New Roman" w:hAnsi="Times New Roman"/>
                <w:sz w:val="20"/>
                <w:szCs w:val="20"/>
              </w:rPr>
            </w:pPr>
            <w:r>
              <w:rPr>
                <w:rFonts w:ascii="Times New Roman" w:hAnsi="Times New Roman"/>
                <w:sz w:val="20"/>
                <w:szCs w:val="20"/>
                <w:lang w:eastAsia="ru-RU"/>
              </w:rPr>
              <w:t>Отсутствует</w:t>
            </w:r>
          </w:p>
        </w:tc>
        <w:tc>
          <w:tcPr>
            <w:tcW w:w="532" w:type="pct"/>
            <w:shd w:val="clear" w:color="auto" w:fill="FFFFFF"/>
          </w:tcPr>
          <w:p w:rsidR="00CC4A4F" w:rsidRPr="004F69F3" w:rsidRDefault="00CC4A4F" w:rsidP="00A55CFE">
            <w:pPr>
              <w:rPr>
                <w:rFonts w:ascii="Times New Roman" w:hAnsi="Times New Roman"/>
                <w:sz w:val="20"/>
                <w:szCs w:val="20"/>
                <w:lang w:eastAsia="ru-RU"/>
              </w:rPr>
            </w:pPr>
            <w:hyperlink r:id="rId38" w:history="1">
              <w:r w:rsidRPr="004F69F3">
                <w:rPr>
                  <w:rFonts w:ascii="Times New Roman" w:hAnsi="Times New Roman"/>
                  <w:color w:val="000000"/>
                  <w:sz w:val="20"/>
                  <w:szCs w:val="20"/>
                  <w:lang w:eastAsia="ru-RU"/>
                </w:rPr>
                <w:t>91220</w:t>
              </w:r>
            </w:hyperlink>
          </w:p>
        </w:tc>
        <w:tc>
          <w:tcPr>
            <w:tcW w:w="486" w:type="pct"/>
            <w:shd w:val="clear" w:color="auto" w:fill="FFFFFF"/>
          </w:tcPr>
          <w:p w:rsidR="00CC4A4F" w:rsidRPr="004F69F3" w:rsidRDefault="00CC4A4F" w:rsidP="00A55CFE">
            <w:pPr>
              <w:rPr>
                <w:rFonts w:ascii="Times New Roman" w:hAnsi="Times New Roman"/>
                <w:sz w:val="20"/>
                <w:szCs w:val="20"/>
                <w:lang w:eastAsia="ru-RU"/>
              </w:rPr>
            </w:pPr>
            <w:hyperlink r:id="rId39" w:history="1">
              <w:r w:rsidRPr="004F69F3">
                <w:rPr>
                  <w:rFonts w:ascii="Times New Roman" w:hAnsi="Times New Roman"/>
                  <w:color w:val="000000"/>
                  <w:sz w:val="20"/>
                  <w:szCs w:val="20"/>
                  <w:lang w:eastAsia="ru-RU"/>
                </w:rPr>
                <w:t>с. Учкекен</w:t>
              </w:r>
            </w:hyperlink>
          </w:p>
        </w:tc>
        <w:tc>
          <w:tcPr>
            <w:tcW w:w="742" w:type="pct"/>
            <w:shd w:val="clear" w:color="auto" w:fill="FFFFFF"/>
          </w:tcPr>
          <w:p w:rsidR="00CC4A4F" w:rsidRPr="004F69F3" w:rsidRDefault="00CC4A4F" w:rsidP="00A55CFE">
            <w:pPr>
              <w:rPr>
                <w:rFonts w:ascii="Times New Roman" w:hAnsi="Times New Roman"/>
                <w:sz w:val="20"/>
                <w:szCs w:val="20"/>
                <w:lang w:eastAsia="ru-RU"/>
              </w:rPr>
            </w:pPr>
            <w:hyperlink r:id="rId40" w:history="1">
              <w:r w:rsidRPr="004F69F3">
                <w:rPr>
                  <w:rFonts w:ascii="Times New Roman" w:hAnsi="Times New Roman"/>
                  <w:color w:val="000000"/>
                  <w:sz w:val="20"/>
                  <w:szCs w:val="20"/>
                  <w:lang w:eastAsia="ru-RU"/>
                </w:rPr>
                <w:t>ООО "Завод Элия"</w:t>
              </w:r>
            </w:hyperlink>
          </w:p>
        </w:tc>
      </w:tr>
      <w:tr w:rsidR="00CC4A4F" w:rsidRPr="00DC5106" w:rsidTr="003F2B5C">
        <w:trPr>
          <w:trHeight w:val="227"/>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Республика Карелия</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10-00001</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Осадконакопитель 2-я секция</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Ил промстоков  9430000000000,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Осадок от механической очистки сточных вод 9430000000000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86615000000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Кондопога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«Кондопога», 186220, РК, г. Кондопога, ул. Промышленная, 2</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10-00002</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Илонакопитель</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Ил промстоков  9430000000000</w:t>
            </w:r>
          </w:p>
          <w:p w:rsidR="00CC4A4F" w:rsidRPr="00605970" w:rsidRDefault="00CC4A4F" w:rsidP="00A55CFE">
            <w:pPr>
              <w:spacing w:after="0" w:line="240" w:lineRule="auto"/>
              <w:rPr>
                <w:rFonts w:ascii="Times New Roman" w:hAnsi="Times New Roman"/>
                <w:sz w:val="20"/>
                <w:szCs w:val="20"/>
              </w:rPr>
            </w:pP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86615000000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Кондопога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«Кондопога», 186220, РК, г. Кондопога, ул. Промышленная, 2</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10-00004</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Осадконакопитель 1-я секция</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Мелочь известковая и доломитовая с размером частиц не более 5 мм (отсев) 3140130208995,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Ионообменные смолы для водоподготовки, потерявшие потребительские свойства 5710240101005,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активированного угля, незагрязненного опасными веществами 3140170001995,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огнеупорного мертеля 1871010101005,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песка очистных и пескоструйных устройств в металлургии 3140020008000,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соды кальцинированной 5150000000000,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комовой серы 3140000000000</w:t>
            </w:r>
          </w:p>
          <w:p w:rsidR="00CC4A4F" w:rsidRPr="00605970" w:rsidRDefault="00CC4A4F" w:rsidP="00A55CFE">
            <w:pPr>
              <w:spacing w:after="0" w:line="240" w:lineRule="auto"/>
              <w:rPr>
                <w:rFonts w:ascii="Times New Roman" w:hAnsi="Times New Roman"/>
                <w:sz w:val="20"/>
                <w:szCs w:val="20"/>
              </w:rPr>
            </w:pP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86615000000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Кондопога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«Кондопога», 186220, РК, г. Кондопога, ул. Промышленная, 2</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10-00005</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Золоотстойник утилизационной котельной (Золоотстойник древесной золы)</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Зола древесная 3130030011995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86615000000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Кондопога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«Кондопога», 186220, РК, г. Кондопога, ул. Промышленная, 2</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10-00009</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Шламонакопитель</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Золы, шлаки и пыли от топочных установок и от термической обработки отходов (мазутная зола) 3130000000000,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производства целлюлозы (шлам зеленого щелока)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1810000004000,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Золы, шлаки и пыли от топочных установок и от термической обработки отходов (золы, шлаки от сжигания пека) 3130000000000,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Зола древесная и соломенная</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3130060011995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Сегежа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«Сегежский ЦБК», 186420, РК, г. Сегежа, ул. Заводская, д. 1</w:t>
            </w:r>
          </w:p>
        </w:tc>
      </w:tr>
      <w:tr w:rsidR="00CC4A4F" w:rsidRPr="00DC5106" w:rsidTr="00605970">
        <w:trPr>
          <w:trHeight w:val="968"/>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10-00010-Х-00592-250914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Илонакопитель</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(осадки) при механической и биологической очистке сточных вод (скоп и обезвоженный активный ил)</w:t>
            </w:r>
          </w:p>
          <w:p w:rsidR="00CC4A4F" w:rsidRPr="00DC5106"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9430000000000</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86645000000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 Сегежа</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ОАО «Сегежский ЦБК», 186420, РК, г. Сегежа, ул. Заводская, д. 1</w:t>
            </w:r>
          </w:p>
        </w:tc>
      </w:tr>
      <w:tr w:rsidR="00CC4A4F" w:rsidRPr="00DC5106" w:rsidTr="00605970">
        <w:trPr>
          <w:trHeight w:val="1691"/>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10-00011-Х-00592-250914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Открытая площадка с водонепроницаемым покрытием</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Шлак печей переплава алюминиевого производства 3120290001014</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86645000000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Надвоицы</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10-00012</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Производственное помещение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Ртутные лампы люминесцентные, ртутьсодержащие трубки отработанные и брак 353301001301</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10-00013</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Открытая площадка с водонепроницаемым покрытием</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Лом черных металлов несортированный</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3513010001995,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Стружка черных металлов незагрязненная</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3513200001995,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Остатки и огарки стальных сварочных электродов 3512160101995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10-00014</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Открытая площадка с водонепроницаемым покрытием</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полипропелена в виде пленки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5710300101995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10-00015</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Крытая площадка (под навесом) с водонепроницаемым покрытием</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Обтирочный материал, загрязненный маслами (содержание масел менее 15 %)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5710300101995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10-00016</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Производственное помещение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Автомобильные воздушные фильтры отработанные, неразобранные 9200000000000,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Автомобильные масляные фильтры отработанные, неразобранные 9200000000000,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Автомобильные топливные фильтры отработанные, неразобранные 9200000000000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10-00017</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Крытая площадка (под навесом) с водонепроницаемым покрытием</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Масла моторные отработанные</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5410020102033</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10-00018</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Производственное помещение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Лом меди несортированный 3531030101013</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10-00019</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Открытая площадка с водонепроницаемым покрытием</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Лом алюминия несортированный</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3531010101995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10-00020</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Открытая площадка с водонепроницаемым покрытием</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Огарки обожженных анодов алюминиевого производства 3140210301004</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10-00021</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Открытая площадка с водонепроницаемым покрытием</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Опилки древесные загрязненные минеральными маслами (содержание масел менее 15 %)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3140210301004</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10-00022</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Производственное помещение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Аккумуляторы свинцовые отработанные неповрежденные, с не слитым электролитом 9211010213012,</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аккумуляторов (аккумуляторы щелочные отработанные) 9211000013000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10-00023</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Производственное помещение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Покрышки с тканевым кордом отработанные 5750020313004,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Покрышки с металлическим кордом отработанные 5750020413004</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10-00024</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Специально оборудованный объект</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Масла трансформаторные отработанные, не содержащие галогены, полихлорированные дефинилы и терфинилы 5410020702033</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Надвоицы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СУАЛ Филиал «НАЗ-СУАЛ» 623406, Свердловская обл., г. Каменец-Уральский, ул. Октябрьская, д. 40/186430, РК, Сегежский р-н, п. Надвоицы, ул. Заводская,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10-00025</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отходы добывающей промышленности (вскрышные породы) 3490000000000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86624000000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Шуньга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«Шунгит М», 186304, РК, Медвежьегорский р-н, с. Шуньга, ул. Центральная, д. 24, кв. 12</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10-00026</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 (скальные)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(вскрышные породы - скальные) 3140000000000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86624000000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Толвуя</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НПК «Карбон-Шунгит», 185001, РК, г. Петрозаводск, ул Мурманская, д. 22</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10-00027</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 (рыхлые)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(вскрышные породы – рыхлые: пески, глины, песчано-гравийные смеси) 3140000000000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86624000000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Толвуя</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НПК «Карбон-Шунгит», 185001, РК, г. Петрозаводск, ул Мурманская, д. 22</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10-00028</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Площадка хранения металла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Лом черных металлов несортированный 3513010001995,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Стружка черных металлов незагрязненная 3513200001995,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Остатки и огарки стальных сварочных электродов 3512160101995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86624000000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Толвуя</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НПК «Карбон-Шунгит», 185001, РК, г. Петрозаводск, ул Мурманская, д. 22</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10-00029</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отходы добывающей промышленности (вскрышные породы) 3490000000000,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Осадки при механической и биологической очистки сточных вод (осадок из пруда отстойника) 9430000000000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86642000000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Новостеклянное</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«Карьер «Большой массив», 186167, РК, Пудожский р-н, п. Новостеклянное</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10-00030</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отходы добывающей промышленности (вскрышные породы) 3490000000000,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Осадки при механической и биологической очистки сточных вод (осадок из пруда отстойника) 9430000000000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86636000000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Деревянка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«Лафарж Нерудные материалы и Бетон», 185525, РК, Прионежский р-н, п. Деревянка</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10-00031</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окола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нерудных полезных ископаемых (окол) 3470000000000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86636000000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д. Другая река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«Кара-Тау»,185516, РК, Прионежский р-н, с. Рыбрека, ул. Лисициной, д.37</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10-00033</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окола зеленого пироксинита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(окол зеленого пироксинита) 3140000000000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86621000000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Чупа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ЗАО ГПК «Кармин», Лоухский р-н, п. Чупа, ул. Железнодорожная, д.25, 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10-00034</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окола гранатового амфиболита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(окол гранатового амфиболита ) 3140000000000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86621000000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Чупа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ЗАО ГПК «Кармин», Лоухский р-н, п. Чупа, ул. Железнодорожная, д.25, а/я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10-00035</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Площадка для складирования обезвоженного осадка КОС</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Осадок от механической и биологической очистки сточных вод (осадок КОС) 9430000000000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86701000000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Птицефабрика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«Петрозаводские коммунальные системы», 185035, РК, г. Петрозаводск, пр. Ленина, д. 11-в</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10-00036</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окола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нерудных полезных ископаемых (окол) 3470000000000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86642000000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д. Кашино</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ЗАО «Кашина гора», Пудожский р-н, д. Кашино, д.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10-00037</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Вскрышные и вмещающие породы при добыче нерудных полезных ископаемых 3470000000000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86636000000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Рыбрека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«Карелкамень», 185516, РК, Прионежский р-н, с. Рыбрека, ул. Рудная, д. 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10-00038</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нерудных полезных ископаемых (вскрышные породы) 3470000000000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8665000000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Поросозеро</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«Муезерский гранит», 186855, РК, Суоярвский р-н, п. Поросозеро, ул. Центральная, д. 40</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10-00040</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Специально оборудованный объект захоронения отходов ТБО (Санитарно-эпидемиологическое заключение от 24.09.2010 г. № 10 СР.02.000.М.00004409.10)</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(исключая крупногабаритный) 9120040001004,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абразивных материалов в виде пыли и порошка 31404304111004,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строительный от разборки зданий 9120060101004,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Смет с территории организаций, содержащий опасные компоненты в количестве соответствующем 4 классу опасности 9120000000000,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кухонь предприятий общественного питания 9120100000000,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Пыль черных металлов незагрязненные 3513160011004,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крупногабаритный 9120050001005,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от жилищ крупногабаритные 9110020001005 </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8661000000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Вяртсиля</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МУП «ЖКС п. Вяртсиля», 186757, РК, г. Сортавала, пгт. Вяртсиля, ул. Мира, 8</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10-00043</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Специально оборудованный объект захоронения отходов ТБО (Санитарно-эпидемиологическое заключение от 09.12.2009 г. № 10 ПК.03.000.М.000052.12.09)</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Мусор от бытовых помещений организаций (исключая крупногабаритный) 9120040001004,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крупногабаритный 9120050001005,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крупногабаритные 9110020001005,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уборки территории оптово-розничной торговли промышленными и продовольственными товарами 9120120001005. 9120110001005</w:t>
            </w:r>
          </w:p>
          <w:p w:rsidR="00CC4A4F" w:rsidRPr="00605970" w:rsidRDefault="00CC4A4F" w:rsidP="00A55CFE">
            <w:pPr>
              <w:spacing w:after="0" w:line="240" w:lineRule="auto"/>
              <w:rPr>
                <w:rFonts w:ascii="Times New Roman" w:hAnsi="Times New Roman"/>
                <w:sz w:val="20"/>
                <w:szCs w:val="20"/>
              </w:rPr>
            </w:pP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8663300000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Питкяранта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МУП «Управляющая компания «Питкяранта», 186810, РК, г. Питкяранта, ул. Пушкинская, д.3</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10-00044</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Специально оборудованный объект захоронения отходов ТБО (Санитарно-эпидемиологическое заключение от 27.05.2011 г. № 10 СГ.01.000.М.00014.05.11)</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Мусор от бытовых помещений организаций (исключая крупногабаритный) 9120040001004,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крупногабаритный 9120050001005,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крупногабаритные 9110020001005,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уборки территории оптово-розничной торговли промышленными и продовольственными товарами 9120120001005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8662100000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Пяозерский</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«Теплоэнергия», РК, Лоухский р-н, п. Пяозерский, ул. Дружбы 29</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10-00047</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Специально оборудованный объект захоронения отходов ТБО (Санитарно-эпидемиологическое заключение от 28.11.2007 г. № 10 КЦ.03.000.М.000853.11.107</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Мусор от бытовых помещений организаций (исключая крупногабаритный) 9120040001004,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крупногабаритный 9120050001005,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крупногабаритные 9110020001005,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уборки территории оптово-розничной торговли промышленными и продовольственными товарами 9120120001005. 9120110001005,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Смет с территории организаций, содержащий опасные компоненты в количестве соответствующем 4 классу опасности 9120000000000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8670600000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Костомукша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«МСА», 186930, РК, г. Костомукша, ул. Надежды, д. 15, кв. 25</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10-00048</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Специально оборудованный объект захоронения отходов ТБО (Санитарно-эпидемиологическое заключение от 08.04.2010 г. № 10 КЦ.01.000.М.000133.04.10</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Мусор от бытовых помещений организаций (исключая крупногабаритный) 9120040001004,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крупногабаритный 9120050001005,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крупногабаритные 9110020001005,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уборки территории оптово-розничной торговли промышленными и продовольственными товарами 9120120001005. 9120110001005,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Смет с территории организаций, содержащий опасные компоненты в количестве соответствующем 4 классу опасности 9120000000000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8670100000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Садовое товарищество «Кукко»</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ПМУП «Автоспецтранс», 185034, РК, г. Петрозаводск, Вытегорское шоссе, 82</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10-00050</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Специально оборудованный объект захоронения отходов ТБО (Санитарно-эпидемиологическое заключение от 23.04.2014 г. № 10 КН.01.000.М.000019.04.14)</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Мусор от бытовых помещений организаций (исключая крупногабаритный) 9120040001004,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крупногабаритный 9120050001005,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крупногабаритные 9110020001005,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уборки территории оптово-розничной торговли промышленными и продовольственными товарами 9120120001005. 9120110001005,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Смет с территории организаций, содержащий опасные компоненты в количестве соответствующем 4 классу опасности 9120000000000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8661500000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Березовка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Кондопожское муниципальное МП ЖКХ, 186220, г. Кондопога, ул. Комсомольская, 12 а</w:t>
            </w:r>
          </w:p>
        </w:tc>
      </w:tr>
      <w:tr w:rsidR="00CC4A4F" w:rsidRPr="00DC5106" w:rsidTr="00605970">
        <w:trPr>
          <w:trHeight w:val="1412"/>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10-00051</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Специально оборудованный объект захоронения отходов ТБО (Санитарно-эпидемиологическое заключение от 18.03.2011 г. № 10 СГ.01.000.М.000006.03.11</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Мусор от бытовых помещений организаций (исключая крупногабаритный) 9120040001004,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крупногабаритный 9120050001005,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крупногабаритные 9110020001005,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уборки территории оптово-розничной торговли промышленными и продовольственными товарами 9120120001005. 9120110001005,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Смет с территории организаций, содержащий опасные компоненты в количестве соответствующем 4 классу опасности 9120000000000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8664500000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Сегежа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«АктивПро», 186424, РК, г. Сегежа, ул. Бумажников, д. 14, кв. 5</w:t>
            </w:r>
          </w:p>
        </w:tc>
      </w:tr>
      <w:tr w:rsidR="00CC4A4F" w:rsidRPr="00DC5106" w:rsidTr="00605970">
        <w:trPr>
          <w:trHeight w:val="126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10-00052</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Бульдозерный отвал вскрышных пород Западный, участок центральный, Костомукшское месторождение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отходы добывающей промышленности (вскрыша) 3490000000000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8670600000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Костомукша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«Карельский окатыш», 186930, РК, г. Костомукша, ул. Звездная, д. 52</w:t>
            </w:r>
          </w:p>
        </w:tc>
      </w:tr>
      <w:tr w:rsidR="00CC4A4F" w:rsidRPr="00DC5106" w:rsidTr="00605970">
        <w:trPr>
          <w:trHeight w:val="870"/>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10-00053</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Бульдозерный отвал вскрышных пород карьер Западный, Корпангское месторождение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отходы добывающей промышленности (вскрыша) 3490000000000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8670600000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Костомукша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«Карельский окатыш», 186930, РК, г. Костомукша, ул. Звездная, д. 52</w:t>
            </w:r>
          </w:p>
        </w:tc>
      </w:tr>
      <w:tr w:rsidR="00CC4A4F" w:rsidRPr="00DC5106" w:rsidTr="00605970">
        <w:trPr>
          <w:trHeight w:val="940"/>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10-00054</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Хвостохранилище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отходы добывающей промышленности  (хвосты обогащения) 3490000000000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8670600000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Костомукша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«Карельский окатыш», 186930, РК, г. Костомукша, ул. Звездная, д. 52</w:t>
            </w:r>
          </w:p>
        </w:tc>
      </w:tr>
      <w:tr w:rsidR="00CC4A4F" w:rsidRPr="00DC5106" w:rsidTr="00605970">
        <w:trPr>
          <w:trHeight w:val="827"/>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10-00055</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Открытая площадка хранения отработанных автопокрышек</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Покрышки отработанные 5750020213004</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8670600000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Костомукша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«Карельский окатыш», 186930, РК, г. Костомукша, ул. Звездная, д. 52</w:t>
            </w:r>
          </w:p>
        </w:tc>
      </w:tr>
      <w:tr w:rsidR="00CC4A4F" w:rsidRPr="00DC5106" w:rsidTr="00605970">
        <w:trPr>
          <w:trHeight w:val="754"/>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10-00056</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Площадка хранения отработанных конденсаторов</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Конденсаторы с трихлордифенилом отработанные 5990010113011</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8670600000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Костомукша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«Карельский окатыш», 186930, РК, г. Костомукша, ул. Звездная, д. 52</w:t>
            </w:r>
          </w:p>
        </w:tc>
      </w:tr>
      <w:tr w:rsidR="00CC4A4F" w:rsidRPr="00DC5106" w:rsidTr="00605970">
        <w:trPr>
          <w:trHeight w:val="1094"/>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10-00058</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Бульдозерный отвал вскрышных пород Восточный, участок Центральный, Костомукшское месторождение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отходы добывающей промышленности (вскрыша) 3490000000000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8670600000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Костомукша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«Карельский окатыш», 186930, РК, г. Костомукша, ул. Звездная, д. 52</w:t>
            </w:r>
          </w:p>
        </w:tc>
      </w:tr>
      <w:tr w:rsidR="00CC4A4F" w:rsidRPr="00DC5106" w:rsidTr="00605970">
        <w:trPr>
          <w:trHeight w:val="70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10-00059</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отходы добывающей промышленности 3490000000000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8663600000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Другая Река</w:t>
            </w:r>
          </w:p>
        </w:tc>
        <w:tc>
          <w:tcPr>
            <w:tcW w:w="742" w:type="pct"/>
          </w:tcPr>
          <w:p w:rsidR="00CC4A4F" w:rsidRPr="00605970" w:rsidRDefault="00CC4A4F" w:rsidP="00A55CFE">
            <w:pPr>
              <w:spacing w:after="0" w:line="240" w:lineRule="auto"/>
              <w:ind w:right="-108"/>
              <w:rPr>
                <w:rFonts w:ascii="Times New Roman" w:hAnsi="Times New Roman"/>
                <w:sz w:val="20"/>
                <w:szCs w:val="20"/>
              </w:rPr>
            </w:pPr>
            <w:r w:rsidRPr="00605970">
              <w:rPr>
                <w:rFonts w:ascii="Times New Roman" w:hAnsi="Times New Roman"/>
                <w:sz w:val="20"/>
                <w:szCs w:val="20"/>
              </w:rPr>
              <w:t>ЗАО «Интеркамень», РК, Прионежский р-н, п. Деревянка</w:t>
            </w:r>
          </w:p>
        </w:tc>
      </w:tr>
      <w:tr w:rsidR="00CC4A4F" w:rsidRPr="00DC5106" w:rsidTr="00605970">
        <w:trPr>
          <w:trHeight w:val="56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10-00060</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окола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нерудных полезных ископаемых 3470000000000,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(окол) 3490000000000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8663600000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Другая Река</w:t>
            </w:r>
          </w:p>
        </w:tc>
        <w:tc>
          <w:tcPr>
            <w:tcW w:w="742" w:type="pct"/>
          </w:tcPr>
          <w:p w:rsidR="00CC4A4F" w:rsidRPr="00605970" w:rsidRDefault="00CC4A4F" w:rsidP="00A55CFE">
            <w:pPr>
              <w:spacing w:after="0" w:line="240" w:lineRule="auto"/>
              <w:ind w:right="-108"/>
              <w:rPr>
                <w:rFonts w:ascii="Times New Roman" w:hAnsi="Times New Roman"/>
                <w:sz w:val="20"/>
                <w:szCs w:val="20"/>
              </w:rPr>
            </w:pPr>
            <w:r w:rsidRPr="00605970">
              <w:rPr>
                <w:rFonts w:ascii="Times New Roman" w:hAnsi="Times New Roman"/>
                <w:sz w:val="20"/>
                <w:szCs w:val="20"/>
              </w:rPr>
              <w:t>ЗАО «Интеркамень», РК, Прионежский р-н, п. Деревянка</w:t>
            </w:r>
          </w:p>
        </w:tc>
      </w:tr>
      <w:tr w:rsidR="00CC4A4F" w:rsidRPr="00DC5106" w:rsidTr="00605970">
        <w:trPr>
          <w:trHeight w:val="490"/>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10-00061</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окола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(окол) 3490000000000</w:t>
            </w:r>
          </w:p>
          <w:p w:rsidR="00CC4A4F" w:rsidRPr="00605970" w:rsidRDefault="00CC4A4F" w:rsidP="00A55CFE">
            <w:pPr>
              <w:spacing w:after="0" w:line="240" w:lineRule="auto"/>
              <w:rPr>
                <w:rFonts w:ascii="Times New Roman" w:hAnsi="Times New Roman"/>
                <w:sz w:val="20"/>
                <w:szCs w:val="20"/>
              </w:rPr>
            </w:pP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8663600000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Рыбрека</w:t>
            </w:r>
          </w:p>
        </w:tc>
        <w:tc>
          <w:tcPr>
            <w:tcW w:w="742" w:type="pct"/>
          </w:tcPr>
          <w:p w:rsidR="00CC4A4F" w:rsidRPr="00605970" w:rsidRDefault="00CC4A4F" w:rsidP="00A55CFE">
            <w:pPr>
              <w:spacing w:after="0" w:line="240" w:lineRule="auto"/>
              <w:ind w:right="-108"/>
              <w:rPr>
                <w:rFonts w:ascii="Times New Roman" w:hAnsi="Times New Roman"/>
                <w:sz w:val="20"/>
                <w:szCs w:val="20"/>
              </w:rPr>
            </w:pPr>
            <w:r w:rsidRPr="00605970">
              <w:rPr>
                <w:rFonts w:ascii="Times New Roman" w:hAnsi="Times New Roman"/>
                <w:sz w:val="20"/>
                <w:szCs w:val="20"/>
              </w:rPr>
              <w:t>ЗАО «Другая река», РК, Прионежский р-н, с. Рыбрека</w:t>
            </w:r>
          </w:p>
        </w:tc>
      </w:tr>
      <w:tr w:rsidR="00CC4A4F" w:rsidRPr="00DC5106" w:rsidTr="00605970">
        <w:trPr>
          <w:trHeight w:val="91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10-00062</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 карьера Нюрин-Саари-2</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Грунт, образовавшийся при проведении землеройных работ, незагрязненных опасными веществами 3140110008995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8663300000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Питкяранта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«Питкярантское карьероуправление», РК, г. Питкяранта, ул. Ленина, 191</w:t>
            </w:r>
          </w:p>
        </w:tc>
      </w:tr>
      <w:tr w:rsidR="00CC4A4F" w:rsidRPr="00DC5106" w:rsidTr="00605970">
        <w:trPr>
          <w:trHeight w:val="169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10-00063</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Специально оборудованный объект захоронения отходов ТБО (Санитарно-эпидемиологическое заключение от 17.03.2009 г. № 10 ОЛ.01.000.М.000011.03.09)</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Мусор от бытовых помещений организаций (исключая крупногабаритный) 9120040001004,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крупногабаритный 9120050001005,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от жилищ крупногабаритные 9110020001005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8663000000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Олонец</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«Олонецкий Вторресурс», 186000, РК, г. Олонец, ул. Урицкого, д. 12, оф. 6</w:t>
            </w:r>
          </w:p>
        </w:tc>
      </w:tr>
      <w:tr w:rsidR="00CC4A4F" w:rsidRPr="00DC5106" w:rsidTr="00605970">
        <w:trPr>
          <w:trHeight w:val="704"/>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10-00064</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 и отсев дробления</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(вскрышных пород и отсев дробления) 3490000000000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86627000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п.Суккозеро</w:t>
            </w:r>
          </w:p>
        </w:tc>
        <w:tc>
          <w:tcPr>
            <w:tcW w:w="742" w:type="pct"/>
          </w:tcPr>
          <w:p w:rsidR="00CC4A4F" w:rsidRPr="00605970" w:rsidRDefault="00CC4A4F" w:rsidP="00A55CFE">
            <w:pPr>
              <w:spacing w:after="0" w:line="240" w:lineRule="auto"/>
              <w:ind w:right="-108"/>
              <w:rPr>
                <w:rFonts w:ascii="Times New Roman" w:hAnsi="Times New Roman"/>
                <w:sz w:val="20"/>
                <w:szCs w:val="20"/>
              </w:rPr>
            </w:pPr>
            <w:r w:rsidRPr="00605970">
              <w:rPr>
                <w:rFonts w:ascii="Times New Roman" w:hAnsi="Times New Roman"/>
                <w:sz w:val="20"/>
                <w:szCs w:val="20"/>
              </w:rPr>
              <w:t>ООО «Петрогранит», РК, г.Петрозаводск, ул.Варламова, 21</w:t>
            </w:r>
          </w:p>
        </w:tc>
      </w:tr>
      <w:tr w:rsidR="00CC4A4F" w:rsidRPr="00DC5106" w:rsidTr="00A464AB">
        <w:trPr>
          <w:trHeight w:val="134"/>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Республика Коми</w:t>
            </w:r>
          </w:p>
        </w:tc>
      </w:tr>
      <w:tr w:rsidR="00CC4A4F" w:rsidRPr="00DC5106" w:rsidTr="00605970">
        <w:trPr>
          <w:trHeight w:val="1042"/>
        </w:trPr>
        <w:tc>
          <w:tcPr>
            <w:tcW w:w="266"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11-00001</w:t>
            </w:r>
            <w:r>
              <w:rPr>
                <w:rFonts w:ascii="Times New Roman" w:hAnsi="Times New Roman"/>
                <w:sz w:val="20"/>
                <w:szCs w:val="20"/>
              </w:rPr>
              <w:t>-Х-00592-250914</w:t>
            </w:r>
          </w:p>
        </w:tc>
        <w:tc>
          <w:tcPr>
            <w:tcW w:w="820"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Шламонакопитель № 1 ГОФ «Ин</w:t>
            </w:r>
            <w:r>
              <w:rPr>
                <w:rFonts w:ascii="Times New Roman" w:hAnsi="Times New Roman"/>
                <w:sz w:val="20"/>
                <w:szCs w:val="20"/>
              </w:rPr>
              <w:t>тинская» ОАО «Шахта «Интауголь»</w:t>
            </w:r>
          </w:p>
        </w:tc>
        <w:tc>
          <w:tcPr>
            <w:tcW w:w="461"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Хранение отходов</w:t>
            </w:r>
          </w:p>
        </w:tc>
        <w:tc>
          <w:tcPr>
            <w:tcW w:w="1210"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Минеральные шламы (угольные) 3160000000000</w:t>
            </w:r>
          </w:p>
        </w:tc>
        <w:tc>
          <w:tcPr>
            <w:tcW w:w="483" w:type="pct"/>
          </w:tcPr>
          <w:p w:rsidR="00CC4A4F" w:rsidRPr="001B43AC"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87715000</w:t>
            </w:r>
          </w:p>
        </w:tc>
        <w:tc>
          <w:tcPr>
            <w:tcW w:w="486"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п. Южный, г. Инта</w:t>
            </w:r>
          </w:p>
        </w:tc>
        <w:tc>
          <w:tcPr>
            <w:tcW w:w="742"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ОАО «Шахта «Интауголь»; 169848, РК, г. Инта, ул. Южная, д. 1</w:t>
            </w:r>
          </w:p>
        </w:tc>
      </w:tr>
      <w:tr w:rsidR="00CC4A4F" w:rsidRPr="00DC5106" w:rsidTr="00605970">
        <w:trPr>
          <w:trHeight w:val="958"/>
        </w:trPr>
        <w:tc>
          <w:tcPr>
            <w:tcW w:w="266"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11-00002</w:t>
            </w:r>
            <w:r>
              <w:rPr>
                <w:rFonts w:ascii="Times New Roman" w:hAnsi="Times New Roman"/>
                <w:sz w:val="20"/>
                <w:szCs w:val="20"/>
              </w:rPr>
              <w:t>-Х-00592-250914</w:t>
            </w:r>
          </w:p>
        </w:tc>
        <w:tc>
          <w:tcPr>
            <w:tcW w:w="820"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Шламонакопитель № 2 ГОФ «Ин</w:t>
            </w:r>
            <w:r>
              <w:rPr>
                <w:rFonts w:ascii="Times New Roman" w:hAnsi="Times New Roman"/>
                <w:sz w:val="20"/>
                <w:szCs w:val="20"/>
              </w:rPr>
              <w:t>тинская» ОАО «Шахта «Интауголь»</w:t>
            </w:r>
          </w:p>
        </w:tc>
        <w:tc>
          <w:tcPr>
            <w:tcW w:w="461"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Хранение отходов</w:t>
            </w:r>
          </w:p>
        </w:tc>
        <w:tc>
          <w:tcPr>
            <w:tcW w:w="1210" w:type="pct"/>
            <w:tcBorders>
              <w:left w:val="single" w:sz="4" w:space="0" w:color="000000"/>
              <w:bottom w:val="single" w:sz="4" w:space="0" w:color="000000"/>
            </w:tcBorders>
          </w:tcPr>
          <w:p w:rsidR="00CC4A4F" w:rsidRPr="00DC5106"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Минеральные шламы (угольные) 3160000000000</w:t>
            </w:r>
          </w:p>
        </w:tc>
        <w:tc>
          <w:tcPr>
            <w:tcW w:w="483"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87715000</w:t>
            </w:r>
          </w:p>
        </w:tc>
        <w:tc>
          <w:tcPr>
            <w:tcW w:w="486"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п. Южный, г. Инта</w:t>
            </w:r>
          </w:p>
        </w:tc>
        <w:tc>
          <w:tcPr>
            <w:tcW w:w="742"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ОАО «Шахта «Интауголь»; 169848, РК, г. Инта, ул. Южная, д. 1</w:t>
            </w:r>
          </w:p>
        </w:tc>
      </w:tr>
      <w:tr w:rsidR="00CC4A4F" w:rsidRPr="00DC5106" w:rsidTr="00605970">
        <w:trPr>
          <w:trHeight w:val="967"/>
        </w:trPr>
        <w:tc>
          <w:tcPr>
            <w:tcW w:w="266"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11-00003</w:t>
            </w:r>
            <w:r>
              <w:rPr>
                <w:rFonts w:ascii="Times New Roman" w:hAnsi="Times New Roman"/>
                <w:sz w:val="20"/>
                <w:szCs w:val="20"/>
              </w:rPr>
              <w:t>-Х-00592-250914</w:t>
            </w:r>
          </w:p>
        </w:tc>
        <w:tc>
          <w:tcPr>
            <w:tcW w:w="820"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Шламонакопитель № 3 ГОФ «Ин</w:t>
            </w:r>
            <w:r>
              <w:rPr>
                <w:rFonts w:ascii="Times New Roman" w:hAnsi="Times New Roman"/>
                <w:sz w:val="20"/>
                <w:szCs w:val="20"/>
              </w:rPr>
              <w:t>тинская» ОАО «Шахта «Интауголь»</w:t>
            </w:r>
          </w:p>
        </w:tc>
        <w:tc>
          <w:tcPr>
            <w:tcW w:w="461"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Хранение отходов</w:t>
            </w:r>
          </w:p>
        </w:tc>
        <w:tc>
          <w:tcPr>
            <w:tcW w:w="1210"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Минеральные шламы (угольные) 3160000000000</w:t>
            </w:r>
          </w:p>
        </w:tc>
        <w:tc>
          <w:tcPr>
            <w:tcW w:w="483"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87715000</w:t>
            </w:r>
          </w:p>
        </w:tc>
        <w:tc>
          <w:tcPr>
            <w:tcW w:w="486"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п. Южный, г. Инта</w:t>
            </w:r>
          </w:p>
        </w:tc>
        <w:tc>
          <w:tcPr>
            <w:tcW w:w="742"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ОАО «Шахта «Интауголь»; 169848, РК, г. Инта, ул. Южная, д. 1</w:t>
            </w:r>
          </w:p>
        </w:tc>
      </w:tr>
      <w:tr w:rsidR="00CC4A4F" w:rsidRPr="00DC5106" w:rsidTr="00605970">
        <w:trPr>
          <w:trHeight w:val="960"/>
        </w:trPr>
        <w:tc>
          <w:tcPr>
            <w:tcW w:w="266"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11-00004</w:t>
            </w:r>
            <w:r>
              <w:rPr>
                <w:rFonts w:ascii="Times New Roman" w:hAnsi="Times New Roman"/>
                <w:sz w:val="20"/>
                <w:szCs w:val="20"/>
              </w:rPr>
              <w:t>-Х-00592-250914</w:t>
            </w:r>
          </w:p>
        </w:tc>
        <w:tc>
          <w:tcPr>
            <w:tcW w:w="820"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Шламонакопитель № 4 ГОФ «Ин</w:t>
            </w:r>
            <w:r>
              <w:rPr>
                <w:rFonts w:ascii="Times New Roman" w:hAnsi="Times New Roman"/>
                <w:sz w:val="20"/>
                <w:szCs w:val="20"/>
              </w:rPr>
              <w:t>тинская» ОАО «Шахта «Интауголь»</w:t>
            </w:r>
          </w:p>
        </w:tc>
        <w:tc>
          <w:tcPr>
            <w:tcW w:w="461"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Хранение отходов</w:t>
            </w:r>
          </w:p>
        </w:tc>
        <w:tc>
          <w:tcPr>
            <w:tcW w:w="1210"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Минеральные шламы (угольные) 3160000000000</w:t>
            </w:r>
          </w:p>
        </w:tc>
        <w:tc>
          <w:tcPr>
            <w:tcW w:w="483"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87715000</w:t>
            </w:r>
          </w:p>
        </w:tc>
        <w:tc>
          <w:tcPr>
            <w:tcW w:w="486"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п. Южный, г. Инта</w:t>
            </w:r>
          </w:p>
        </w:tc>
        <w:tc>
          <w:tcPr>
            <w:tcW w:w="742"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ОАО «Шахта «Интауголь»; 169848, РК, г. Инта, ул. Южная, д. 1</w:t>
            </w:r>
          </w:p>
        </w:tc>
      </w:tr>
      <w:tr w:rsidR="00CC4A4F" w:rsidRPr="00DC5106" w:rsidTr="00605970">
        <w:trPr>
          <w:trHeight w:val="994"/>
        </w:trPr>
        <w:tc>
          <w:tcPr>
            <w:tcW w:w="266"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11-00005</w:t>
            </w:r>
            <w:r>
              <w:rPr>
                <w:rFonts w:ascii="Times New Roman" w:hAnsi="Times New Roman"/>
                <w:sz w:val="20"/>
                <w:szCs w:val="20"/>
              </w:rPr>
              <w:t>-Х-00592-250914</w:t>
            </w:r>
          </w:p>
        </w:tc>
        <w:tc>
          <w:tcPr>
            <w:tcW w:w="820"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Шламонакопитель № 5 ГОФ «Ин</w:t>
            </w:r>
            <w:r>
              <w:rPr>
                <w:rFonts w:ascii="Times New Roman" w:hAnsi="Times New Roman"/>
                <w:sz w:val="20"/>
                <w:szCs w:val="20"/>
              </w:rPr>
              <w:t>тинская» ОАО «Шахта «Интауголь»</w:t>
            </w:r>
          </w:p>
        </w:tc>
        <w:tc>
          <w:tcPr>
            <w:tcW w:w="461"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Хранение отходов</w:t>
            </w:r>
          </w:p>
        </w:tc>
        <w:tc>
          <w:tcPr>
            <w:tcW w:w="1210"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Минеральные шламы (угольные) 3160000000000</w:t>
            </w:r>
          </w:p>
        </w:tc>
        <w:tc>
          <w:tcPr>
            <w:tcW w:w="483"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87715000</w:t>
            </w:r>
          </w:p>
        </w:tc>
        <w:tc>
          <w:tcPr>
            <w:tcW w:w="486"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п. Южный, г. Инта</w:t>
            </w:r>
          </w:p>
        </w:tc>
        <w:tc>
          <w:tcPr>
            <w:tcW w:w="742"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ОАО «Шахта «Интауголь»; 169848, РК, г. Инта, ул. Южная, д. 1</w:t>
            </w:r>
          </w:p>
        </w:tc>
      </w:tr>
      <w:tr w:rsidR="00CC4A4F" w:rsidRPr="00DC5106" w:rsidTr="00605970">
        <w:trPr>
          <w:trHeight w:val="845"/>
        </w:trPr>
        <w:tc>
          <w:tcPr>
            <w:tcW w:w="266" w:type="pct"/>
            <w:tcBorders>
              <w:left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11-00006</w:t>
            </w:r>
            <w:r>
              <w:rPr>
                <w:rFonts w:ascii="Times New Roman" w:hAnsi="Times New Roman"/>
                <w:sz w:val="20"/>
                <w:szCs w:val="20"/>
              </w:rPr>
              <w:t>-Х-00592-250914</w:t>
            </w:r>
          </w:p>
        </w:tc>
        <w:tc>
          <w:tcPr>
            <w:tcW w:w="820" w:type="pct"/>
            <w:tcBorders>
              <w:left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Породный отвал ГОФ «Ин</w:t>
            </w:r>
            <w:r>
              <w:rPr>
                <w:rFonts w:ascii="Times New Roman" w:hAnsi="Times New Roman"/>
                <w:sz w:val="20"/>
                <w:szCs w:val="20"/>
              </w:rPr>
              <w:t>тинская» ОАО «Шахта «Интауголь»</w:t>
            </w:r>
          </w:p>
        </w:tc>
        <w:tc>
          <w:tcPr>
            <w:tcW w:w="461" w:type="pct"/>
            <w:tcBorders>
              <w:left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Хранение отходов</w:t>
            </w:r>
          </w:p>
        </w:tc>
        <w:tc>
          <w:tcPr>
            <w:tcW w:w="1210" w:type="pct"/>
            <w:tcBorders>
              <w:left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Прочие отходы добывающей промышленности (породы вскрышные) 3490000000000</w:t>
            </w:r>
          </w:p>
        </w:tc>
        <w:tc>
          <w:tcPr>
            <w:tcW w:w="483" w:type="pct"/>
            <w:tcBorders>
              <w:left w:val="single" w:sz="4" w:space="0" w:color="000000"/>
            </w:tcBorders>
          </w:tcPr>
          <w:p w:rsidR="00CC4A4F" w:rsidRPr="001B43AC"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left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87715000</w:t>
            </w:r>
          </w:p>
        </w:tc>
        <w:tc>
          <w:tcPr>
            <w:tcW w:w="486" w:type="pct"/>
            <w:tcBorders>
              <w:left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п. Южный, г. Инта</w:t>
            </w:r>
          </w:p>
        </w:tc>
        <w:tc>
          <w:tcPr>
            <w:tcW w:w="742" w:type="pct"/>
            <w:tcBorders>
              <w:left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ОАО «Шахта «Интауголь»; 169848, РК, г. Инта, ул. Южная, д. 1</w:t>
            </w:r>
          </w:p>
        </w:tc>
      </w:tr>
      <w:tr w:rsidR="00CC4A4F" w:rsidRPr="00DC5106" w:rsidTr="00605970">
        <w:trPr>
          <w:trHeight w:val="1554"/>
        </w:trPr>
        <w:tc>
          <w:tcPr>
            <w:tcW w:w="266"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11-00007</w:t>
            </w:r>
            <w:r>
              <w:rPr>
                <w:rFonts w:ascii="Times New Roman" w:hAnsi="Times New Roman"/>
                <w:sz w:val="20"/>
                <w:szCs w:val="20"/>
              </w:rPr>
              <w:t>-Х-00592-250914</w:t>
            </w:r>
          </w:p>
        </w:tc>
        <w:tc>
          <w:tcPr>
            <w:tcW w:w="820"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Шламоотвал</w:t>
            </w:r>
          </w:p>
        </w:tc>
        <w:tc>
          <w:tcPr>
            <w:tcW w:w="461"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Отходы (осадки) водоподготовки при механической очистке природных вод 71011002395</w:t>
            </w:r>
          </w:p>
        </w:tc>
        <w:tc>
          <w:tcPr>
            <w:tcW w:w="483" w:type="pct"/>
          </w:tcPr>
          <w:p w:rsidR="00CC4A4F" w:rsidRPr="001B43AC"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87620101</w:t>
            </w:r>
          </w:p>
        </w:tc>
        <w:tc>
          <w:tcPr>
            <w:tcW w:w="486"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п. Восточный, г. Печора</w:t>
            </w:r>
          </w:p>
        </w:tc>
        <w:tc>
          <w:tcPr>
            <w:tcW w:w="742" w:type="pct"/>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Филиал «Печорская ГРЭС» ОАО «ИНТЕР РАО-Электрогенерация»; 119435, г. Москва, ул. Большая Пироговская, д. 27, стр. 1 (адрес филиала: 169600, Республика Коми, г. Печора)</w:t>
            </w:r>
          </w:p>
        </w:tc>
      </w:tr>
      <w:tr w:rsidR="00CC4A4F" w:rsidRPr="00DC5106" w:rsidTr="00605970">
        <w:trPr>
          <w:trHeight w:val="1554"/>
        </w:trPr>
        <w:tc>
          <w:tcPr>
            <w:tcW w:w="266"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11-00008</w:t>
            </w:r>
            <w:r>
              <w:rPr>
                <w:rFonts w:ascii="Times New Roman" w:hAnsi="Times New Roman"/>
                <w:sz w:val="20"/>
                <w:szCs w:val="20"/>
              </w:rPr>
              <w:t>-Х-00592-250914</w:t>
            </w:r>
          </w:p>
        </w:tc>
        <w:tc>
          <w:tcPr>
            <w:tcW w:w="820"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 xml:space="preserve">Шламонакопитель в районе ДНС-13 ТПП «ЛУКОЙЛ-Усинскнефтегаз» </w:t>
            </w:r>
            <w:r>
              <w:rPr>
                <w:rFonts w:ascii="Times New Roman" w:hAnsi="Times New Roman"/>
                <w:sz w:val="20"/>
                <w:szCs w:val="20"/>
              </w:rPr>
              <w:t>ООО «ЛУКОЙЛ-Коми»</w:t>
            </w:r>
          </w:p>
        </w:tc>
        <w:tc>
          <w:tcPr>
            <w:tcW w:w="461"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Хранение отходов</w:t>
            </w:r>
          </w:p>
        </w:tc>
        <w:tc>
          <w:tcPr>
            <w:tcW w:w="1210"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Шлам очистки трубопроводов и емкостей (бочек, контейнеров, цистерн, гудронаторов) от нефти 5460150104033</w:t>
            </w:r>
          </w:p>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Шлам нефтеотделительных установок 5460030004033</w:t>
            </w:r>
          </w:p>
          <w:p w:rsidR="00CC4A4F" w:rsidRPr="00DC5106"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Песок, загрязненный мазутом (содержание мазута - 15% и более) 3140230204033</w:t>
            </w:r>
          </w:p>
        </w:tc>
        <w:tc>
          <w:tcPr>
            <w:tcW w:w="483"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87723000</w:t>
            </w:r>
          </w:p>
        </w:tc>
        <w:tc>
          <w:tcPr>
            <w:tcW w:w="486"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г. Усинск</w:t>
            </w:r>
          </w:p>
        </w:tc>
        <w:tc>
          <w:tcPr>
            <w:tcW w:w="742" w:type="pct"/>
            <w:tcBorders>
              <w:left w:val="single" w:sz="4" w:space="0" w:color="000000"/>
              <w:bottom w:val="single" w:sz="4" w:space="0" w:color="000000"/>
            </w:tcBorders>
          </w:tcPr>
          <w:p w:rsidR="00CC4A4F" w:rsidRPr="001B43AC" w:rsidRDefault="00CC4A4F" w:rsidP="00A55CFE">
            <w:pPr>
              <w:spacing w:after="0" w:line="240" w:lineRule="auto"/>
              <w:rPr>
                <w:rFonts w:ascii="Times New Roman" w:hAnsi="Times New Roman"/>
                <w:sz w:val="20"/>
                <w:szCs w:val="20"/>
              </w:rPr>
            </w:pPr>
            <w:r w:rsidRPr="001B43AC">
              <w:rPr>
                <w:rFonts w:ascii="Times New Roman" w:hAnsi="Times New Roman"/>
                <w:sz w:val="20"/>
                <w:szCs w:val="20"/>
              </w:rPr>
              <w:t>ТПП «ЛУКОЙЛ-Усинскнефтегаз» ООО «ЛУКОЙЛ-Коми»; 169710, РК, г. Усинск, ул. Нефтяников, 31</w:t>
            </w:r>
          </w:p>
        </w:tc>
      </w:tr>
      <w:tr w:rsidR="00CC4A4F" w:rsidRPr="00DC5106" w:rsidTr="00605970">
        <w:trPr>
          <w:trHeight w:val="1554"/>
        </w:trPr>
        <w:tc>
          <w:tcPr>
            <w:tcW w:w="266" w:type="pct"/>
            <w:tcBorders>
              <w:left w:val="single" w:sz="4" w:space="0" w:color="000000"/>
              <w:bottom w:val="single" w:sz="4" w:space="0" w:color="000000"/>
            </w:tcBorders>
          </w:tcPr>
          <w:p w:rsidR="00CC4A4F" w:rsidRPr="00E42109" w:rsidRDefault="00CC4A4F" w:rsidP="00A55CFE">
            <w:pPr>
              <w:spacing w:after="0" w:line="240" w:lineRule="auto"/>
              <w:rPr>
                <w:rFonts w:ascii="Times New Roman" w:hAnsi="Times New Roman"/>
                <w:sz w:val="20"/>
                <w:szCs w:val="20"/>
              </w:rPr>
            </w:pPr>
            <w:r w:rsidRPr="00E42109">
              <w:rPr>
                <w:rFonts w:ascii="Times New Roman" w:hAnsi="Times New Roman"/>
                <w:sz w:val="20"/>
                <w:szCs w:val="20"/>
              </w:rPr>
              <w:t>11-00009</w:t>
            </w:r>
            <w:r>
              <w:rPr>
                <w:rFonts w:ascii="Times New Roman" w:hAnsi="Times New Roman"/>
                <w:sz w:val="20"/>
                <w:szCs w:val="20"/>
              </w:rPr>
              <w:t>-З-00592-250914</w:t>
            </w:r>
          </w:p>
        </w:tc>
        <w:tc>
          <w:tcPr>
            <w:tcW w:w="820" w:type="pct"/>
            <w:tcBorders>
              <w:left w:val="single" w:sz="4" w:space="0" w:color="000000"/>
              <w:bottom w:val="single" w:sz="4" w:space="0" w:color="000000"/>
            </w:tcBorders>
          </w:tcPr>
          <w:p w:rsidR="00CC4A4F" w:rsidRPr="00E42109" w:rsidRDefault="00CC4A4F" w:rsidP="00A55CFE">
            <w:pPr>
              <w:spacing w:after="0" w:line="240" w:lineRule="auto"/>
              <w:rPr>
                <w:rFonts w:ascii="Times New Roman" w:hAnsi="Times New Roman"/>
                <w:sz w:val="20"/>
                <w:szCs w:val="20"/>
              </w:rPr>
            </w:pPr>
            <w:r w:rsidRPr="00E42109">
              <w:rPr>
                <w:rFonts w:ascii="Times New Roman" w:hAnsi="Times New Roman"/>
                <w:sz w:val="20"/>
                <w:szCs w:val="20"/>
              </w:rPr>
              <w:t>Полигон твердых бытовых отходов МУП «Воргашорское транспортное управление» МО ГО «Воркута»</w:t>
            </w:r>
          </w:p>
          <w:p w:rsidR="00CC4A4F" w:rsidRPr="00E42109" w:rsidRDefault="00CC4A4F" w:rsidP="00A55CFE">
            <w:pPr>
              <w:spacing w:after="0" w:line="240" w:lineRule="auto"/>
              <w:rPr>
                <w:rFonts w:ascii="Times New Roman" w:hAnsi="Times New Roman"/>
                <w:sz w:val="20"/>
                <w:szCs w:val="20"/>
              </w:rPr>
            </w:pPr>
          </w:p>
        </w:tc>
        <w:tc>
          <w:tcPr>
            <w:tcW w:w="461" w:type="pct"/>
            <w:tcBorders>
              <w:left w:val="single" w:sz="4" w:space="0" w:color="000000"/>
              <w:bottom w:val="single" w:sz="4" w:space="0" w:color="000000"/>
            </w:tcBorders>
          </w:tcPr>
          <w:p w:rsidR="00CC4A4F" w:rsidRPr="00E42109" w:rsidRDefault="00CC4A4F" w:rsidP="00A55CFE">
            <w:pPr>
              <w:spacing w:after="0" w:line="240" w:lineRule="auto"/>
              <w:rPr>
                <w:rFonts w:ascii="Times New Roman" w:hAnsi="Times New Roman"/>
                <w:sz w:val="20"/>
                <w:szCs w:val="20"/>
              </w:rPr>
            </w:pPr>
            <w:r w:rsidRPr="00E42109">
              <w:rPr>
                <w:rFonts w:ascii="Times New Roman" w:hAnsi="Times New Roman"/>
                <w:sz w:val="20"/>
                <w:szCs w:val="20"/>
              </w:rPr>
              <w:t>Захоронение отходов</w:t>
            </w:r>
          </w:p>
        </w:tc>
        <w:tc>
          <w:tcPr>
            <w:tcW w:w="1210" w:type="pct"/>
            <w:tcBorders>
              <w:left w:val="single" w:sz="4" w:space="0" w:color="000000"/>
              <w:bottom w:val="single" w:sz="4" w:space="0" w:color="000000"/>
            </w:tcBorders>
          </w:tcPr>
          <w:p w:rsidR="00CC4A4F" w:rsidRPr="00E42109" w:rsidRDefault="00CC4A4F" w:rsidP="00A55CFE">
            <w:pPr>
              <w:spacing w:after="0" w:line="240" w:lineRule="auto"/>
              <w:rPr>
                <w:rFonts w:ascii="Times New Roman" w:hAnsi="Times New Roman"/>
                <w:sz w:val="20"/>
                <w:szCs w:val="20"/>
              </w:rPr>
            </w:pPr>
            <w:r w:rsidRPr="00E42109">
              <w:rPr>
                <w:rFonts w:ascii="Times New Roman" w:hAnsi="Times New Roman"/>
                <w:sz w:val="20"/>
                <w:szCs w:val="20"/>
              </w:rPr>
              <w:t xml:space="preserve">Отходы из жилищ несортированные (исключая крупногабаритные) 9110010001004; </w:t>
            </w:r>
          </w:p>
          <w:p w:rsidR="00CC4A4F" w:rsidRPr="00E42109" w:rsidRDefault="00CC4A4F" w:rsidP="00A55CFE">
            <w:pPr>
              <w:spacing w:after="0" w:line="240" w:lineRule="auto"/>
              <w:rPr>
                <w:rFonts w:ascii="Times New Roman" w:hAnsi="Times New Roman"/>
                <w:sz w:val="20"/>
                <w:szCs w:val="20"/>
              </w:rPr>
            </w:pPr>
            <w:r w:rsidRPr="00E42109">
              <w:rPr>
                <w:rFonts w:ascii="Times New Roman" w:hAnsi="Times New Roman"/>
                <w:sz w:val="20"/>
                <w:szCs w:val="20"/>
              </w:rPr>
              <w:t>Прочие ко</w:t>
            </w:r>
            <w:r>
              <w:rPr>
                <w:rFonts w:ascii="Times New Roman" w:hAnsi="Times New Roman"/>
                <w:sz w:val="20"/>
                <w:szCs w:val="20"/>
              </w:rPr>
              <w:t>ммунальные отходы 9900000000000</w:t>
            </w:r>
          </w:p>
        </w:tc>
        <w:tc>
          <w:tcPr>
            <w:tcW w:w="483" w:type="pct"/>
            <w:tcBorders>
              <w:left w:val="single" w:sz="4" w:space="0" w:color="000000"/>
              <w:bottom w:val="single" w:sz="4" w:space="0" w:color="000000"/>
            </w:tcBorders>
          </w:tcPr>
          <w:p w:rsidR="00CC4A4F" w:rsidRPr="00E42109"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Borders>
              <w:left w:val="single" w:sz="4" w:space="0" w:color="000000"/>
              <w:bottom w:val="single" w:sz="4" w:space="0" w:color="000000"/>
            </w:tcBorders>
          </w:tcPr>
          <w:p w:rsidR="00CC4A4F" w:rsidRPr="00E42109" w:rsidRDefault="00CC4A4F" w:rsidP="00A55CFE">
            <w:pPr>
              <w:spacing w:after="0" w:line="240" w:lineRule="auto"/>
              <w:rPr>
                <w:rFonts w:ascii="Times New Roman" w:hAnsi="Times New Roman"/>
                <w:sz w:val="20"/>
                <w:szCs w:val="20"/>
              </w:rPr>
            </w:pPr>
            <w:r w:rsidRPr="00E42109">
              <w:rPr>
                <w:rFonts w:ascii="Times New Roman" w:hAnsi="Times New Roman"/>
                <w:sz w:val="20"/>
                <w:szCs w:val="20"/>
              </w:rPr>
              <w:t>87710000</w:t>
            </w:r>
          </w:p>
        </w:tc>
        <w:tc>
          <w:tcPr>
            <w:tcW w:w="486" w:type="pct"/>
            <w:tcBorders>
              <w:left w:val="single" w:sz="4" w:space="0" w:color="000000"/>
              <w:bottom w:val="single" w:sz="4" w:space="0" w:color="000000"/>
            </w:tcBorders>
          </w:tcPr>
          <w:p w:rsidR="00CC4A4F" w:rsidRPr="00E42109" w:rsidRDefault="00CC4A4F" w:rsidP="00A55CFE">
            <w:pPr>
              <w:spacing w:after="0" w:line="240" w:lineRule="auto"/>
              <w:rPr>
                <w:rFonts w:ascii="Times New Roman" w:hAnsi="Times New Roman"/>
                <w:sz w:val="20"/>
                <w:szCs w:val="20"/>
              </w:rPr>
            </w:pPr>
            <w:r w:rsidRPr="00E42109">
              <w:rPr>
                <w:rFonts w:ascii="Times New Roman" w:hAnsi="Times New Roman"/>
                <w:sz w:val="20"/>
                <w:szCs w:val="20"/>
              </w:rPr>
              <w:t>г. Воркута</w:t>
            </w:r>
          </w:p>
        </w:tc>
        <w:tc>
          <w:tcPr>
            <w:tcW w:w="742" w:type="pct"/>
            <w:tcBorders>
              <w:left w:val="single" w:sz="4" w:space="0" w:color="000000"/>
              <w:bottom w:val="single" w:sz="4" w:space="0" w:color="000000"/>
            </w:tcBorders>
          </w:tcPr>
          <w:p w:rsidR="00CC4A4F" w:rsidRPr="00E42109" w:rsidRDefault="00CC4A4F" w:rsidP="00A55CFE">
            <w:pPr>
              <w:spacing w:after="0" w:line="240" w:lineRule="auto"/>
              <w:rPr>
                <w:rFonts w:ascii="Times New Roman" w:hAnsi="Times New Roman"/>
                <w:sz w:val="20"/>
                <w:szCs w:val="20"/>
              </w:rPr>
            </w:pPr>
            <w:r w:rsidRPr="00E42109">
              <w:rPr>
                <w:rFonts w:ascii="Times New Roman" w:hAnsi="Times New Roman"/>
                <w:sz w:val="20"/>
                <w:szCs w:val="20"/>
              </w:rPr>
              <w:t>МУП «Воргашорское транспортное управление» МО ГО «Воркута»; 169933, г. Воркута, пос. Воргашор, ул. Энтузиастов, д. 26 а</w:t>
            </w:r>
          </w:p>
        </w:tc>
      </w:tr>
      <w:tr w:rsidR="00CC4A4F" w:rsidRPr="00DC5106" w:rsidTr="00333762">
        <w:trPr>
          <w:trHeight w:val="174"/>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Республика Марий Эл</w:t>
            </w:r>
          </w:p>
        </w:tc>
      </w:tr>
      <w:tr w:rsidR="00CC4A4F" w:rsidRPr="00DC5106" w:rsidTr="00605970">
        <w:trPr>
          <w:trHeight w:val="1653"/>
        </w:trPr>
        <w:tc>
          <w:tcPr>
            <w:tcW w:w="266" w:type="pct"/>
          </w:tcPr>
          <w:p w:rsidR="00CC4A4F" w:rsidRPr="007C05C3" w:rsidRDefault="00CC4A4F" w:rsidP="00A55CFE">
            <w:pPr>
              <w:spacing w:after="0" w:line="240" w:lineRule="auto"/>
              <w:rPr>
                <w:rFonts w:ascii="Times New Roman" w:hAnsi="Times New Roman"/>
                <w:sz w:val="20"/>
                <w:szCs w:val="20"/>
              </w:rPr>
            </w:pPr>
            <w:r w:rsidRPr="007C05C3">
              <w:rPr>
                <w:rFonts w:ascii="Times New Roman" w:hAnsi="Times New Roman"/>
                <w:sz w:val="20"/>
                <w:szCs w:val="20"/>
              </w:rPr>
              <w:t>12-00002-З</w:t>
            </w:r>
            <w:r>
              <w:rPr>
                <w:rFonts w:ascii="Times New Roman" w:hAnsi="Times New Roman"/>
                <w:sz w:val="20"/>
                <w:szCs w:val="20"/>
              </w:rPr>
              <w:t>-00592-250914</w:t>
            </w:r>
          </w:p>
        </w:tc>
        <w:tc>
          <w:tcPr>
            <w:tcW w:w="820" w:type="pct"/>
          </w:tcPr>
          <w:p w:rsidR="00CC4A4F" w:rsidRPr="007C05C3" w:rsidRDefault="00CC4A4F" w:rsidP="00A55CFE">
            <w:pPr>
              <w:spacing w:after="0" w:line="240" w:lineRule="auto"/>
              <w:rPr>
                <w:rFonts w:ascii="Times New Roman" w:hAnsi="Times New Roman"/>
                <w:sz w:val="20"/>
                <w:szCs w:val="20"/>
              </w:rPr>
            </w:pPr>
            <w:r>
              <w:rPr>
                <w:rFonts w:ascii="Times New Roman" w:hAnsi="Times New Roman"/>
                <w:sz w:val="20"/>
                <w:szCs w:val="20"/>
              </w:rPr>
              <w:t xml:space="preserve">Полигон захоронения </w:t>
            </w:r>
            <w:r w:rsidRPr="007C05C3">
              <w:rPr>
                <w:rFonts w:ascii="Times New Roman" w:hAnsi="Times New Roman"/>
                <w:sz w:val="20"/>
                <w:szCs w:val="20"/>
              </w:rPr>
              <w:t>ТБО</w:t>
            </w:r>
          </w:p>
        </w:tc>
        <w:tc>
          <w:tcPr>
            <w:tcW w:w="461" w:type="pct"/>
          </w:tcPr>
          <w:p w:rsidR="00CC4A4F" w:rsidRPr="007C05C3" w:rsidRDefault="00CC4A4F" w:rsidP="00A55CFE">
            <w:pPr>
              <w:spacing w:after="0" w:line="240" w:lineRule="auto"/>
              <w:rPr>
                <w:rFonts w:ascii="Times New Roman" w:hAnsi="Times New Roman"/>
                <w:sz w:val="20"/>
                <w:szCs w:val="20"/>
              </w:rPr>
            </w:pPr>
            <w:r w:rsidRPr="007C05C3">
              <w:rPr>
                <w:rFonts w:ascii="Times New Roman" w:hAnsi="Times New Roman"/>
                <w:sz w:val="20"/>
                <w:szCs w:val="20"/>
              </w:rPr>
              <w:t>захоронение отходов</w:t>
            </w:r>
          </w:p>
        </w:tc>
        <w:tc>
          <w:tcPr>
            <w:tcW w:w="1210" w:type="pct"/>
          </w:tcPr>
          <w:p w:rsidR="00CC4A4F" w:rsidRPr="007C05C3" w:rsidRDefault="00CC4A4F" w:rsidP="00A55CFE">
            <w:pPr>
              <w:spacing w:after="0" w:line="240" w:lineRule="auto"/>
              <w:rPr>
                <w:rFonts w:ascii="Times New Roman" w:hAnsi="Times New Roman"/>
                <w:sz w:val="20"/>
                <w:szCs w:val="20"/>
              </w:rPr>
            </w:pPr>
            <w:r w:rsidRPr="007C05C3">
              <w:rPr>
                <w:rFonts w:ascii="Times New Roman" w:hAnsi="Times New Roman"/>
                <w:sz w:val="20"/>
                <w:szCs w:val="20"/>
              </w:rPr>
              <w:t>Опилки древесные, загрязненные минеральными маслами (содержание масел - 15% и более) 1713020104033, Отходы песка (песок, загрязненный дизельным топливом (количество дизельного топлива 15% и более)) 3140230001000, Песок, загрязненный маслами (содержание масел 15% и более) 3140230304033, Песок, загрязненный бензином (количество бензина 15% и более) 3140230404033, Обтирочный материал, загрязненный маслами (содержание масел 15% и более) 5490270101033, Отходы твердых производственных материалов, загрязненные нефтяными и минеральными жировыми продуктами (промасленные автомобильные фильтры отработанные (содержание нефтепродуктов 15 % и более)) 5490300000000, Обрезь фанеры, содержащей связующие смолы в количестве от 0,2% до 2,5% включительно 1712010101014,  Обрезки, кусковые отходы древесно-стружечных и/или древесно-волокнистых плит, содержащих связующие смолы в количестве от 0,2% до 2,5% включительно 1712020301014,  Отходы рубероида 1872040101014, Прочие отходы бумаги и картона (тара бумажная из-под цемента) 1879000000000, Золошлаки от сжигания углей (Березовский) 3130020201004,  Абразивная пыль и порошок от шлифования черных металлов (с содержанием металла менее 50%) 3140030011004, Пыль щебеночная 3140090111004, Отходы асбоцемента в кусковой форме 3140120201014, Отходы абразивных материалов в виде пыли и порошка 3140430411004,  Шлак сварочный 3140480001994,  Лом и отходы черных металлов с примесями или загрязненные опасными веществами (тара металлическая из-под лакокрасочных материалов) 3515000001000, Отходы гетинакса, текстолита, вулканизированной фибры, пленкосинтетического картона (отходы линолеума) 5710090001000, Отходы гетинакса, текстолита, вулканизированной фибры, пленкосинтетического картона (пластиковая тара от моющего средства) 5710090001000,  Отходы тканей, старая одежда (изношенная спецодежда) 5810110001000, Отходы из жилищ несортированные (исключая крупногабаритные) 9110010001004, Отходы потребления на производстве, подобные коммунальным (производственный смет) 9120000000000, Мусор от бытовых помещений организаций несортированный (исключая крупногабаритный) 9120040001004, Отходы кухонь и предприятий общественного питания (непищевые отходы кухонь и организаций общественного питания) 9120100000000, Медицинские отходы (отработанный перевязочный материал) 9710000000000, Медицинские отходы (отходы металла (иглы шприцев)) 9710000000000,  Медицинские отходы (отходы от пациентов стационара) 9710000000000, Медицинские отходы (отходы резины (перчатки, халаты, пробки)) 9710000000000, Медицинские отходы (отходы стекла (ампулы, флаконы)) 9710000000000,  Медицинские отходы (стеклотара с остатками содержимого) 9710000000000, Медицинские отходы (твердые бытовые отходы от посетителей поликлиники) 9710000000000, Прочие коммунальные отходы (смет с гаража) 9900000000000, Прочие коммунальные отходы (смет с территории) 9900000000000,  Прочие коммунальные отходы (смет со склада) 9900000000000,  Прочие коммунальные отходы (твердые бытовые отходы от проживания одиноких престарелых) 9900000000000,  Прочие коммунальные отходы (уличный смет) 9900000000000</w:t>
            </w:r>
          </w:p>
        </w:tc>
        <w:tc>
          <w:tcPr>
            <w:tcW w:w="483" w:type="pct"/>
          </w:tcPr>
          <w:p w:rsidR="00CC4A4F" w:rsidRPr="007C05C3"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7C05C3" w:rsidRDefault="00CC4A4F" w:rsidP="00A55CFE">
            <w:pPr>
              <w:spacing w:after="0" w:line="240" w:lineRule="auto"/>
              <w:jc w:val="center"/>
              <w:rPr>
                <w:rFonts w:ascii="Times New Roman" w:hAnsi="Times New Roman"/>
                <w:sz w:val="20"/>
                <w:szCs w:val="20"/>
              </w:rPr>
            </w:pPr>
            <w:r w:rsidRPr="007C05C3">
              <w:rPr>
                <w:rFonts w:ascii="Times New Roman" w:hAnsi="Times New Roman"/>
                <w:sz w:val="20"/>
                <w:szCs w:val="20"/>
              </w:rPr>
              <w:t>88244000000 (88644000)</w:t>
            </w:r>
          </w:p>
        </w:tc>
        <w:tc>
          <w:tcPr>
            <w:tcW w:w="486" w:type="pct"/>
          </w:tcPr>
          <w:p w:rsidR="00CC4A4F" w:rsidRPr="007C05C3" w:rsidRDefault="00CC4A4F" w:rsidP="00A55CFE">
            <w:pPr>
              <w:spacing w:after="0" w:line="240" w:lineRule="auto"/>
              <w:rPr>
                <w:rFonts w:ascii="Times New Roman" w:hAnsi="Times New Roman"/>
                <w:sz w:val="20"/>
                <w:szCs w:val="20"/>
              </w:rPr>
            </w:pPr>
            <w:r w:rsidRPr="007C05C3">
              <w:rPr>
                <w:rFonts w:ascii="Times New Roman" w:hAnsi="Times New Roman"/>
                <w:sz w:val="20"/>
                <w:szCs w:val="20"/>
              </w:rPr>
              <w:t xml:space="preserve">пгт. Параньга </w:t>
            </w:r>
          </w:p>
        </w:tc>
        <w:tc>
          <w:tcPr>
            <w:tcW w:w="742" w:type="pct"/>
          </w:tcPr>
          <w:p w:rsidR="00CC4A4F" w:rsidRPr="007C05C3" w:rsidRDefault="00CC4A4F" w:rsidP="00A55CFE">
            <w:pPr>
              <w:spacing w:after="0" w:line="240" w:lineRule="auto"/>
              <w:jc w:val="center"/>
              <w:rPr>
                <w:rFonts w:ascii="Times New Roman" w:hAnsi="Times New Roman"/>
                <w:sz w:val="20"/>
                <w:szCs w:val="20"/>
              </w:rPr>
            </w:pPr>
            <w:r w:rsidRPr="007C05C3">
              <w:rPr>
                <w:rFonts w:ascii="Times New Roman" w:hAnsi="Times New Roman"/>
                <w:sz w:val="20"/>
                <w:szCs w:val="20"/>
              </w:rPr>
              <w:t xml:space="preserve">ООО "Жил - Сервис" </w:t>
            </w:r>
          </w:p>
        </w:tc>
      </w:tr>
      <w:tr w:rsidR="00CC4A4F" w:rsidRPr="00DC5106" w:rsidTr="00605970">
        <w:trPr>
          <w:trHeight w:val="1653"/>
        </w:trPr>
        <w:tc>
          <w:tcPr>
            <w:tcW w:w="266" w:type="pct"/>
          </w:tcPr>
          <w:p w:rsidR="00CC4A4F" w:rsidRPr="007C05C3" w:rsidRDefault="00CC4A4F" w:rsidP="00A55CFE">
            <w:pPr>
              <w:spacing w:after="0" w:line="240" w:lineRule="auto"/>
              <w:rPr>
                <w:rFonts w:ascii="Times New Roman" w:hAnsi="Times New Roman"/>
                <w:sz w:val="20"/>
                <w:szCs w:val="20"/>
              </w:rPr>
            </w:pPr>
            <w:r w:rsidRPr="007C05C3">
              <w:rPr>
                <w:rFonts w:ascii="Times New Roman" w:hAnsi="Times New Roman"/>
                <w:sz w:val="20"/>
                <w:szCs w:val="20"/>
              </w:rPr>
              <w:t>12-00003-З</w:t>
            </w:r>
            <w:r>
              <w:rPr>
                <w:rFonts w:ascii="Times New Roman" w:hAnsi="Times New Roman"/>
                <w:sz w:val="20"/>
                <w:szCs w:val="20"/>
              </w:rPr>
              <w:t>-00592-250914</w:t>
            </w:r>
          </w:p>
        </w:tc>
        <w:tc>
          <w:tcPr>
            <w:tcW w:w="820" w:type="pct"/>
          </w:tcPr>
          <w:p w:rsidR="00CC4A4F" w:rsidRPr="007C05C3" w:rsidRDefault="00CC4A4F" w:rsidP="00A55CFE">
            <w:pPr>
              <w:spacing w:after="0" w:line="240" w:lineRule="auto"/>
              <w:rPr>
                <w:rFonts w:ascii="Times New Roman" w:hAnsi="Times New Roman"/>
                <w:sz w:val="20"/>
                <w:szCs w:val="20"/>
              </w:rPr>
            </w:pPr>
            <w:r w:rsidRPr="007C05C3">
              <w:rPr>
                <w:rFonts w:ascii="Times New Roman" w:hAnsi="Times New Roman"/>
                <w:sz w:val="20"/>
                <w:szCs w:val="20"/>
              </w:rPr>
              <w:t>Полигон захоронения  твердых бытовых промышленных отходов</w:t>
            </w:r>
          </w:p>
        </w:tc>
        <w:tc>
          <w:tcPr>
            <w:tcW w:w="461" w:type="pct"/>
          </w:tcPr>
          <w:p w:rsidR="00CC4A4F" w:rsidRPr="007C05C3" w:rsidRDefault="00CC4A4F" w:rsidP="00A55CFE">
            <w:pPr>
              <w:spacing w:after="0" w:line="240" w:lineRule="auto"/>
              <w:rPr>
                <w:rFonts w:ascii="Times New Roman" w:hAnsi="Times New Roman"/>
                <w:sz w:val="20"/>
                <w:szCs w:val="20"/>
              </w:rPr>
            </w:pPr>
            <w:r w:rsidRPr="007C05C3">
              <w:rPr>
                <w:rFonts w:ascii="Times New Roman" w:hAnsi="Times New Roman"/>
                <w:sz w:val="20"/>
                <w:szCs w:val="20"/>
              </w:rPr>
              <w:t>захоронение отходов</w:t>
            </w:r>
          </w:p>
        </w:tc>
        <w:tc>
          <w:tcPr>
            <w:tcW w:w="1210" w:type="pct"/>
          </w:tcPr>
          <w:p w:rsidR="00CC4A4F" w:rsidRPr="007C05C3" w:rsidRDefault="00CC4A4F" w:rsidP="00A55CFE">
            <w:pPr>
              <w:spacing w:after="0" w:line="240" w:lineRule="auto"/>
              <w:rPr>
                <w:rFonts w:ascii="Times New Roman" w:hAnsi="Times New Roman"/>
                <w:sz w:val="20"/>
                <w:szCs w:val="20"/>
              </w:rPr>
            </w:pPr>
            <w:r w:rsidRPr="007C05C3">
              <w:rPr>
                <w:rFonts w:ascii="Times New Roman" w:hAnsi="Times New Roman"/>
                <w:sz w:val="20"/>
                <w:szCs w:val="20"/>
              </w:rPr>
              <w:t xml:space="preserve">Пыль табачная 1140410211013, Отходы древесины с пропиткой  1712070001000, Опилки и стружки древесные, загрязненные преимущественно органическими веществами (минеральные масла, лаки, растворители) 1713000000000, Опилки и стружки древесные, загрязненные минеральными маслами 1713020001030, Опилки и стружки древесные, загрязненные бензином 1713030001030, Отходы минерального происхождения (исключая отходы металлов) 3100000000000, Пыль асбоцементная 3140120111013, Отходы песка 3140230001000, Песок, загрязненный мазутом (содержание  мазута - 15% и более) 3140230204033, Песок, загрязненный маслами (содержание масел 15% и более) 3140230304033, Песок, загрязненный бензином (количество бензина 15% и более) 3140230404033, Пыль цементная 3140550111003, Фильтровочные и поглотительные отработанные  массы, загрязненные веществами 3148000000000, Уголь активированный отработанный, загрязненный минеральными маслами (содержание  масла - 15% и более) 3148010201033, Пыль никеля незагрязненная 3531101611013, Пыль (порошок) от шлифования меди с содержанием металла 50% и более 3535031611013, Пыль (порошок) от шлифования цинка с содержанием металла 50% и более 3535041611013, Пыль (порошок) от шлифования никеля с содержанием металла 50% и более 3535101611013, Пыль (порошок) от шлифования хрома с содержанием металла 50% и более 3535191611013, Отходы химического происхождения 5000000000000, Отходы оксидов, гидроксидов, солей 5100000000000, Гальванические шламы 5110000000000, Отходы поташа 5150080000000, Отходы кислот, щелочей, концентратов 5200000000000, Отходы средств обработки и защиты растений от вредителей 5310000000000, Отходы продуктов переработки нефти, угля, сланцев и торфа 5400000000000, Синтетические и минеральные масла отработанные 5410020002000, Шламы нефти и нефтепродуктов 5460000000000, Всплывающая пленка из нефтеуловителей бензиноуловителей) 5460020006033, Шлам очистки трубопроводов и емкостей (бочек, контейнеров, цистерн, гудронаторов) от нефти   и нефтепродуктов 5460150004030, Шлам шлифовальный маслосодержащий 5460100004033, Шлам очистки трубопроводов и емкостей (бочек, контейнеров, цистерн, гудронаторов) от нефти 5460150104033, Обтирочный материал, загрязненный нефтепродуктами 5490270001030, Обтирочный материал, загрязненный маслами (содержание масел 15% и более) 5490270101033, Отходы твердых производственных материалов, загрязненные нефтяными и минеральными жировыми продуктами 5490300000000, Окалина замасленная (содержание масла  15% и более) 5490300104033, Пенька промасленная (содержание масла   15% и более) 5490300201033, Сальниковая набивка асбесто-графитовая,  промасленная (содержание масла 15% и более) 5490300301033, Отходы органических растворителей, красок, лаков, клея, мастик и смол 5500000000000, Шламы, содержащие растворители 5540000000000, Отходы лакокрасочных средств 5550000000000, Отходы клея, клеящих веществ, мастик, незатвердевших смол 5570000000000, Отходы фармацевтической продукции и гигиенических средств 5600000000000, Лабораторные отходы 5930000000000, Отходы чистящих и моющих средств 5940000000000, Отходы органические природного  происхождения животного и растительного) 1000000000000, Отходы производства пищевых и вкусовых продуктов 1100000000000, Отходы производства пищевых продуктов 1110000000000, Отходы от переработки зерновых культур 1111000000000, Пыль солодовая 1114020011994, Отходы производства вкусовых продуктов 1140000000000, Некондиционные зерна  кофе,  кофейная   шелуха, кофейная   пыль,  дробленые  частицы  кофейного полуфабриката 1140010001000, Пыль кофейная 1140010111004, Чай некондиционный и/или  загрязненный,  чайная пыль 1140020001000, Пыль чайная 1140020211004, Отходы пряностей 1140150001000, Отходы пряностей в виде пыли или порошка 1140150101004, Отходы дрожжей 11403000000000, Остатки табачной мелочи, жилки табачного листа, табачная пыль1140410001000, Отходы производства кормов 1170000000000, Отходы кормов 1171000000000, Пыль комбикормовая 1171050011004, Отходы растительных и животных жировых продуктов 1200000000000, Отходы производства растительных и животных масел 1210000000000, Отходы  производства  растительных  и  животных жиров и восков 1230000000000, Отходы растительных жиров 1230030000004, Отходы животных жиров 1230040000004, Отходы шквары 1230050001004, Отходы из жироотделителей, содержащие растительные жировые продукты 1250010000004, Отходы из жироотделителей, содержащие животные жировые продукты 1250020000004, Отходы эмульсий масляных, жировых и смазочных из растительного сырья 1250030006000, Масляные эмульсии от мойки оборудования производства растительных масел 1250030106004, Отходы эмульсий масляных, жировых и смазочных из животного сырья 1250040006000, Масляные эмульсии от мойки оборудования производства животных жиров 1250040106004, Отходы  продуктов  из  растительных  и животных жиров, включая просроченные продукты 1260000000000, Отходы смазочных и гидравлических масел из растительного сырья 1260010002004, Масла растительные отработанные 1260020002004, Отходы от зачистки растительных и животных жиров 1260050000004, Отходы производства молочных продуктов 1280000000000, Остатки   рафинирования   при   производстве  и  переработке растительных и животных жиров 1290000000000, Отходы отбеливающей глины, содержащей масла 1290010000004, Отходы перьев и пуха 1320070001004, Отходы шкур, мехов и кожи 1400000000000, Отходы шкур 1410000000000, Отходы щетино-щеточного производства 1430000000000, Отходы дубилен (кроме дубящих веществ) 1440000000000, Отходы кожи 1470000000000, Отходы кож нехромового дубления 1470030001000, Отходы использованных кожаных изделий 1470060001000, Обувь кожаная рабочая, потерявшая потребительские свойства 1470060113004, Отходы обработки и переработки древесины 1710000000000, Отходы коры 1711010101004, Кора с примесью земли 1711010201004, Пыль древесная от шлифовки натуральной чистой древесины 1711070011004, Древесные отходы с пропиткой и покрытиями, не загрязненные опасными веществами 1712000000000, Отходы обработки  фанеры,  изделия  из  фанеры, потерявшие свои потребительские   свойства, содержащие связующие смолы в количестве от 0,2% до 2,5% включительно 1712010001000, Обрезь фанеры, содержащей связующие смолы в количестве от 0,2% до 2,5% включительно 1712010101014, Брак фанерных заготовок, содержащих связующие смолы в количестве от 0,2% до 2,5% включительно 1712010201014, Отходы обработки древесно-стружечных и/или  древесно-волокнистых плит, содержащие связующие смолы в количестве от 0,2% до 2,5% включительно 1712020001000, Опилки древесно-стружечных и/или древесно-волокнистых плит, содержащие связующие  смолы в количестве от 0,2% до 2,5% включительно 1712020101014, Стружка древесно-стружечных и/или древесно-волокнистых плит, содержащая связующие  смолы в количестве от 0,2% до 2,5% включительно 1712020201014, Обрезки, кусковые отходы древесно-стружечных и/или древесно-волокнистых плит, содержащих связующие смолы в количестве от 0,2% до 2,5% включительно 1712020301014, Древесно-стружечные и/или древесно-волокнистые плиты, содержащие связующие смолы в  количестве от 0,2% до 2,5% включительно, некондиционные, брак 1712020401014, 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 Шлам при изготовлении и обработке древесно-стружечных и/или древесно-волокнистых плит, содержащих связующие смолы в количестве от 0,2% до 2,5% включительно 1712020604014, Отходы древесных строительных лесоматериалов, в том числе от сноса и разборки строений 1712050001004, Отходы древесины с солевой пропиткой 1712070001000, Отходы древесины, пропитанной 5-процентным раствором (NH4)2HPO4 (производство спичек) 1712070101014, Отходы древесины с масляной пропиткой 1712080001014, Древесные отходы с пропиткой и покрытиями несортированные 1712200001014, Опилки и стружки древесные, загрязненные преимущественно органическими веществами (минеральные масла, лаки, растворители) 1713000000000, Опилки древесные, загрязненные минеральными маслами (содержание масел - менее 15%) 1713020101034, Стружка древесная, загрязненная минеральными маслами (содержание масел - менее 15%) 1713020201034, Опилки древесные, загрязненные бензином (содержание бензина - менее 15%) 1713030101034, Стружка древесная, загрязненная бензином (содержание бензина - менее 15%) 1713030201034, Опилки разнородной древесины (например, содержащие опилки древесно-стружечных и/или древесно-волокнистых плит) 1719010101004, Стружка разнородной древесины (например, содержащая стружку древесно-стружечных и/или  древесно-волокнистых плит) 1719010201004, Опилки и стружки разнородной древесины (например, содержащие опилки и стружку древесно-стружечных и/или древесно-волокнистых плит) 1719010301004, Пыль от обработки разнородной древесины (например, содержащая пыль древесно-стружечных и/или древесно-волокнистых плит) 1719010411004, Шлам от обработки разнородной древесины (например, содержащий шлам древесно-стружечных и/или древесно-волокнистых плит) 1719010504004, Обрезь разнородной древесины (например, содержащая обрезь древесно-стружечных и/или древесно-волокнистых плит) 1719010601004, Отходы бумаги с нанесенным лаком 1872010101014, Отходы бумажной клеевой ленты 1872010201014, Отходы фотобумаги 1872020001014, Отходы рубероида 1872040101014, Отходы толи 1872040201014, Разнородные отходы бумаги и картона (например, содержащие отходы фотобумаги) 1879010001004, Отходы минерального происхождения (исключая отходы металлов) 3100000000000, Бой от печей металлургических процессов 3111000001000, Бой отработанной футеровки алюминиевого производства 3111020001000, Золошлаки от сжигания углей 3130020001000, Золошлаки от сжигания углей (Березовский) 3130020201004, Горновой песок литейного производства 3140010008004, Отходы песка очистных и пескоструйных устройств (в металлургии) 3140020008004, Абразивная пыль и порошок от шлифования черных металлов (с содержанием металла менее 50%) 3140030011004, Отходы керамзита 3140060001000, Пыль керамзитовая 3140060111004, Отходы керамики 3140070001000, Пыль керамическая 3140070111004, Пыль стеклянная 3140080111004, Пыль щебеночная 3140090111004, Отходы асбоцемента в кусковой форме 3140120201014, Пыль известковая и доломитовая 3140130111004, Отходы мела в виде  порошка или пыли 3140130511004, Отходы кирпича (включая шамотный кирпич) 3140140001000, Пыль кирпичная 3140140211004, Отходы шлаковаты 3140160101004, Пыль от шлаковаты 3140160211004, Пыль каменноугольная 3140210111004, Отходы песка 3140230001000, Песок, загрязненный мазутом (содержание  мазута - менее 15%) 3140230201034, Песок, загрязненный маслами (содержание  масел менее 15%) 3140230301034, Песок, загрязненный бензином (количество бензина менее 15%) 3140230401034, Пыль бетонная 3140270311004, Пыль графитная 3140320111004, Отходы древесного угля 3140340008000, Пыль древесного угля 3140340111004, Отходы асфальтобетона и/или асфальтобетонной смеси в виде пыли 3140350111004, Отходы асфальтобетона и/или асфальтобетонной смеси в кусковой форме 3140350201004, Отходы бетонной смеси с содержанием пыли более 30% 3140360108004, Пыль гипсовая 3140380111004, Отходы минеральные от газоочистки 3140390001000, Пыль электрофильтров производства кремния 3140390211004, Отходы абразивных материалов в виде пыли и порошка 3140430411004, Шлак сварочный 3140480001994, Пыль коксовая 3140530111004, Пыль глазури (эмали) 3140600111004, Фильтровочные и поглотительные отработанные  массы, загрязненные опасными веществами 3148000000000, Уголь активированный отработанный, загрязненный опасными веществами 3148010000000, Уголь активированный отработанный, загрязненный минеральными маслами (содержание масла - менее 15%) 3148010201034, Угольные фильтры отработанные, загрязненные  опасными веществами  3148020000000, Угольные фильтры отработанные, загрязненные минеральными маслами (содержание масла  - менее 15%) 3148020201034, Коксовые массы отработанные, загрязненные опасными веществами 3148030000000, Коксовые массы отработанные, загрязненные минеральными маслами (содержание масла -   менее 15%) 3148030201034, Пыль чугунная незагрязненная 3511011611004, Пыль стальная незагрязненная 3512011611004, Пыль стали углеродистых марок незагрязненная 3512021611004, Пыль легированной стали незагрязненная 3512031611004, Пыль оцинкованной стали незагрязненная 3512041611004, Пыль луженой стали незагрязненная 3512051611004, Пыль черных металлов незагрязненная 3513160011004, Металлическая дробь с примесью шлаковой корки (дробеструйная обработка) 3515030108004, Пыль (или порошок) от шлифования черных металлов с содержанием металла 50% и более 3515036611004, Окалина 3515040001000, Пыль оловянная незагрязненная 3531111611004, Пыль (или порошок) от шлифования алюминия с содержанием металла 50% и более 3535011611004, Пыль (порошок) от шлифования олова с содержанием металла 50% и более 3535111611004, Пыль (порошок) от шлифования титана с содержанием металла 50% и более 3535171611004, Пыль медных сплавов незагрязненная 3541011611004, Пыль бронзы незагрязненная 3541021611004, Пыль латуни незагрязненная 3541031611004, Пыль (порошок) от шлифования медных сплавов с содержанием металла 50% и более 3546011611004, Пыль (порошок) от шлифования бронзы с содержанием металла 50% и более 3546021611004, Пыль (порошок) от шлифования латуни с содержанием металла 50% и более 3546031611004, Отходы химического происхождения 5000000000000, Отходы оксидов, гидроксидов, солей 5100000000000, Гальванические шламы 5110000000000, Отходы поташа 5150080000000, Отходы кислот, щелочей, концентратов 5200000000000, Отходы средств обработки и защиты растений от вредителей 5310000000000, Отходы продуктов переработки нефти, угля, сланцев и торфа 5400000000000, Шлам очистки трубопроводов и емкостей (бочек, контейнеров, цистерн, гудронаторов) от нефти   и нефтепродуктов 5460150004030, Обтирочный материал, загрязненный нефтепродуктами 5490270001030, Обтирочный материал, загрязненный маслами (содержание масел менее 15%) 5490270101034, Отходы твердых производственных материалов, загрязненные нефтяными и минеральными жировыми продуктами 5490300000000, Окалина замасленная (содержание масла  менее 15%) 5490300104034, Пенька промасленная (содержание масла менее 15%) 5490300201034, Сальниковая набивка асбесто-графитовая, промасленная (содержание масла менее 15%) 5490300301034, Отходы органических растворителей, красок, лаков, клея, мастик и смол 5500000000000, Шламы, содержащие растворители 5540000000000, Отходы лакокрасочных средств 5550000000000, Отходы клея, клеящих веществ, мастик, незатвердевших смол 5570000000000, Отходы фармацевтической продукции и гигиенических средств 5600000000000, Отходы полимерных материалов 5700000000000, Отходы пленкосинтетического  картона 5710090101004, Отходы пленкоасбокартона 5710090201004, Отходы фото - и кинопленки, рентгеновской пленки 5710150001004, Отходы затвердевшего поливинилхлорида и пенопласта на его базе  5710160001004, Отходы стеклолакоткани  5710320101004, Отходы смеси затвердевших разнородных пластмасс 5710990001004, Пыль (мука) резиновая 5750010511004, Резиноасбестовые отходы (в том числе изделия отработанные и брак)  5750030001004, Отходы полимерных материалов из размалывающих устройств (легкие фракции) 5780010001004, Пыль полимерных материалов с фильтров размалывающих устройств 5780020011004, Пыль хлопковая5810061111004, Отходы тканей, старая одежда  5810110001000, Лабораторные отходы 5930000000000, Отходы чистящих и моющих средств 5940000000000, Твердые коммунальные отходы 9100000000000, Отходы из жилищ несортированные (исключая крупногабаритные) 9110010001004,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 Мусор строительный 9120060001000, Мусор строительный от разборки зданий 9120060101004, Отходы кухонь и предприятий общественного питания 9120100000000, Отходы от водоподготовки, обработки сточных вод и использования воды 9400000000000, Отходы (осадки) при подготовке воды 9410000000000, Отходы (осадки) при механической и биологической очистке сточных вод 9430000000000, Отходы (осадки) от реагентной очистки сточных вод 9450000000000, Отходы (осадки) при промывке канализационных сетей 9470000000000, Отходы (осадки) при обработке сточных вод, не вошедшие в другие позиции 9480000000000, Отходы от водоэксплуатации 9490000000000, Прочие коммунальные отходы 9900000000000 </w:t>
            </w:r>
          </w:p>
        </w:tc>
        <w:tc>
          <w:tcPr>
            <w:tcW w:w="483" w:type="pct"/>
          </w:tcPr>
          <w:p w:rsidR="00CC4A4F" w:rsidRPr="007C05C3"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7C05C3" w:rsidRDefault="00CC4A4F" w:rsidP="00A55CFE">
            <w:pPr>
              <w:spacing w:after="0" w:line="240" w:lineRule="auto"/>
              <w:rPr>
                <w:rFonts w:ascii="Times New Roman" w:hAnsi="Times New Roman"/>
                <w:sz w:val="20"/>
                <w:szCs w:val="20"/>
              </w:rPr>
            </w:pPr>
            <w:r w:rsidRPr="007C05C3">
              <w:rPr>
                <w:rFonts w:ascii="Times New Roman" w:hAnsi="Times New Roman"/>
                <w:sz w:val="20"/>
                <w:szCs w:val="20"/>
              </w:rPr>
              <w:t>88208000000 (88608000)</w:t>
            </w:r>
          </w:p>
        </w:tc>
        <w:tc>
          <w:tcPr>
            <w:tcW w:w="486" w:type="pct"/>
          </w:tcPr>
          <w:p w:rsidR="00CC4A4F" w:rsidRPr="007C05C3" w:rsidRDefault="00CC4A4F" w:rsidP="00A55CFE">
            <w:pPr>
              <w:spacing w:after="0" w:line="240" w:lineRule="auto"/>
              <w:rPr>
                <w:rFonts w:ascii="Times New Roman" w:hAnsi="Times New Roman"/>
                <w:sz w:val="20"/>
                <w:szCs w:val="20"/>
              </w:rPr>
            </w:pPr>
            <w:r w:rsidRPr="007C05C3">
              <w:rPr>
                <w:rFonts w:ascii="Times New Roman" w:hAnsi="Times New Roman"/>
                <w:sz w:val="20"/>
                <w:szCs w:val="20"/>
              </w:rPr>
              <w:t>в 1,2 км в северо-восточном направлении от д. 1 по ул. Кадыш</w:t>
            </w:r>
            <w:r>
              <w:rPr>
                <w:rFonts w:ascii="Times New Roman" w:hAnsi="Times New Roman"/>
                <w:sz w:val="20"/>
                <w:szCs w:val="20"/>
              </w:rPr>
              <w:t>евская, д. Кадышево</w:t>
            </w:r>
          </w:p>
        </w:tc>
        <w:tc>
          <w:tcPr>
            <w:tcW w:w="742" w:type="pct"/>
          </w:tcPr>
          <w:p w:rsidR="00CC4A4F" w:rsidRPr="007C05C3" w:rsidRDefault="00CC4A4F" w:rsidP="00A55CFE">
            <w:pPr>
              <w:spacing w:after="0" w:line="240" w:lineRule="auto"/>
              <w:rPr>
                <w:rFonts w:ascii="Times New Roman" w:hAnsi="Times New Roman"/>
                <w:sz w:val="20"/>
                <w:szCs w:val="20"/>
              </w:rPr>
            </w:pPr>
            <w:r w:rsidRPr="007C05C3">
              <w:rPr>
                <w:rFonts w:ascii="Times New Roman" w:hAnsi="Times New Roman"/>
                <w:sz w:val="20"/>
                <w:szCs w:val="20"/>
              </w:rPr>
              <w:t>ООО «ПОЛИГОН»</w:t>
            </w:r>
          </w:p>
        </w:tc>
      </w:tr>
      <w:tr w:rsidR="00CC4A4F" w:rsidRPr="00DC5106" w:rsidTr="00333762">
        <w:trPr>
          <w:trHeight w:val="258"/>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Республика Мордовия</w:t>
            </w:r>
          </w:p>
        </w:tc>
      </w:tr>
      <w:tr w:rsidR="00CC4A4F" w:rsidRPr="00DC5106" w:rsidTr="006E40A2">
        <w:trPr>
          <w:trHeight w:val="1653"/>
        </w:trPr>
        <w:tc>
          <w:tcPr>
            <w:tcW w:w="26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13-00001-З</w:t>
            </w:r>
            <w:r>
              <w:rPr>
                <w:rFonts w:ascii="Times New Roman" w:hAnsi="Times New Roman"/>
                <w:sz w:val="20"/>
                <w:szCs w:val="20"/>
              </w:rPr>
              <w:t>-00592-250914</w:t>
            </w:r>
          </w:p>
        </w:tc>
        <w:tc>
          <w:tcPr>
            <w:tcW w:w="82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 xml:space="preserve">Полигон ТБО </w:t>
            </w:r>
          </w:p>
        </w:tc>
        <w:tc>
          <w:tcPr>
            <w:tcW w:w="461"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Пыль солодовая 1114020011994,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Пыль комбикормовая 1171050011004,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коры 1711010101004,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 xml:space="preserve">Футеровка пламенных печей и печей переплава алюминиевого производства отработанная3111020201004, </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Бой внутренней футеровки тот котельных агрегатов для нагревания воды 3112010001004,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Золошлаки от сжигания углей (Березовский) 3130020201004,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песка очистных и пескоструйных устройств (в металлургии) 3140020008004,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песка очистных и пескоструйных устройств (в металургии) 3140020008004,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Абразивная пыль и порошок от шлифования черных металлов (с содержанием металла менее 50%) 3140030011004,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затвердевшего строительного раствора в кусковой форме 3140540101014,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Окалина 3515040101004,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затвердевшего поливинилхлорида и пенопласта на его базе 5710160001004,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смеси затвердевших разнородных пластмасс 571099 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Текстиль (в том числе полировальная ткань и/или полировальные круги), загрязненный железом (окалина, чугун, сталь) 5824010101074,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Смет из производственных помещений, транспортных средств, содержащий опасные компоненты в количестве, соответствующем 4-му классу опасности 5990040201014,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 xml:space="preserve">Отходы от жилищ несортированные (исключая крупногабаритный) 9110010001004, </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Смет с территории организаций, содержащий опасные компоненты в количестве, соответствующем 4-му классу опасности 9120010201014,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от бытовых помещений организаций не сортированный (исключая крупногабаритный) 9120040001004,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от ремонтных и строительных работ 9120060201014,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складских помещений 9120070001074,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Производственный мусор от транспортных предприятий9120080001014,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кухонь и организаций общественного питания несортированные 9120100201074,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Растительные отходы от ухода за газонами, цветниками, древесно-кустарниковыми посадками, не содержащие опасные компоненты в количестве, соответствующем 4-му классу опасности 9150040201074,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с решеток от механической и биологической очистки производственных сточных вод, содержащие опасные компоненты в количестве, соответствующем 4-му классу опасности 9440010201014,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Осадки ливневых сточных вод с территории предприятий и организаций, содержащие опасные компоненты в количестве, соответствующем 4-му классу опасности 9440100204014.</w:t>
            </w:r>
          </w:p>
          <w:p w:rsidR="00CC4A4F" w:rsidRPr="00DC5106" w:rsidRDefault="00CC4A4F" w:rsidP="00A55CFE">
            <w:pPr>
              <w:spacing w:after="0" w:line="240" w:lineRule="auto"/>
              <w:rPr>
                <w:rFonts w:ascii="Times New Roman" w:hAnsi="Times New Roman"/>
                <w:color w:val="000000"/>
                <w:sz w:val="20"/>
                <w:szCs w:val="20"/>
              </w:rPr>
            </w:pP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89243000000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 Левжа, Рузаевский район,</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Республика Мордовия</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«Чистый город»</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431440, городское поселение Рузаевка, ул. Беднодемьяновская, д.3.</w:t>
            </w:r>
          </w:p>
          <w:p w:rsidR="00CC4A4F" w:rsidRPr="00DC5106" w:rsidRDefault="00CC4A4F" w:rsidP="00A55CFE">
            <w:pPr>
              <w:spacing w:after="0" w:line="240" w:lineRule="auto"/>
              <w:rPr>
                <w:rFonts w:ascii="Times New Roman" w:hAnsi="Times New Roman"/>
                <w:sz w:val="20"/>
                <w:szCs w:val="20"/>
              </w:rPr>
            </w:pPr>
          </w:p>
        </w:tc>
      </w:tr>
      <w:tr w:rsidR="00CC4A4F" w:rsidRPr="00DC5106" w:rsidTr="006E40A2">
        <w:trPr>
          <w:trHeight w:val="1653"/>
        </w:trPr>
        <w:tc>
          <w:tcPr>
            <w:tcW w:w="26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13-00002-З</w:t>
            </w:r>
            <w:r>
              <w:rPr>
                <w:rFonts w:ascii="Times New Roman" w:hAnsi="Times New Roman"/>
                <w:sz w:val="20"/>
                <w:szCs w:val="20"/>
              </w:rPr>
              <w:t>-00592-250914</w:t>
            </w:r>
          </w:p>
        </w:tc>
        <w:tc>
          <w:tcPr>
            <w:tcW w:w="82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 xml:space="preserve">Полигон ТБО </w:t>
            </w:r>
          </w:p>
        </w:tc>
        <w:tc>
          <w:tcPr>
            <w:tcW w:w="461"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 xml:space="preserve">Захоронение отходов </w:t>
            </w:r>
          </w:p>
        </w:tc>
        <w:tc>
          <w:tcPr>
            <w:tcW w:w="121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строительный 9120060001000,</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кухонь и предприятий общественного питания 9120100000000,</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Пыль (или порошок) от шлифования черных металлов с содержанием металла 50% и более 3515036611004,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из жилищ несортированные (исключая крупногабаритные) 9110010001004,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от бытовых помещений организаций несортированный (исключая крупногабаритный) 9120040001004,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при механической и биологической очистке сточных вод 9430000000000,</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потребления на производстве, подобные коммунальным (смет с территории гаража) 9120000000000</w:t>
            </w:r>
          </w:p>
        </w:tc>
        <w:tc>
          <w:tcPr>
            <w:tcW w:w="483"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89226000000</w:t>
            </w:r>
          </w:p>
        </w:tc>
        <w:tc>
          <w:tcPr>
            <w:tcW w:w="48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 Павловка,  Ичалковский района, Республика Мордовия</w:t>
            </w:r>
          </w:p>
        </w:tc>
        <w:tc>
          <w:tcPr>
            <w:tcW w:w="742"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ООО «Водоснаб»</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431640, Республика Мордовия, Ичалковский район, с. Кемля, пер. Спортивный, 2</w:t>
            </w:r>
          </w:p>
          <w:p w:rsidR="00CC4A4F" w:rsidRPr="00DC5106" w:rsidRDefault="00CC4A4F" w:rsidP="00A55CFE">
            <w:pPr>
              <w:spacing w:after="0" w:line="240" w:lineRule="auto"/>
              <w:rPr>
                <w:rFonts w:ascii="Times New Roman" w:hAnsi="Times New Roman"/>
                <w:color w:val="000000"/>
                <w:sz w:val="20"/>
                <w:szCs w:val="20"/>
              </w:rPr>
            </w:pPr>
          </w:p>
        </w:tc>
      </w:tr>
      <w:tr w:rsidR="00CC4A4F" w:rsidRPr="00DC5106" w:rsidTr="006E40A2">
        <w:trPr>
          <w:trHeight w:val="1653"/>
        </w:trPr>
        <w:tc>
          <w:tcPr>
            <w:tcW w:w="26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13-00003-З</w:t>
            </w:r>
            <w:r>
              <w:rPr>
                <w:rFonts w:ascii="Times New Roman" w:hAnsi="Times New Roman"/>
                <w:sz w:val="20"/>
                <w:szCs w:val="20"/>
              </w:rPr>
              <w:t>-00592-250914</w:t>
            </w:r>
          </w:p>
        </w:tc>
        <w:tc>
          <w:tcPr>
            <w:tcW w:w="82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Полигон ТБО</w:t>
            </w:r>
          </w:p>
        </w:tc>
        <w:tc>
          <w:tcPr>
            <w:tcW w:w="461"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Кора с примесью земли 1711010201004,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древесных строительных лесоматериалов, в том числе от сноса и разборки строений 1712050001004,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Древесные отходы с пропиткой и покрытиями несортированные 1712200001014,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Опилки разнородной древесины (например, содержащие опилки древесно-стружечных и/или древесно-волокнистых плит) 1719010101004,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Стружка разнородной древесины (например, содержащая стружку древесно-стружечных и/или древесно-волокнистых плит) 1719010201004,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Обрезь разнородной древесины (например, содержащая обрезь древесно-стружечных и/или древесно-волокнистых плит) 1719010601004,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рубероида 1872040101014,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толи 1872040201014,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Разнородные отходы бумаги и картона (например, содержащие отходы фотобумаги) 1879010001004,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шлаковаты 3140160101004,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затвердевшего строительного раствора в кусковой форме 3140540101014</w:t>
            </w:r>
          </w:p>
        </w:tc>
        <w:tc>
          <w:tcPr>
            <w:tcW w:w="483"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89203000000</w:t>
            </w:r>
          </w:p>
        </w:tc>
        <w:tc>
          <w:tcPr>
            <w:tcW w:w="48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г.Ардатов,</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Ардатовский район, Республика Мордовия</w:t>
            </w:r>
          </w:p>
        </w:tc>
        <w:tc>
          <w:tcPr>
            <w:tcW w:w="742"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ООО «Управдом»</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431860, Республика Мордовия, ардатовский район, г.Ардатов, ул.Чапаева, 41</w:t>
            </w:r>
          </w:p>
          <w:p w:rsidR="00CC4A4F" w:rsidRPr="00DC5106" w:rsidRDefault="00CC4A4F" w:rsidP="00A55CFE">
            <w:pPr>
              <w:spacing w:after="0" w:line="240" w:lineRule="auto"/>
              <w:rPr>
                <w:rFonts w:ascii="Times New Roman" w:hAnsi="Times New Roman"/>
                <w:color w:val="000000"/>
                <w:sz w:val="20"/>
                <w:szCs w:val="20"/>
              </w:rPr>
            </w:pPr>
          </w:p>
        </w:tc>
      </w:tr>
      <w:tr w:rsidR="00CC4A4F" w:rsidRPr="00DC5106" w:rsidTr="006E40A2">
        <w:trPr>
          <w:trHeight w:val="1653"/>
        </w:trPr>
        <w:tc>
          <w:tcPr>
            <w:tcW w:w="26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13-00004-З</w:t>
            </w:r>
            <w:r>
              <w:rPr>
                <w:rFonts w:ascii="Times New Roman" w:hAnsi="Times New Roman"/>
                <w:sz w:val="20"/>
                <w:szCs w:val="20"/>
              </w:rPr>
              <w:t>-00592-250914</w:t>
            </w:r>
          </w:p>
        </w:tc>
        <w:tc>
          <w:tcPr>
            <w:tcW w:w="82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 xml:space="preserve">Полигон ТБО </w:t>
            </w:r>
          </w:p>
        </w:tc>
        <w:tc>
          <w:tcPr>
            <w:tcW w:w="461"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6E40A2" w:rsidRDefault="00CC4A4F" w:rsidP="00A55CFE">
            <w:pPr>
              <w:pStyle w:val="ConsPlusNormal"/>
              <w:widowControl/>
              <w:ind w:firstLine="0"/>
              <w:rPr>
                <w:rFonts w:ascii="Times New Roman" w:hAnsi="Times New Roman" w:cs="Times New Roman"/>
                <w:color w:val="000000"/>
              </w:rPr>
            </w:pPr>
            <w:r w:rsidRPr="006E40A2">
              <w:rPr>
                <w:rFonts w:ascii="Times New Roman" w:hAnsi="Times New Roman" w:cs="Times New Roman"/>
                <w:color w:val="000000"/>
              </w:rPr>
              <w:t>Мусор от бытовых помещений организаций несортированный (исключая крупногабаритный) 9120040001004,</w:t>
            </w:r>
          </w:p>
          <w:p w:rsidR="00CC4A4F" w:rsidRPr="006E40A2" w:rsidRDefault="00CC4A4F" w:rsidP="00A55CFE">
            <w:pPr>
              <w:pStyle w:val="ConsPlusNormal"/>
              <w:widowControl/>
              <w:ind w:firstLine="0"/>
              <w:rPr>
                <w:rFonts w:ascii="Times New Roman" w:hAnsi="Times New Roman" w:cs="Times New Roman"/>
                <w:color w:val="000000"/>
              </w:rPr>
            </w:pPr>
            <w:r w:rsidRPr="006E40A2">
              <w:rPr>
                <w:rFonts w:ascii="Times New Roman" w:hAnsi="Times New Roman" w:cs="Times New Roman"/>
                <w:color w:val="000000"/>
              </w:rPr>
              <w:t xml:space="preserve">Отходы из жилищ несортированные (исключая крупногабаритные) </w:t>
            </w:r>
          </w:p>
          <w:p w:rsidR="00CC4A4F" w:rsidRPr="006E40A2" w:rsidRDefault="00CC4A4F" w:rsidP="00A55CFE">
            <w:pPr>
              <w:pStyle w:val="ConsPlusNormal"/>
              <w:widowControl/>
              <w:ind w:firstLine="0"/>
              <w:rPr>
                <w:rFonts w:ascii="Times New Roman" w:hAnsi="Times New Roman" w:cs="Times New Roman"/>
                <w:color w:val="000000"/>
              </w:rPr>
            </w:pPr>
            <w:r w:rsidRPr="006E40A2">
              <w:rPr>
                <w:rFonts w:ascii="Times New Roman" w:hAnsi="Times New Roman" w:cs="Times New Roman"/>
                <w:color w:val="000000"/>
              </w:rPr>
              <w:t>9110010001004,</w:t>
            </w:r>
          </w:p>
          <w:p w:rsidR="00CC4A4F" w:rsidRPr="006E40A2" w:rsidRDefault="00CC4A4F" w:rsidP="00A55CFE">
            <w:pPr>
              <w:pStyle w:val="ConsPlusTitle"/>
              <w:widowControl/>
              <w:rPr>
                <w:b w:val="0"/>
                <w:color w:val="000000"/>
                <w:sz w:val="20"/>
                <w:szCs w:val="20"/>
              </w:rPr>
            </w:pPr>
            <w:r w:rsidRPr="006E40A2">
              <w:rPr>
                <w:b w:val="0"/>
                <w:color w:val="000000"/>
                <w:sz w:val="20"/>
                <w:szCs w:val="20"/>
              </w:rPr>
              <w:t>Мусор строительный от разборки зданий 9120060101004,</w:t>
            </w:r>
          </w:p>
          <w:p w:rsidR="00CC4A4F" w:rsidRPr="006E40A2" w:rsidRDefault="00CC4A4F" w:rsidP="00A55CFE">
            <w:pPr>
              <w:pStyle w:val="ConsPlusTitle"/>
              <w:widowControl/>
              <w:rPr>
                <w:b w:val="0"/>
                <w:color w:val="000000"/>
                <w:sz w:val="20"/>
                <w:szCs w:val="20"/>
              </w:rPr>
            </w:pPr>
            <w:r w:rsidRPr="006E40A2">
              <w:rPr>
                <w:b w:val="0"/>
                <w:color w:val="000000"/>
                <w:sz w:val="20"/>
                <w:szCs w:val="20"/>
              </w:rPr>
              <w:t xml:space="preserve">Отходы потребления на производстве, подобные коммунальным (мусор от транспортных предприятий, транспортных средств) </w:t>
            </w:r>
          </w:p>
          <w:p w:rsidR="00CC4A4F" w:rsidRPr="006E40A2" w:rsidRDefault="00CC4A4F" w:rsidP="00A55CFE">
            <w:pPr>
              <w:pStyle w:val="BalloonText"/>
              <w:ind w:firstLine="0"/>
              <w:rPr>
                <w:rFonts w:ascii="Times New Roman" w:hAnsi="Times New Roman"/>
                <w:color w:val="000000"/>
                <w:sz w:val="20"/>
                <w:szCs w:val="20"/>
              </w:rPr>
            </w:pPr>
            <w:r w:rsidRPr="006E40A2">
              <w:rPr>
                <w:rFonts w:ascii="Times New Roman" w:hAnsi="Times New Roman"/>
                <w:color w:val="000000"/>
                <w:sz w:val="20"/>
                <w:szCs w:val="20"/>
              </w:rPr>
              <w:t>9120000000000,</w:t>
            </w:r>
          </w:p>
          <w:p w:rsidR="00CC4A4F" w:rsidRPr="006E40A2" w:rsidRDefault="00CC4A4F" w:rsidP="00A55CFE">
            <w:pPr>
              <w:pStyle w:val="ConsPlusTitle"/>
              <w:widowControl/>
              <w:rPr>
                <w:b w:val="0"/>
                <w:color w:val="000000"/>
                <w:sz w:val="20"/>
                <w:szCs w:val="20"/>
              </w:rPr>
            </w:pPr>
            <w:r w:rsidRPr="006E40A2">
              <w:rPr>
                <w:b w:val="0"/>
                <w:color w:val="000000"/>
                <w:sz w:val="20"/>
                <w:szCs w:val="20"/>
              </w:rPr>
              <w:t xml:space="preserve">Отходы кухонь и предприятий общественного питания </w:t>
            </w:r>
          </w:p>
          <w:p w:rsidR="00CC4A4F" w:rsidRPr="006E40A2" w:rsidRDefault="00CC4A4F" w:rsidP="00A55CFE">
            <w:pPr>
              <w:pStyle w:val="ConsPlusTitle"/>
              <w:widowControl/>
              <w:rPr>
                <w:b w:val="0"/>
                <w:color w:val="000000"/>
                <w:sz w:val="20"/>
                <w:szCs w:val="20"/>
              </w:rPr>
            </w:pPr>
            <w:r w:rsidRPr="006E40A2">
              <w:rPr>
                <w:b w:val="0"/>
                <w:color w:val="000000"/>
                <w:sz w:val="20"/>
                <w:szCs w:val="20"/>
              </w:rPr>
              <w:t>9120100000000,</w:t>
            </w:r>
          </w:p>
          <w:p w:rsidR="00CC4A4F" w:rsidRPr="006E40A2" w:rsidRDefault="00CC4A4F" w:rsidP="00A55CFE">
            <w:pPr>
              <w:pStyle w:val="ConsPlusTitle"/>
              <w:widowControl/>
              <w:rPr>
                <w:b w:val="0"/>
                <w:color w:val="000000"/>
                <w:sz w:val="20"/>
                <w:szCs w:val="20"/>
              </w:rPr>
            </w:pPr>
            <w:r w:rsidRPr="006E40A2">
              <w:rPr>
                <w:b w:val="0"/>
                <w:color w:val="000000"/>
                <w:sz w:val="20"/>
                <w:szCs w:val="20"/>
              </w:rPr>
              <w:t xml:space="preserve">Прочие коммунальные отходы (смет с территории организаций, мусор от складских помещений, отходы от газонов, цветников, древесно-кустарниковых посадок) </w:t>
            </w:r>
          </w:p>
          <w:p w:rsidR="00CC4A4F" w:rsidRPr="006E40A2" w:rsidRDefault="00CC4A4F" w:rsidP="00A55CFE">
            <w:pPr>
              <w:pStyle w:val="ConsPlusTitle"/>
              <w:widowControl/>
              <w:rPr>
                <w:b w:val="0"/>
                <w:color w:val="000000"/>
                <w:sz w:val="20"/>
                <w:szCs w:val="20"/>
              </w:rPr>
            </w:pPr>
            <w:r w:rsidRPr="006E40A2">
              <w:rPr>
                <w:b w:val="0"/>
                <w:snapToGrid w:val="0"/>
                <w:color w:val="000000"/>
                <w:sz w:val="20"/>
                <w:szCs w:val="20"/>
              </w:rPr>
              <w:t>9900000000000,</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snapToGrid w:val="0"/>
                <w:color w:val="000000"/>
                <w:sz w:val="20"/>
                <w:szCs w:val="20"/>
              </w:rPr>
              <w:t>Отходы (осадки) при механической и биологической очистке сточных вод  9430000000000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89246000000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lang w:eastAsia="ru-RU"/>
              </w:rPr>
              <w:t>с. Старое Шайгово, Старошайговский район, Республика Мордовия</w:t>
            </w:r>
          </w:p>
        </w:tc>
        <w:tc>
          <w:tcPr>
            <w:tcW w:w="742" w:type="pct"/>
          </w:tcPr>
          <w:p w:rsidR="00CC4A4F" w:rsidRPr="00DC5106" w:rsidRDefault="00CC4A4F" w:rsidP="00A55CFE">
            <w:pPr>
              <w:spacing w:after="0" w:line="240" w:lineRule="auto"/>
              <w:ind w:right="141"/>
              <w:rPr>
                <w:rFonts w:ascii="Times New Roman" w:hAnsi="Times New Roman"/>
                <w:sz w:val="20"/>
                <w:szCs w:val="20"/>
                <w:lang w:eastAsia="ru-RU"/>
              </w:rPr>
            </w:pPr>
            <w:r w:rsidRPr="00DC5106">
              <w:rPr>
                <w:rFonts w:ascii="Times New Roman" w:hAnsi="Times New Roman"/>
                <w:sz w:val="20"/>
                <w:szCs w:val="20"/>
                <w:lang w:eastAsia="ru-RU"/>
              </w:rPr>
              <w:t xml:space="preserve">Муниципальное унитарное предприятие Старошайговского муниципального района Республики Мордовия «Старошайговское </w:t>
            </w:r>
          </w:p>
          <w:p w:rsidR="00CC4A4F" w:rsidRPr="00DC5106" w:rsidRDefault="00CC4A4F" w:rsidP="00A55CFE">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жилищно-коммунальное хозяйство»</w:t>
            </w:r>
          </w:p>
          <w:p w:rsidR="00CC4A4F" w:rsidRPr="00DC5106" w:rsidRDefault="00CC4A4F" w:rsidP="00A55CFE">
            <w:pPr>
              <w:spacing w:after="0" w:line="240" w:lineRule="auto"/>
              <w:ind w:right="141"/>
              <w:rPr>
                <w:rFonts w:ascii="Times New Roman" w:hAnsi="Times New Roman"/>
                <w:sz w:val="20"/>
                <w:szCs w:val="20"/>
                <w:lang w:eastAsia="ru-RU"/>
              </w:rPr>
            </w:pPr>
            <w:r w:rsidRPr="00DC5106">
              <w:rPr>
                <w:rFonts w:ascii="Times New Roman" w:hAnsi="Times New Roman"/>
                <w:sz w:val="20"/>
                <w:szCs w:val="20"/>
                <w:lang w:eastAsia="ru-RU"/>
              </w:rPr>
              <w:t>431540, Республика Мордовия, Старошайговский район, с. Старое Шайгово, ул. Ленина, д.7 «А»</w:t>
            </w:r>
          </w:p>
          <w:p w:rsidR="00CC4A4F" w:rsidRPr="00DC5106" w:rsidRDefault="00CC4A4F" w:rsidP="00A55CFE">
            <w:pPr>
              <w:spacing w:after="0" w:line="240" w:lineRule="auto"/>
              <w:rPr>
                <w:rFonts w:ascii="Times New Roman" w:hAnsi="Times New Roman"/>
                <w:sz w:val="20"/>
                <w:szCs w:val="20"/>
              </w:rPr>
            </w:pPr>
          </w:p>
        </w:tc>
      </w:tr>
      <w:tr w:rsidR="00CC4A4F" w:rsidRPr="00DC5106" w:rsidTr="006E40A2">
        <w:trPr>
          <w:trHeight w:val="1653"/>
        </w:trPr>
        <w:tc>
          <w:tcPr>
            <w:tcW w:w="26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13-00005-З</w:t>
            </w:r>
            <w:r>
              <w:rPr>
                <w:rFonts w:ascii="Times New Roman" w:hAnsi="Times New Roman"/>
                <w:sz w:val="20"/>
                <w:szCs w:val="20"/>
              </w:rPr>
              <w:t>-00592-250914</w:t>
            </w:r>
          </w:p>
        </w:tc>
        <w:tc>
          <w:tcPr>
            <w:tcW w:w="82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Полигон ТБО</w:t>
            </w:r>
          </w:p>
        </w:tc>
        <w:tc>
          <w:tcPr>
            <w:tcW w:w="461"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от жилищ несортированные (исключая крупногабаритный) 9110010001004,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от бытовых помещений организаций не сортированный (исключая крупногабаритный) 9120040001004,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Производственный мусор от транспортных предприятий 9120080001014,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Смет с территории организаций, содержащий опасные компоненты в количестве, соответствующем 4-му классу опасности 9120010201014</w:t>
            </w:r>
          </w:p>
        </w:tc>
        <w:tc>
          <w:tcPr>
            <w:tcW w:w="483"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89254000000</w:t>
            </w:r>
          </w:p>
        </w:tc>
        <w:tc>
          <w:tcPr>
            <w:tcW w:w="48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д. Бобровка, Торбеевский район, Республика Мордовия</w:t>
            </w:r>
          </w:p>
        </w:tc>
        <w:tc>
          <w:tcPr>
            <w:tcW w:w="742"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ООО «Жилсервис»</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431030, Республика Мордовия, Торбеевский район, п. Торбеево, ул. Интернациональная, 9</w:t>
            </w:r>
          </w:p>
          <w:p w:rsidR="00CC4A4F" w:rsidRPr="00DC5106" w:rsidRDefault="00CC4A4F" w:rsidP="00A55CFE">
            <w:pPr>
              <w:spacing w:after="0" w:line="240" w:lineRule="auto"/>
              <w:rPr>
                <w:rFonts w:ascii="Times New Roman" w:hAnsi="Times New Roman"/>
                <w:color w:val="000000"/>
                <w:sz w:val="20"/>
                <w:szCs w:val="20"/>
              </w:rPr>
            </w:pPr>
          </w:p>
        </w:tc>
      </w:tr>
      <w:tr w:rsidR="00CC4A4F" w:rsidRPr="00DC5106" w:rsidTr="006E40A2">
        <w:trPr>
          <w:trHeight w:val="1653"/>
        </w:trPr>
        <w:tc>
          <w:tcPr>
            <w:tcW w:w="26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13-00006-З</w:t>
            </w:r>
            <w:r>
              <w:rPr>
                <w:rFonts w:ascii="Times New Roman" w:hAnsi="Times New Roman"/>
                <w:sz w:val="20"/>
                <w:szCs w:val="20"/>
              </w:rPr>
              <w:t>-00592-250914</w:t>
            </w:r>
          </w:p>
        </w:tc>
        <w:tc>
          <w:tcPr>
            <w:tcW w:w="82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 xml:space="preserve">Полигон по размещению ТБО и приравненных к ним промышленных отходов </w:t>
            </w:r>
          </w:p>
        </w:tc>
        <w:tc>
          <w:tcPr>
            <w:tcW w:w="461"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затвердевшего поливинилхлорида и пенопласта на его базе 5710160001004,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стеклоткани 5710320101004,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смеси затвердевших разнородных пластмасс 5710990001004,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Смет из производственных помещений, транспортных средств, содержащий опасные компоненты в количестве, соответствующем 4-му классу опасности 5990040201014,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от жилищ несортированные (исключая крупногабаритный) 9110010001004,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Смет с территории организаций, содержащий опасные компоненты в количестве, соответствующем 4-му классу опасности 9120010201014,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от бытовых помещений организаций не сортированный (исключая крупногабаритный) 9120040001004,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от ремонтных и строительных работ9120060201014,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складских помещений 9120070001074,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Производственный мусор от транспортных предприятий 9120080001014,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кухонь и организаций общественного питания 9120100201074,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Растительные отходы от ухода за газонами, цветниками, древесно-кустарниковыми посадками, не содержащие опасные компоненты в количестве, соответствующем 4-му классу опасности 9150040201074,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Медицинские отходы класса А  9710000000000,</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Перчатки латексные одноразовые обеззараженные (дезинфицированные) отработанные9710160013014,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хлопчатобумажные одноразовые обеззараженные медицинских учреждений9710250013014,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стекла от фармацевтических препаратов обезвреженные 9710350013014,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Осадки ливневых сточных вод с территории предприятий и организаций, содержащие опасные компоненты в количестве, соответствующем 4-му классу опасности 9440100204014,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Осадки с иловых карт после механической и биологической очистки муниципальных сточных вод, содержащие опасные компоненты в количестве, соответствующем 4-му классу опасности 9430110204014</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89401000000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с. Михайловка, Лямбирский район, Республика Мордовия  </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КУ г.о. Саранск «Дирекция коммунального хозяйства и благоустройства»</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430016, РМ, г. Саранск, ул. Терешковой, д.5</w:t>
            </w:r>
          </w:p>
          <w:p w:rsidR="00CC4A4F" w:rsidRPr="00DC5106" w:rsidRDefault="00CC4A4F" w:rsidP="00A55CFE">
            <w:pPr>
              <w:spacing w:after="0" w:line="240" w:lineRule="auto"/>
              <w:rPr>
                <w:rFonts w:ascii="Times New Roman" w:hAnsi="Times New Roman"/>
                <w:sz w:val="20"/>
                <w:szCs w:val="20"/>
              </w:rPr>
            </w:pPr>
          </w:p>
        </w:tc>
      </w:tr>
      <w:tr w:rsidR="00CC4A4F" w:rsidRPr="00DC5106" w:rsidTr="006E40A2">
        <w:trPr>
          <w:trHeight w:val="1653"/>
        </w:trPr>
        <w:tc>
          <w:tcPr>
            <w:tcW w:w="26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13-00007-З</w:t>
            </w:r>
            <w:r>
              <w:rPr>
                <w:rFonts w:ascii="Times New Roman" w:hAnsi="Times New Roman"/>
                <w:sz w:val="20"/>
                <w:szCs w:val="20"/>
              </w:rPr>
              <w:t>-00592-250914</w:t>
            </w:r>
          </w:p>
        </w:tc>
        <w:tc>
          <w:tcPr>
            <w:tcW w:w="82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Полигон ТБО</w:t>
            </w:r>
          </w:p>
        </w:tc>
        <w:tc>
          <w:tcPr>
            <w:tcW w:w="461"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 xml:space="preserve">Отходы из жилищ несортированные (исключая крупногабаритные) 73111001724,                       </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 xml:space="preserve">Мусор и смет уличный 73120001724, </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Мусор от офисных и бытовых помещений организаций несортированный (исключая крупногабаритный) 73310001724,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Мусор и смет производственных помещений малоопасный  73321001724,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Мусор и смет от складских помещений малоопасный 73322001724,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Смет с территории гаража, автостоянки малоопасный 733310 01714,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Смет с территории предприятия малоопасный 73339001714,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Отходы кухонь и организаций общественного питания несортированные прочие 73610002724,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Отходы (мусор) от строительных и ремонтных работ 89000001724</w:t>
            </w:r>
          </w:p>
          <w:p w:rsidR="00CC4A4F" w:rsidRPr="00DC5106" w:rsidRDefault="00CC4A4F" w:rsidP="00A55CFE">
            <w:pPr>
              <w:spacing w:after="0" w:line="240" w:lineRule="auto"/>
              <w:rPr>
                <w:rFonts w:ascii="Times New Roman" w:hAnsi="Times New Roman"/>
                <w:color w:val="000000"/>
                <w:sz w:val="20"/>
                <w:szCs w:val="20"/>
              </w:rPr>
            </w:pPr>
          </w:p>
        </w:tc>
        <w:tc>
          <w:tcPr>
            <w:tcW w:w="483"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89257000000</w:t>
            </w:r>
          </w:p>
        </w:tc>
        <w:tc>
          <w:tcPr>
            <w:tcW w:w="48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 Большое М, Чамзинский район, Республика Мордовия</w:t>
            </w:r>
          </w:p>
        </w:tc>
        <w:tc>
          <w:tcPr>
            <w:tcW w:w="742"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ООО</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«Спецавтохозяйство»</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431700, Республика Мордовия, Чамзинский район, п. Чамзинка, ул. Республиканская, 17А</w:t>
            </w:r>
          </w:p>
          <w:p w:rsidR="00CC4A4F" w:rsidRPr="00DC5106" w:rsidRDefault="00CC4A4F" w:rsidP="00A55CFE">
            <w:pPr>
              <w:spacing w:after="0" w:line="240" w:lineRule="auto"/>
              <w:rPr>
                <w:rFonts w:ascii="Times New Roman" w:hAnsi="Times New Roman"/>
                <w:color w:val="000000"/>
                <w:sz w:val="20"/>
                <w:szCs w:val="20"/>
              </w:rPr>
            </w:pPr>
          </w:p>
        </w:tc>
      </w:tr>
      <w:tr w:rsidR="00CC4A4F" w:rsidRPr="00DC5106" w:rsidTr="006E40A2">
        <w:trPr>
          <w:trHeight w:val="1653"/>
        </w:trPr>
        <w:tc>
          <w:tcPr>
            <w:tcW w:w="26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13-00008-З</w:t>
            </w:r>
            <w:r>
              <w:rPr>
                <w:rFonts w:ascii="Times New Roman" w:hAnsi="Times New Roman"/>
                <w:sz w:val="20"/>
                <w:szCs w:val="20"/>
              </w:rPr>
              <w:t>-00592-250914</w:t>
            </w:r>
          </w:p>
        </w:tc>
        <w:tc>
          <w:tcPr>
            <w:tcW w:w="82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Полигон ТБО</w:t>
            </w:r>
          </w:p>
        </w:tc>
        <w:tc>
          <w:tcPr>
            <w:tcW w:w="461"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 xml:space="preserve">Отходы из жилищ несортированные (исключая крупногабаритные) 73111001724,                       </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 xml:space="preserve">Мусор и смет уличный 73120001724, </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Мусор от офисных и бытовых помещений организаций несортированный (исключая крупногабаритный) 73310001724,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Мусор и смет производственных помещений малоопасный  73321001724,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Мусор и смет от складских помещений малоопасный 73322001724,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Смет с территории гаража, автостоянки малоопасный 733310 01714,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Смет с территории предприятия малоопасный 73339001714,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Отходы кухонь и организаций общественного питания несортированные прочие 73610002724,</w:t>
            </w:r>
          </w:p>
          <w:p w:rsidR="00CC4A4F" w:rsidRPr="006E40A2" w:rsidRDefault="00CC4A4F" w:rsidP="00A55CFE">
            <w:pPr>
              <w:pStyle w:val="ConsPlusCell"/>
              <w:jc w:val="both"/>
              <w:rPr>
                <w:rFonts w:ascii="Times New Roman" w:hAnsi="Times New Roman" w:cs="Times New Roman"/>
              </w:rPr>
            </w:pPr>
            <w:r w:rsidRPr="006E40A2">
              <w:rPr>
                <w:rFonts w:ascii="Times New Roman" w:hAnsi="Times New Roman" w:cs="Times New Roman"/>
              </w:rPr>
              <w:t>Отходы (мусор) от строительных и ремонтных работ 89000001724</w:t>
            </w:r>
          </w:p>
          <w:p w:rsidR="00CC4A4F" w:rsidRPr="00DC5106" w:rsidRDefault="00CC4A4F" w:rsidP="00A55CFE">
            <w:pPr>
              <w:spacing w:after="0" w:line="240" w:lineRule="auto"/>
              <w:rPr>
                <w:rFonts w:ascii="Times New Roman" w:hAnsi="Times New Roman"/>
                <w:color w:val="000000"/>
                <w:sz w:val="20"/>
                <w:szCs w:val="20"/>
              </w:rPr>
            </w:pPr>
          </w:p>
        </w:tc>
        <w:tc>
          <w:tcPr>
            <w:tcW w:w="483"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89216000000</w:t>
            </w:r>
          </w:p>
        </w:tc>
        <w:tc>
          <w:tcPr>
            <w:tcW w:w="48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 Дубенки, Дубенский  район, Республика Мордовия</w:t>
            </w:r>
          </w:p>
        </w:tc>
        <w:tc>
          <w:tcPr>
            <w:tcW w:w="742"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ООО</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«Спецавтохозяйство»</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431700, Республика Мордовия, Чамзинский район, п. Чамзинка, ул. Республиканская, 17А</w:t>
            </w:r>
          </w:p>
          <w:p w:rsidR="00CC4A4F" w:rsidRPr="00DC5106" w:rsidRDefault="00CC4A4F" w:rsidP="00A55CFE">
            <w:pPr>
              <w:spacing w:after="0" w:line="240" w:lineRule="auto"/>
              <w:rPr>
                <w:rFonts w:ascii="Times New Roman" w:hAnsi="Times New Roman"/>
                <w:color w:val="000000"/>
                <w:sz w:val="20"/>
                <w:szCs w:val="20"/>
              </w:rPr>
            </w:pPr>
          </w:p>
        </w:tc>
      </w:tr>
      <w:tr w:rsidR="00CC4A4F" w:rsidRPr="00DC5106" w:rsidTr="006E40A2">
        <w:trPr>
          <w:trHeight w:val="1653"/>
        </w:trPr>
        <w:tc>
          <w:tcPr>
            <w:tcW w:w="266"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13-00009-З</w:t>
            </w:r>
            <w:r>
              <w:rPr>
                <w:rFonts w:ascii="Times New Roman" w:hAnsi="Times New Roman"/>
                <w:sz w:val="20"/>
                <w:szCs w:val="20"/>
              </w:rPr>
              <w:t>-00592-250914</w:t>
            </w:r>
          </w:p>
        </w:tc>
        <w:tc>
          <w:tcPr>
            <w:tcW w:w="82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ПолигонТБО</w:t>
            </w:r>
          </w:p>
        </w:tc>
        <w:tc>
          <w:tcPr>
            <w:tcW w:w="461"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Пыль древесная от шлифовки натуральной чистой древесины  1711070011004,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Пыль (или порошок) от шлифования черных металлов с содержанием металла 50% и более 3515036611004,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оксидов и гидроксидов (осадок гидроксида кальция) 5130000000000,</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Камеры пневматические отработанные 5750020113004,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Покрышки отработанные 5750020213004,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из жилищ несортированные (исключая крупногабаритные) 9110010001004,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потребления на производстве, подобные коммунальным (смет  из гаража) 9120000000000</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потребления на производстве, подобные коммунальным (смет с территории) 9120000000000,</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от учреждений организаций несортированный (исключая крупногабаритный) 9120040001004,</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твердых производственных материалов, загрязненные нефтяными и минеральными жировыми продуктами 9200000000000</w:t>
            </w:r>
          </w:p>
        </w:tc>
        <w:tc>
          <w:tcPr>
            <w:tcW w:w="483" w:type="pct"/>
          </w:tcPr>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89207000000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Птицсовхоз «Сараст», Атяшевский район, Республика Мордовия</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МП Атяшевского городского поселения Атяшевского муниципального района Республики Мордовия «Жилищно – коммунальное хозяйство</w:t>
            </w:r>
          </w:p>
        </w:tc>
      </w:tr>
      <w:tr w:rsidR="00CC4A4F" w:rsidRPr="00DC5106" w:rsidTr="001B43AC">
        <w:trPr>
          <w:trHeight w:val="270"/>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Республика Саха (Якутия)</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14-00001-З-00592-250914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321-44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14-00002-З-00592-250914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321-45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14-00003-З-00592-250914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321-46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552"/>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14-00004-З-00592-250914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321-48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14-00005-З-00592-250914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321-50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 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left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14-00006-З-00592-250914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321-51 ША на Чаяндинском нефтегазоконденсатном месторождении (НГКМ) ООО "Газпром геологоразведка"</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 Отходы (осадки) из выгребных ям и хозяйственно-бытовые стоки; 3140270101995 Бойбетонных изделий, отходы бетона в кусковой форме</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835"/>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14-00007-З-00592-250914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321-54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left w:val="single" w:sz="8" w:space="0" w:color="auto"/>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14-00008-З-00592-250914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321-56 ША на Чаяндинском нефтегазоконденсатном месторождении (НГКМ) ООО "Газпром геологоразведка"</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top w:val="nil"/>
              <w:left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14-00009-З-00592-250914</w:t>
            </w:r>
          </w:p>
        </w:tc>
        <w:tc>
          <w:tcPr>
            <w:tcW w:w="820" w:type="pct"/>
            <w:tcBorders>
              <w:top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321-59 ША на Чаяндинском нефтегазоконденсатном месторождении (НГКМ) ООО "Газпром геологоразведка"</w:t>
            </w:r>
          </w:p>
        </w:tc>
        <w:tc>
          <w:tcPr>
            <w:tcW w:w="461"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977"/>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14-00010-З-00592-250914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321-60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left w:val="single" w:sz="8" w:space="0" w:color="auto"/>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14-00011-З-00592-250914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321-61г ША на Чаяндинском нефтегазоконденсатном месторождении (НГКМ) ООО "Газпром геологоразведка"</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top w:val="nil"/>
              <w:left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14-00012-З-00592-250914</w:t>
            </w:r>
          </w:p>
        </w:tc>
        <w:tc>
          <w:tcPr>
            <w:tcW w:w="820" w:type="pct"/>
            <w:tcBorders>
              <w:top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321-62 ША на Чаяндинском нефтегазоконденсатном месторождении (НГКМ) ООО "Газпром геологоразведка"</w:t>
            </w:r>
          </w:p>
        </w:tc>
        <w:tc>
          <w:tcPr>
            <w:tcW w:w="461"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260"/>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14-00013-З-00592-250914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321-63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left w:val="single" w:sz="8" w:space="0" w:color="auto"/>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14-00014-З-00592-250914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321-60 ША на Чаяндинском нефтегазоконденсатном месторождении (НГКМ) ООО "Газпром геологоразведка"</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top w:val="nil"/>
              <w:left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14-00015-З-00592-250914</w:t>
            </w:r>
          </w:p>
        </w:tc>
        <w:tc>
          <w:tcPr>
            <w:tcW w:w="820" w:type="pct"/>
            <w:tcBorders>
              <w:top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321-60 ША на Чаяндинском нефтегазоконденсатном месторождении (НГКМ) ООО "Газпром геологоразведка"</w:t>
            </w:r>
          </w:p>
        </w:tc>
        <w:tc>
          <w:tcPr>
            <w:tcW w:w="461"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14-00016-З-00592-250914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321-66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left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14-00017-З-00592-250914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321-67 ША на Чаяндинском нефтегазоконденсатном месторождении (НГКМ) ООО "Газпром геологоразведка"</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410"/>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14-00018-З-00592-250914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321-66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left w:val="single" w:sz="8" w:space="0" w:color="auto"/>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14-00019-З-00592-250914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321-70 ША на Чаяндинском нефтегазоконденсатном месторождении (НГКМ) ООО "Газпром геологоразведка"</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top w:val="nil"/>
              <w:left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14-00020-З-00592-250914</w:t>
            </w:r>
          </w:p>
        </w:tc>
        <w:tc>
          <w:tcPr>
            <w:tcW w:w="820" w:type="pct"/>
            <w:tcBorders>
              <w:top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321-71 ША на Чаяндинском нефтегазоконденсатном месторождении (НГКМ) ООО "Газпром геологоразведка"</w:t>
            </w:r>
          </w:p>
        </w:tc>
        <w:tc>
          <w:tcPr>
            <w:tcW w:w="461"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551"/>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14-00021-З-00592-250914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321-72г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left w:val="single" w:sz="8" w:space="0" w:color="auto"/>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14-00022-З-00592-250914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321-73 ША на Чаяндинском нефтегазоконденсатном месторождении (НГКМ) ООО "Газпром геологоразведка"</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top w:val="nil"/>
              <w:left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14-00023-З-00592-250914</w:t>
            </w:r>
          </w:p>
        </w:tc>
        <w:tc>
          <w:tcPr>
            <w:tcW w:w="820" w:type="pct"/>
            <w:tcBorders>
              <w:top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321-74 ША на Чаяндинском нефтегазоконденсатном месторождении (НГКМ) ООО "Газпром геологоразведка"</w:t>
            </w:r>
          </w:p>
        </w:tc>
        <w:tc>
          <w:tcPr>
            <w:tcW w:w="461"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top w:val="nil"/>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977"/>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14-00024-З-00592-250914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321-76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left w:val="single" w:sz="8" w:space="0" w:color="auto"/>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14-00025-З-00592-250914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321-77 ША на Чаяндинском нефтегазоконденсатном месторождении (НГКМ) ООО "Газпром геологоразведка"</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95100000000000Отходы (осадки) из выгребных ям и хозяйственно-бытовые стоки; 3140270101995 Бойбетонных изделий, отходы бетона в кусковой форме</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Пеледуй</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top w:val="nil"/>
              <w:left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14-00026-З-00592-250914</w:t>
            </w:r>
          </w:p>
        </w:tc>
        <w:tc>
          <w:tcPr>
            <w:tcW w:w="820"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321-58 ША на Чаяндинском нефтегазоконденсатном месторождении (НГКМ) ООО "Газпром геологоразведка"</w:t>
            </w:r>
          </w:p>
        </w:tc>
        <w:tc>
          <w:tcPr>
            <w:tcW w:w="461"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9120100100005 Пищевые отходы кухонь и организаций общественного питания несортированные; 1711200001005 Древесные отходы из натуральной чистой древесины несортированные; 3140270101995 Бой бетонных изделий. отходы бетона в кусковой форме</w:t>
            </w:r>
          </w:p>
        </w:tc>
        <w:tc>
          <w:tcPr>
            <w:tcW w:w="483"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w:t>
            </w:r>
          </w:p>
        </w:tc>
        <w:tc>
          <w:tcPr>
            <w:tcW w:w="486"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п.Алысардах</w:t>
            </w:r>
          </w:p>
        </w:tc>
        <w:tc>
          <w:tcPr>
            <w:tcW w:w="742"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14-00027-З-00592-250914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321-65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9120100100005 Пищевые отходы кухонь и организаций общественного питания несортированные; 1711200001005 Древесные отходы из натуральной чистой древесины несортированные; 3140270101995 Бой 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п.Алысардах</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left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14-00028-З-00592-250914</w:t>
            </w:r>
          </w:p>
        </w:tc>
        <w:tc>
          <w:tcPr>
            <w:tcW w:w="820"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321-68 ША на Чаяндинском нефтегазоконденсатном месторождении (НГКМ) ООО "Газпром геологоразведка"</w:t>
            </w:r>
          </w:p>
        </w:tc>
        <w:tc>
          <w:tcPr>
            <w:tcW w:w="461"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9120100100005 Пищевые отходы кухонь и организаций общественного питания несортированные; 1711200001005 Древесные отходы из натуральной чистой древесины несортированные; 3140270101995 Бой бетонных изделий. отходы бетона в кусковой форме</w:t>
            </w:r>
          </w:p>
        </w:tc>
        <w:tc>
          <w:tcPr>
            <w:tcW w:w="483"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98627000</w:t>
            </w:r>
          </w:p>
        </w:tc>
        <w:tc>
          <w:tcPr>
            <w:tcW w:w="486"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п.Алысардах</w:t>
            </w:r>
          </w:p>
        </w:tc>
        <w:tc>
          <w:tcPr>
            <w:tcW w:w="742"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14-00029-З-00592-250914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321-75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9120100100005 Пищевые отходы кухонь и организаций общественного питания несортированные; 1711200001005 Древесные отходы из натуральной чистой древесины несортированные; 3140270101995 Бой 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п.Алысардах</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left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14-00030-З-00592-250914</w:t>
            </w:r>
          </w:p>
        </w:tc>
        <w:tc>
          <w:tcPr>
            <w:tcW w:w="820"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321-82 ША на Чаяндинском нефтегазоконденсатном месторождении (НГКМ) ООО "Газпром геологоразведка"</w:t>
            </w:r>
          </w:p>
        </w:tc>
        <w:tc>
          <w:tcPr>
            <w:tcW w:w="461"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9120100100005 Пищевые отходы кухонь и организаций общественного питания несортированные; 1711200001005 Древесные отходы из натуральной чистой древесины несортированные; 3140270101995 Бой бетонных изделий. отходы бетона в кусковой форме</w:t>
            </w:r>
          </w:p>
        </w:tc>
        <w:tc>
          <w:tcPr>
            <w:tcW w:w="483"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98227</w:t>
            </w:r>
          </w:p>
        </w:tc>
        <w:tc>
          <w:tcPr>
            <w:tcW w:w="486"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п.Алысардах</w:t>
            </w:r>
          </w:p>
        </w:tc>
        <w:tc>
          <w:tcPr>
            <w:tcW w:w="742" w:type="pct"/>
            <w:tcBorders>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410"/>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14-00031-З-00592-250914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321-81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9120100100005 Пищевые отходы кухонь и организаций общественного питания несортированные; 1711200001005 Древесные отходы из натуральной чистой древесины несортированные; 3140270101995 Бой 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98631000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п.Тас-Юрях</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Borders>
              <w:left w:val="single" w:sz="8" w:space="0" w:color="auto"/>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14-00032-З-00592-250914</w:t>
            </w:r>
          </w:p>
        </w:tc>
        <w:tc>
          <w:tcPr>
            <w:tcW w:w="820" w:type="pct"/>
            <w:tcBorders>
              <w:left w:val="nil"/>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321-80 ША на Чаяндинском нефтегазоконденсатном месторождении (НГКМ) ООО "Газпром геологоразведка"</w:t>
            </w:r>
          </w:p>
        </w:tc>
        <w:tc>
          <w:tcPr>
            <w:tcW w:w="461" w:type="pct"/>
            <w:tcBorders>
              <w:left w:val="nil"/>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9120100100005 Пищевые отходы кухонь и организаций общественного питания несортированные; 1711200001005 Древесные отходы из натуральной чистой древесины несортированные; 3140270101995 Бой бетонных изделий. отходы бетона в кусковой форме</w:t>
            </w:r>
          </w:p>
        </w:tc>
        <w:tc>
          <w:tcPr>
            <w:tcW w:w="483" w:type="pct"/>
            <w:tcBorders>
              <w:left w:val="nil"/>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98231</w:t>
            </w:r>
          </w:p>
        </w:tc>
        <w:tc>
          <w:tcPr>
            <w:tcW w:w="486" w:type="pct"/>
            <w:tcBorders>
              <w:left w:val="nil"/>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п.Тас-Юрях</w:t>
            </w:r>
          </w:p>
        </w:tc>
        <w:tc>
          <w:tcPr>
            <w:tcW w:w="742" w:type="pct"/>
            <w:tcBorders>
              <w:left w:val="nil"/>
              <w:bottom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552"/>
        </w:trPr>
        <w:tc>
          <w:tcPr>
            <w:tcW w:w="266" w:type="pct"/>
            <w:tcBorders>
              <w:top w:val="nil"/>
              <w:left w:val="single" w:sz="8" w:space="0" w:color="auto"/>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14-00033-З-00592-250914</w:t>
            </w:r>
          </w:p>
        </w:tc>
        <w:tc>
          <w:tcPr>
            <w:tcW w:w="820"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321-79 ША на Чаяндинском нефтегазоконденсатном месторождении (НГКМ) ООО "Газпром геологоразведка"</w:t>
            </w:r>
          </w:p>
        </w:tc>
        <w:tc>
          <w:tcPr>
            <w:tcW w:w="461"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 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9120100100005 Пищевые отходы кухонь и организаций общественного питания несортированные; 1711200001005 Древесные отходы из натуральной чистой древесины несортированные; 3140270101995 Бой бетонных изделий. отходы бетона в кусковой форме</w:t>
            </w:r>
          </w:p>
        </w:tc>
        <w:tc>
          <w:tcPr>
            <w:tcW w:w="483"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98231</w:t>
            </w:r>
          </w:p>
        </w:tc>
        <w:tc>
          <w:tcPr>
            <w:tcW w:w="486"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 п.Тас-Юрях</w:t>
            </w:r>
          </w:p>
        </w:tc>
        <w:tc>
          <w:tcPr>
            <w:tcW w:w="742" w:type="pct"/>
            <w:tcBorders>
              <w:top w:val="nil"/>
              <w:left w:val="nil"/>
              <w:right w:val="single" w:sz="8" w:space="0" w:color="auto"/>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14-00034-З-00592-250914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Шламовый амбар 321-78 ША на Чаяндинском нефтегазоконденсатном месторождении (НГКМ) ООО "Газпром геологоразведка"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341000000000 Отходы при добыче нефти и газа (буровой шлам); 341000000000 Отходы при добыче нефти и газа (отработанный буровой раствор); 945000000000 Отходы (осадки) от реагентной очистки сточных вод; 9120100100005 Пищевые отходы кухонь и организаций общественного питания несортированные; 1711200001005 Древесные отходы из натуральной чистой древесины несортированные; 3140270101995 Бой бетонных изделий. отходы бетона в кусковой форме</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98627000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 Алысардах</w:t>
            </w:r>
          </w:p>
        </w:tc>
        <w:tc>
          <w:tcPr>
            <w:tcW w:w="74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70</w:t>
            </w:r>
          </w:p>
        </w:tc>
      </w:tr>
      <w:tr w:rsidR="00CC4A4F" w:rsidRPr="00DC5106" w:rsidTr="00B479E2">
        <w:trPr>
          <w:trHeight w:val="70"/>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Республика Северная Осетия - Алания</w:t>
            </w:r>
          </w:p>
        </w:tc>
      </w:tr>
      <w:tr w:rsidR="00CC4A4F" w:rsidRPr="00DC5106" w:rsidTr="00605970">
        <w:trPr>
          <w:trHeight w:val="1653"/>
        </w:trPr>
        <w:tc>
          <w:tcPr>
            <w:tcW w:w="26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15-00001-Х</w:t>
            </w:r>
            <w:r>
              <w:rPr>
                <w:rFonts w:ascii="Times New Roman" w:hAnsi="Times New Roman"/>
                <w:sz w:val="20"/>
                <w:szCs w:val="20"/>
              </w:rPr>
              <w:t>-00592-250914</w:t>
            </w:r>
          </w:p>
          <w:p w:rsidR="00CC4A4F" w:rsidRPr="00BE3023" w:rsidRDefault="00CC4A4F" w:rsidP="00A55CFE">
            <w:pPr>
              <w:spacing w:after="0" w:line="240" w:lineRule="auto"/>
              <w:rPr>
                <w:rFonts w:ascii="Times New Roman" w:hAnsi="Times New Roman"/>
                <w:sz w:val="20"/>
                <w:szCs w:val="20"/>
              </w:rPr>
            </w:pPr>
          </w:p>
        </w:tc>
        <w:tc>
          <w:tcPr>
            <w:tcW w:w="82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Отвал</w:t>
            </w:r>
          </w:p>
        </w:tc>
        <w:tc>
          <w:tcPr>
            <w:tcW w:w="461"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Хранение отходов</w:t>
            </w:r>
          </w:p>
        </w:tc>
        <w:tc>
          <w:tcPr>
            <w:tcW w:w="121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Клинкер 3120000000004</w:t>
            </w:r>
          </w:p>
        </w:tc>
        <w:tc>
          <w:tcPr>
            <w:tcW w:w="483" w:type="pct"/>
          </w:tcPr>
          <w:p w:rsidR="00CC4A4F" w:rsidRPr="00BE3023"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90701000</w:t>
            </w:r>
          </w:p>
        </w:tc>
        <w:tc>
          <w:tcPr>
            <w:tcW w:w="48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г.Владикавказ</w:t>
            </w:r>
          </w:p>
        </w:tc>
        <w:tc>
          <w:tcPr>
            <w:tcW w:w="74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ОАО «Электроцинк 362001, г.Владикавказ, ул. Заводская, 1а</w:t>
            </w:r>
          </w:p>
        </w:tc>
      </w:tr>
      <w:tr w:rsidR="00CC4A4F" w:rsidRPr="00DC5106" w:rsidTr="00605970">
        <w:trPr>
          <w:trHeight w:val="1653"/>
        </w:trPr>
        <w:tc>
          <w:tcPr>
            <w:tcW w:w="26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15-00003-Х</w:t>
            </w:r>
            <w:r>
              <w:rPr>
                <w:rFonts w:ascii="Times New Roman" w:hAnsi="Times New Roman"/>
                <w:sz w:val="20"/>
                <w:szCs w:val="20"/>
              </w:rPr>
              <w:t>-00592-250914</w:t>
            </w:r>
          </w:p>
          <w:p w:rsidR="00CC4A4F" w:rsidRPr="00BE3023" w:rsidRDefault="00CC4A4F" w:rsidP="00A55CFE">
            <w:pPr>
              <w:spacing w:after="0" w:line="240" w:lineRule="auto"/>
              <w:rPr>
                <w:rFonts w:ascii="Times New Roman" w:hAnsi="Times New Roman"/>
                <w:sz w:val="20"/>
                <w:szCs w:val="20"/>
              </w:rPr>
            </w:pPr>
          </w:p>
        </w:tc>
        <w:tc>
          <w:tcPr>
            <w:tcW w:w="82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Открытая  площадка с водонепроницаемым покрытием</w:t>
            </w:r>
          </w:p>
        </w:tc>
        <w:tc>
          <w:tcPr>
            <w:tcW w:w="461"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Хранение отходов</w:t>
            </w:r>
          </w:p>
        </w:tc>
        <w:tc>
          <w:tcPr>
            <w:tcW w:w="1210" w:type="pct"/>
          </w:tcPr>
          <w:p w:rsidR="00CC4A4F" w:rsidRPr="00BE3023" w:rsidRDefault="00CC4A4F" w:rsidP="00A55CFE">
            <w:pPr>
              <w:shd w:val="clear" w:color="auto" w:fill="FFFFFF"/>
              <w:spacing w:after="0" w:line="240" w:lineRule="auto"/>
              <w:rPr>
                <w:rFonts w:ascii="Times New Roman" w:hAnsi="Times New Roman"/>
                <w:sz w:val="20"/>
                <w:szCs w:val="20"/>
              </w:rPr>
            </w:pPr>
            <w:r w:rsidRPr="00BE3023">
              <w:rPr>
                <w:rFonts w:ascii="Times New Roman" w:hAnsi="Times New Roman"/>
                <w:sz w:val="20"/>
                <w:szCs w:val="20"/>
              </w:rPr>
              <w:t>Шлам очистки трубопроводов и емкостей (бочек, контейнеров, цистерн, гудронаторов) от нефти</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 xml:space="preserve"> 5460150104033</w:t>
            </w:r>
          </w:p>
        </w:tc>
        <w:tc>
          <w:tcPr>
            <w:tcW w:w="483" w:type="pct"/>
          </w:tcPr>
          <w:p w:rsidR="00CC4A4F" w:rsidRPr="00BE3023"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90701000</w:t>
            </w:r>
          </w:p>
        </w:tc>
        <w:tc>
          <w:tcPr>
            <w:tcW w:w="48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г.Владикавказ</w:t>
            </w:r>
          </w:p>
        </w:tc>
        <w:tc>
          <w:tcPr>
            <w:tcW w:w="74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ОАО «Электроцинк 362001, г.Владикавказ, ул. Заводская, 1а</w:t>
            </w:r>
          </w:p>
        </w:tc>
      </w:tr>
      <w:tr w:rsidR="00CC4A4F" w:rsidRPr="00DC5106" w:rsidTr="00605970">
        <w:trPr>
          <w:trHeight w:val="1653"/>
        </w:trPr>
        <w:tc>
          <w:tcPr>
            <w:tcW w:w="26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15-00004-Х</w:t>
            </w:r>
            <w:r>
              <w:rPr>
                <w:rFonts w:ascii="Times New Roman" w:hAnsi="Times New Roman"/>
                <w:sz w:val="20"/>
                <w:szCs w:val="20"/>
              </w:rPr>
              <w:t>-00592-250914</w:t>
            </w:r>
          </w:p>
          <w:p w:rsidR="00CC4A4F" w:rsidRPr="00BE3023" w:rsidRDefault="00CC4A4F" w:rsidP="00A55CFE">
            <w:pPr>
              <w:spacing w:after="0" w:line="240" w:lineRule="auto"/>
              <w:rPr>
                <w:rFonts w:ascii="Times New Roman" w:hAnsi="Times New Roman"/>
                <w:sz w:val="20"/>
                <w:szCs w:val="20"/>
              </w:rPr>
            </w:pPr>
          </w:p>
        </w:tc>
        <w:tc>
          <w:tcPr>
            <w:tcW w:w="82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Щламохранилище</w:t>
            </w:r>
          </w:p>
        </w:tc>
        <w:tc>
          <w:tcPr>
            <w:tcW w:w="461"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Захоронение отходов</w:t>
            </w:r>
          </w:p>
        </w:tc>
        <w:tc>
          <w:tcPr>
            <w:tcW w:w="121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Шлам от нейтрализации серной кислоты (гипс)</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9450000000004</w:t>
            </w:r>
          </w:p>
        </w:tc>
        <w:tc>
          <w:tcPr>
            <w:tcW w:w="483" w:type="pct"/>
          </w:tcPr>
          <w:p w:rsidR="00CC4A4F" w:rsidRPr="00BE3023"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90701000</w:t>
            </w:r>
          </w:p>
        </w:tc>
        <w:tc>
          <w:tcPr>
            <w:tcW w:w="48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г.Владикавказ</w:t>
            </w:r>
          </w:p>
        </w:tc>
        <w:tc>
          <w:tcPr>
            <w:tcW w:w="74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ОАО «Электроцинк 362001, г.Владикавказ, ул. Заводская, 1а</w:t>
            </w:r>
          </w:p>
        </w:tc>
      </w:tr>
      <w:tr w:rsidR="00CC4A4F" w:rsidRPr="00DC5106" w:rsidTr="00605970">
        <w:trPr>
          <w:trHeight w:val="1653"/>
        </w:trPr>
        <w:tc>
          <w:tcPr>
            <w:tcW w:w="26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15-00005-Х</w:t>
            </w:r>
            <w:r>
              <w:rPr>
                <w:rFonts w:ascii="Times New Roman" w:hAnsi="Times New Roman"/>
                <w:sz w:val="20"/>
                <w:szCs w:val="20"/>
              </w:rPr>
              <w:t>-00592-250914</w:t>
            </w:r>
          </w:p>
          <w:p w:rsidR="00CC4A4F" w:rsidRPr="00BE3023" w:rsidRDefault="00CC4A4F" w:rsidP="00A55CFE">
            <w:pPr>
              <w:spacing w:after="0" w:line="240" w:lineRule="auto"/>
              <w:rPr>
                <w:rFonts w:ascii="Times New Roman" w:hAnsi="Times New Roman"/>
                <w:sz w:val="20"/>
                <w:szCs w:val="20"/>
              </w:rPr>
            </w:pPr>
          </w:p>
        </w:tc>
        <w:tc>
          <w:tcPr>
            <w:tcW w:w="820" w:type="pct"/>
          </w:tcPr>
          <w:p w:rsidR="00CC4A4F" w:rsidRPr="00BE3023" w:rsidRDefault="00CC4A4F" w:rsidP="00A55CFE">
            <w:pPr>
              <w:spacing w:after="0" w:line="240" w:lineRule="auto"/>
              <w:rPr>
                <w:rFonts w:ascii="Times New Roman" w:hAnsi="Times New Roman"/>
                <w:sz w:val="20"/>
                <w:szCs w:val="20"/>
              </w:rPr>
            </w:pPr>
            <w:r>
              <w:rPr>
                <w:rFonts w:ascii="Times New Roman" w:hAnsi="Times New Roman"/>
                <w:sz w:val="20"/>
                <w:szCs w:val="20"/>
              </w:rPr>
              <w:t>Открытая</w:t>
            </w:r>
            <w:r w:rsidRPr="00BE3023">
              <w:rPr>
                <w:rFonts w:ascii="Times New Roman" w:hAnsi="Times New Roman"/>
                <w:sz w:val="20"/>
                <w:szCs w:val="20"/>
              </w:rPr>
              <w:t xml:space="preserve"> площадка с водонепроницаемым покрытием</w:t>
            </w:r>
          </w:p>
        </w:tc>
        <w:tc>
          <w:tcPr>
            <w:tcW w:w="461"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Хранение отходов</w:t>
            </w:r>
          </w:p>
        </w:tc>
        <w:tc>
          <w:tcPr>
            <w:tcW w:w="121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Металлургические шлаки, съемы, пыль (сурьмянистые шлаки) 3120000000003</w:t>
            </w:r>
          </w:p>
        </w:tc>
        <w:tc>
          <w:tcPr>
            <w:tcW w:w="483" w:type="pct"/>
          </w:tcPr>
          <w:p w:rsidR="00CC4A4F" w:rsidRPr="00BE3023"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90701000</w:t>
            </w:r>
          </w:p>
        </w:tc>
        <w:tc>
          <w:tcPr>
            <w:tcW w:w="48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г.Владикавказ</w:t>
            </w:r>
          </w:p>
        </w:tc>
        <w:tc>
          <w:tcPr>
            <w:tcW w:w="74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ОАО «Электроцинк 362001, г.Владикавказ, ул. Заводская, 1а</w:t>
            </w:r>
          </w:p>
        </w:tc>
      </w:tr>
      <w:tr w:rsidR="00CC4A4F" w:rsidRPr="00DC5106" w:rsidTr="00605970">
        <w:trPr>
          <w:trHeight w:val="1653"/>
        </w:trPr>
        <w:tc>
          <w:tcPr>
            <w:tcW w:w="26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15-00006-Х</w:t>
            </w:r>
            <w:r>
              <w:rPr>
                <w:rFonts w:ascii="Times New Roman" w:hAnsi="Times New Roman"/>
                <w:sz w:val="20"/>
                <w:szCs w:val="20"/>
              </w:rPr>
              <w:t>-00592-250914</w:t>
            </w:r>
          </w:p>
          <w:p w:rsidR="00CC4A4F" w:rsidRPr="00BE3023" w:rsidRDefault="00CC4A4F" w:rsidP="00A55CFE">
            <w:pPr>
              <w:spacing w:after="0" w:line="240" w:lineRule="auto"/>
              <w:rPr>
                <w:rFonts w:ascii="Times New Roman" w:hAnsi="Times New Roman"/>
                <w:sz w:val="20"/>
                <w:szCs w:val="20"/>
              </w:rPr>
            </w:pPr>
          </w:p>
        </w:tc>
        <w:tc>
          <w:tcPr>
            <w:tcW w:w="820" w:type="pct"/>
          </w:tcPr>
          <w:p w:rsidR="00CC4A4F" w:rsidRPr="00BE3023" w:rsidRDefault="00CC4A4F" w:rsidP="00A55CFE">
            <w:pPr>
              <w:spacing w:after="0" w:line="240" w:lineRule="auto"/>
              <w:rPr>
                <w:rFonts w:ascii="Times New Roman" w:hAnsi="Times New Roman"/>
                <w:sz w:val="20"/>
                <w:szCs w:val="20"/>
              </w:rPr>
            </w:pPr>
            <w:r>
              <w:rPr>
                <w:rFonts w:ascii="Times New Roman" w:hAnsi="Times New Roman"/>
                <w:sz w:val="20"/>
                <w:szCs w:val="20"/>
              </w:rPr>
              <w:t xml:space="preserve">Полигон </w:t>
            </w:r>
            <w:r w:rsidRPr="00BE3023">
              <w:rPr>
                <w:rFonts w:ascii="Times New Roman" w:hAnsi="Times New Roman"/>
                <w:sz w:val="20"/>
                <w:szCs w:val="20"/>
              </w:rPr>
              <w:t>ТБО</w:t>
            </w:r>
          </w:p>
        </w:tc>
        <w:tc>
          <w:tcPr>
            <w:tcW w:w="461"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Захоронение отходов</w:t>
            </w:r>
          </w:p>
        </w:tc>
        <w:tc>
          <w:tcPr>
            <w:tcW w:w="121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Пыль древесная от шлифовки натуральной чистой древесины 1711070011004   Мусор от бытовых помещений организаций несортированный (исключая крупногабаритный)</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 xml:space="preserve">9120040001004 </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 xml:space="preserve"> Шлак сварочный 3140480001994   Отходы рубероида</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1872040101014   Отходы абразивных материалов в виде пыли и порошка 3140430411004   Отходы асфальтобетона и/или асфальтобетонной смеси в кусковой форме 3140350201004 Резиноасбестовые отходы (в том числе изделия отработанные и брак)  5750030001004   Мусор строительный от разборки зданий 9120060101 004</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 xml:space="preserve">  Пыль гипсовая 3140380111004   Пыль щебеночная 3140090111004 Абразивная пыль и порошок от шлифования черных металлов (с содержанием металлов менее 50%) 3140030011004   Отходы песка очистных и пескоструйных устройств (в металлургии) 3140020008004 Пыль известковая и доломитовая 3140130111004 Уголь активированный отработанный, загрязненный минеральными маслами (содержание масла менее 15%) 3148010201034  </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Отходы щелочей-</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Отходы получения ацетилена из карбида кальция 5240000000000</w:t>
            </w:r>
          </w:p>
          <w:p w:rsidR="00CC4A4F" w:rsidRPr="00BE3023" w:rsidRDefault="00CC4A4F" w:rsidP="00A55CFE">
            <w:pPr>
              <w:tabs>
                <w:tab w:val="left" w:pos="2235"/>
                <w:tab w:val="left" w:pos="9180"/>
              </w:tabs>
              <w:spacing w:before="60" w:after="0" w:line="240" w:lineRule="auto"/>
              <w:rPr>
                <w:rFonts w:ascii="Times New Roman" w:hAnsi="Times New Roman"/>
                <w:sz w:val="20"/>
                <w:szCs w:val="20"/>
              </w:rPr>
            </w:pPr>
            <w:r w:rsidRPr="00BE3023">
              <w:rPr>
                <w:rFonts w:ascii="Times New Roman" w:hAnsi="Times New Roman"/>
                <w:sz w:val="20"/>
                <w:szCs w:val="20"/>
              </w:rPr>
              <w:t>Лом и отходы черных металлов-</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 xml:space="preserve">Тара железная, загрязненная засохшими ЛКМ, не содержащая растворителей и тяжелые металлы 3510000000000 </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Шламы нефти и нефтепродуктов-</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Осадок из отстойника мойки автотранспорта, содержащий нефтепродукты и моющие средства суммарно в количестве менее 10% 5460000000004 Обтирочный материал,загрязненный маслами (содержание масел менее 15%) 5490270101034 Песок,загрязненный маслами (содержание масел менее 15%) 3140230301034  Отходы из жилищ несортированные (исключая крупногабаритные)</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911001001004</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 xml:space="preserve">Тела животных и птиц, обращение с которыми требует мер предосторожности во избежание инфицирования </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1380000000000</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 xml:space="preserve">Медицинские отходы </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Отходы стекла от фармацевтических препаратов обезвреженные 9710350013014</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Отходы фото - и кинопленки, рентгеновской пленки 5710150001004</w:t>
            </w:r>
          </w:p>
        </w:tc>
        <w:tc>
          <w:tcPr>
            <w:tcW w:w="483" w:type="pct"/>
          </w:tcPr>
          <w:p w:rsidR="00CC4A4F" w:rsidRPr="00BE3023"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90701000</w:t>
            </w:r>
          </w:p>
        </w:tc>
        <w:tc>
          <w:tcPr>
            <w:tcW w:w="48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г.Владикавказ</w:t>
            </w:r>
          </w:p>
        </w:tc>
        <w:tc>
          <w:tcPr>
            <w:tcW w:w="74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ВМБУ «Специализированная экологическая служба»</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362013 г.Владикавказ, западнее города на 1,2 км</w:t>
            </w:r>
          </w:p>
        </w:tc>
      </w:tr>
      <w:tr w:rsidR="00CC4A4F" w:rsidRPr="00DC5106" w:rsidTr="00240AF6">
        <w:trPr>
          <w:trHeight w:val="1592"/>
        </w:trPr>
        <w:tc>
          <w:tcPr>
            <w:tcW w:w="26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15-00007-Х</w:t>
            </w:r>
            <w:r>
              <w:rPr>
                <w:rFonts w:ascii="Times New Roman" w:hAnsi="Times New Roman"/>
                <w:sz w:val="20"/>
                <w:szCs w:val="20"/>
              </w:rPr>
              <w:t>-00592-250914</w:t>
            </w:r>
          </w:p>
          <w:p w:rsidR="00CC4A4F" w:rsidRPr="00BE3023" w:rsidRDefault="00CC4A4F" w:rsidP="00A55CFE">
            <w:pPr>
              <w:spacing w:after="0" w:line="240" w:lineRule="auto"/>
              <w:rPr>
                <w:rFonts w:ascii="Times New Roman" w:hAnsi="Times New Roman"/>
                <w:sz w:val="20"/>
                <w:szCs w:val="20"/>
              </w:rPr>
            </w:pPr>
          </w:p>
        </w:tc>
        <w:tc>
          <w:tcPr>
            <w:tcW w:w="82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Полигон  ТБО</w:t>
            </w:r>
          </w:p>
        </w:tc>
        <w:tc>
          <w:tcPr>
            <w:tcW w:w="461"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Захоронение отходов</w:t>
            </w:r>
          </w:p>
        </w:tc>
        <w:tc>
          <w:tcPr>
            <w:tcW w:w="121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Мусор от бытовых помещений организаций несортированный (исключая крупногабаритный)</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9120040001004</w:t>
            </w:r>
          </w:p>
        </w:tc>
        <w:tc>
          <w:tcPr>
            <w:tcW w:w="483" w:type="pct"/>
          </w:tcPr>
          <w:p w:rsidR="00CC4A4F" w:rsidRPr="00BE3023"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90630101001</w:t>
            </w:r>
          </w:p>
        </w:tc>
        <w:tc>
          <w:tcPr>
            <w:tcW w:w="48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с. Киевское</w:t>
            </w:r>
          </w:p>
        </w:tc>
        <w:tc>
          <w:tcPr>
            <w:tcW w:w="74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ООО «Чистый город»</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 xml:space="preserve">363750 Моздокский район, г. Моздок, ул. Коммунальная, 1, </w:t>
            </w:r>
          </w:p>
        </w:tc>
      </w:tr>
      <w:tr w:rsidR="00CC4A4F" w:rsidRPr="00DC5106" w:rsidTr="00605970">
        <w:trPr>
          <w:trHeight w:val="1653"/>
        </w:trPr>
        <w:tc>
          <w:tcPr>
            <w:tcW w:w="26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15-00008-Х</w:t>
            </w:r>
            <w:r>
              <w:rPr>
                <w:rFonts w:ascii="Times New Roman" w:hAnsi="Times New Roman"/>
                <w:sz w:val="20"/>
                <w:szCs w:val="20"/>
              </w:rPr>
              <w:t>-00592-250914</w:t>
            </w:r>
          </w:p>
          <w:p w:rsidR="00CC4A4F" w:rsidRPr="00BE3023" w:rsidRDefault="00CC4A4F" w:rsidP="00A55CFE">
            <w:pPr>
              <w:spacing w:after="0" w:line="240" w:lineRule="auto"/>
              <w:rPr>
                <w:rFonts w:ascii="Times New Roman" w:hAnsi="Times New Roman"/>
                <w:sz w:val="20"/>
                <w:szCs w:val="20"/>
              </w:rPr>
            </w:pPr>
          </w:p>
        </w:tc>
        <w:tc>
          <w:tcPr>
            <w:tcW w:w="82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Отвал отходов проходки</w:t>
            </w:r>
          </w:p>
        </w:tc>
        <w:tc>
          <w:tcPr>
            <w:tcW w:w="461"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Хранение отходов</w:t>
            </w:r>
          </w:p>
        </w:tc>
        <w:tc>
          <w:tcPr>
            <w:tcW w:w="121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Грунт, образовавшийся при проведении землеройных работ, незагрязненный опасными веществами</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3140110008995</w:t>
            </w:r>
          </w:p>
        </w:tc>
        <w:tc>
          <w:tcPr>
            <w:tcW w:w="483" w:type="pct"/>
          </w:tcPr>
          <w:p w:rsidR="00CC4A4F" w:rsidRPr="00BE3023"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90605450101</w:t>
            </w:r>
          </w:p>
        </w:tc>
        <w:tc>
          <w:tcPr>
            <w:tcW w:w="48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с.Нижний Унал</w:t>
            </w:r>
          </w:p>
        </w:tc>
        <w:tc>
          <w:tcPr>
            <w:tcW w:w="74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ОАО «Севосгеологоразведка»</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 xml:space="preserve">362008г. Владикавказ, пр.Коста, 82 </w:t>
            </w:r>
          </w:p>
        </w:tc>
      </w:tr>
      <w:tr w:rsidR="00CC4A4F" w:rsidRPr="00DC5106" w:rsidTr="00605970">
        <w:trPr>
          <w:trHeight w:val="1653"/>
        </w:trPr>
        <w:tc>
          <w:tcPr>
            <w:tcW w:w="26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15-00009-Х</w:t>
            </w:r>
            <w:r>
              <w:rPr>
                <w:rFonts w:ascii="Times New Roman" w:hAnsi="Times New Roman"/>
                <w:sz w:val="20"/>
                <w:szCs w:val="20"/>
              </w:rPr>
              <w:t>-00592-250914</w:t>
            </w:r>
          </w:p>
          <w:p w:rsidR="00CC4A4F" w:rsidRPr="00BE3023" w:rsidRDefault="00CC4A4F" w:rsidP="00A55CFE">
            <w:pPr>
              <w:spacing w:after="0" w:line="240" w:lineRule="auto"/>
              <w:rPr>
                <w:rFonts w:ascii="Times New Roman" w:hAnsi="Times New Roman"/>
                <w:sz w:val="20"/>
                <w:szCs w:val="20"/>
              </w:rPr>
            </w:pPr>
          </w:p>
        </w:tc>
        <w:tc>
          <w:tcPr>
            <w:tcW w:w="82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Отвал</w:t>
            </w:r>
          </w:p>
        </w:tc>
        <w:tc>
          <w:tcPr>
            <w:tcW w:w="461"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Хранение отходов</w:t>
            </w:r>
          </w:p>
        </w:tc>
        <w:tc>
          <w:tcPr>
            <w:tcW w:w="1210"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Металлические шламы (молибденовые отвалы молибденового производства)</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3570000000004</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Кобальтовые отвалы производства оксида кобальта</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3570000000004</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Вольфрамовые отвалы вольфрамового производства</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3570000000004</w:t>
            </w:r>
          </w:p>
          <w:p w:rsidR="00CC4A4F" w:rsidRPr="00BE3023" w:rsidRDefault="00CC4A4F" w:rsidP="00A55CFE">
            <w:pPr>
              <w:spacing w:after="0" w:line="240" w:lineRule="auto"/>
              <w:rPr>
                <w:rFonts w:ascii="Times New Roman" w:hAnsi="Times New Roman"/>
                <w:sz w:val="20"/>
                <w:szCs w:val="20"/>
              </w:rPr>
            </w:pPr>
          </w:p>
        </w:tc>
        <w:tc>
          <w:tcPr>
            <w:tcW w:w="483" w:type="pct"/>
          </w:tcPr>
          <w:p w:rsidR="00CC4A4F" w:rsidRPr="00BE3023"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90701000</w:t>
            </w:r>
          </w:p>
        </w:tc>
        <w:tc>
          <w:tcPr>
            <w:tcW w:w="486"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г. Владикавказ</w:t>
            </w:r>
          </w:p>
        </w:tc>
        <w:tc>
          <w:tcPr>
            <w:tcW w:w="742" w:type="pct"/>
          </w:tcPr>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ОАО «Победит»</w:t>
            </w:r>
          </w:p>
          <w:p w:rsidR="00CC4A4F" w:rsidRPr="00BE3023" w:rsidRDefault="00CC4A4F" w:rsidP="00A55CFE">
            <w:pPr>
              <w:spacing w:after="0" w:line="240" w:lineRule="auto"/>
              <w:rPr>
                <w:rFonts w:ascii="Times New Roman" w:hAnsi="Times New Roman"/>
                <w:sz w:val="20"/>
                <w:szCs w:val="20"/>
              </w:rPr>
            </w:pPr>
            <w:r w:rsidRPr="00BE3023">
              <w:rPr>
                <w:rFonts w:ascii="Times New Roman" w:hAnsi="Times New Roman"/>
                <w:sz w:val="20"/>
                <w:szCs w:val="20"/>
              </w:rPr>
              <w:t>362001, г.Владикавказ, ул. Заводская, 1а</w:t>
            </w:r>
          </w:p>
        </w:tc>
      </w:tr>
      <w:tr w:rsidR="00CC4A4F" w:rsidRPr="00DC5106" w:rsidTr="00301655">
        <w:trPr>
          <w:trHeight w:val="116"/>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Республика Татарстан</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16-000</w:t>
            </w:r>
            <w:r w:rsidRPr="00DC5106">
              <w:rPr>
                <w:rFonts w:ascii="Times New Roman" w:hAnsi="Times New Roman"/>
                <w:sz w:val="20"/>
                <w:szCs w:val="20"/>
                <w:lang w:val="en-US"/>
              </w:rPr>
              <w:t>0</w:t>
            </w:r>
            <w:r w:rsidRPr="00DC5106">
              <w:rPr>
                <w:rFonts w:ascii="Times New Roman" w:hAnsi="Times New Roman"/>
                <w:sz w:val="20"/>
                <w:szCs w:val="20"/>
              </w:rPr>
              <w:t>1-З-00592-250914</w:t>
            </w:r>
          </w:p>
        </w:tc>
        <w:tc>
          <w:tcPr>
            <w:tcW w:w="82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Полигон ТБО г. Бугульма</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(автомобильные воздушные фильтры отработанные, неразобранные)</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9200000000000,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Сальниковая набивка асбесто-графитовая, промасленная (содержание масла 15% и более) 5490300301033,</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лакокрасочных средств 5550000000000, </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лакокрасочных средств (тара из-под лакокрасочных материалов </w:t>
            </w:r>
            <w:r>
              <w:rPr>
                <w:rFonts w:ascii="Times New Roman" w:hAnsi="Times New Roman"/>
                <w:sz w:val="20"/>
                <w:szCs w:val="20"/>
              </w:rPr>
              <w:t>неутилизируемая) 5550000000000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Обувь кожаная рабочая, потерявшая потребительские свойства 1470060113004,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Древесные отходы 1700000000000,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обработки натуральной чистой древесины, незагрязненные опасными веществами</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1711000000000,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Пыль древесная от шлифовки натуральной чистой древесины</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1711070011004,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древесины с масляной пропиткой</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1712080001014,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Опилки и стружки разнородной древесины (например, содержащие опилки и стружку древесно-стружечных и/или древесно-волокнистых плит) 1719010301004,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целлюлозы, бумаги и картона (отходы гипсокартона) 1800000000000,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бумаги и картона (неутилизируемые) 1870000000000,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бумаги и картона с пропиткой и покрытиями (обои, отработанные воздушные фильтры и т.п.) 1872000000000,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бумажной клеевой ленты 1872010201014,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рубероида 1872040101014,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Прочие отходы бумаги и картона (мешкотара бумажная неутилизируемая) 1879000000000, </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минерального происхождения (отходы глины) 3000000000000,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Металлургические шлаки, съемы и пыль 3120000000000,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Золы, шлаки и пыль от топочных установок и от термической обработки отходов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3130000000000,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твердые минеральные отходы 3140000000000,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Прочие твердые минеральные отходы (минеральные отходы от очистки зернового сырья)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Прочие твердые минеральные отходы (отходы песчано-гравийной смеси)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твердые минеральные отходы (отходы гипсокартона)</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твердые минеральные отходы (отходы затвердевшего строительного раствора в кусковой форме) 3140000000000,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твердые минеральные отходы (отходы шпатлевки)</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твердые минеральные отходы (шлам от гашения извести, известь) 3140000000000,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Горновой песок литейного производства 3140010008004,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песка очистных и пескоструйных устройств (в металлургии) 3140020008004,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Абразивная пыль и порошок от шлифования черных металлов (с содержанием металла менее 50%) 3140030011004,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Стеклянные отходы (обеззараженная тара из-под медикаментов) 3140080001000,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асбоцемента 3140120001000,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асбоцемента в кусковой форме 3140120201014,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мела в виде порошка или пыли  3140130511004,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известняка и доломита 3140130001000,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Пыль известковая и доломитовая 3140130111004,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шлаковаты 3140160101004, </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базальтового супертонкого волокна  3140160301004,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асфальтобетона и/или асфальтобетонной смеси в кусковой форме</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3140350201004,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асбеста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31403700 01000,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асбеста в кусковой форме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3140370201014,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асбестовой бумаги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асбестовой крошки</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3140370301014,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гипса</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3140380001000,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абразивных материалов в виде пыли и порошка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3140430411004,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Шлак сварочный</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3140480001994,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Силикагель отработанный, не загрязненный опасными веществами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3147050001000,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Минеральные шламы</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3160000000000,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Лом и отходы черных металлов (тара железная, загрязненная засохшими лакокрасочными материалами, не содержащая растворители и тяжелые металлы) 3510000000000,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Металлическая дробь с примесью шлаковой корки (дробеструйная обработка) 3515030108004,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Другие отходы минерального происхождения, а также отходы рафинирования продуктов (карбидный ил) 3990000000000,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оксидов и гидроксидов 5130000000000,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солей</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5150000000000, </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Шламы нефти и нефтепродуктов (осадок из отстойника мойки автотранспорта, содержащий нефтепродукты и моющие средства суммарно в количестве менее 10%)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5460000000000,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битума, асфальта в твердой форме 5490120001004,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Сальниковая набивка асбесто-графитовая, промасленная (содержание масла менее 15%) 5490300301034,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лакокрасочных средств (тара из-под лакокрасочных материалов неутилизируемая) 5550000000000, </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клея, клеящих веществ, мастик, незатвердевших смол 5570000000000, </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полимерных материалов (отходы линолеума, лакоткани и т.п.) 5700000000000,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гетинакса, текстолита, вулканизированной фибры, пленкосинтетического картона 5710090001000,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стеклолакоткани 5710320101004,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затвердевшего поливинилхлорида и пенопласта на его базе (отходы ПВХ) 5710160001004,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Резиноасбестовые отходы (в том числе изделия отработанные и брак) 5750030001004,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текстильного производства, производства волокон (изношенная рабочая одежда загрязненная производственной пылью (без выраженных специфических загрязнений)) 5800000000000,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тканей, старая одежда 5810110001000, </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Лабораторные отходы и остатки химикалиев (отработанные образцы грунта и т.п.) 5930000000000,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Твердые коммунальные отходы (ТБО от медпункта, ТБО от перевозок пассажиров) 9100000000000,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из жилищ несортированные (исключая крупногабаритные) 9110010001004,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потребления на производстве, подобные коммунальным (смет с территории организаций, содержащий опасные компоненты в количестве, соответствующем 4-му классу опасности) 9120000000000,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потребления на производстве, подобные коммунальным (мусор складских помещений) 9120000000000,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потребления на производстве, подобные коммунальным (мусор кухонь и организаций общественного питания несортированные) 9120000000000,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Мусор от бытовых помещений организаций несортированный (исключая крупногабаритный) 9120040001004,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Мусор строительный (прочие строительные отходы) 9120060001000,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Мусор строительный от разборки зданий 9120060101004,</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кухонь и предприятий общественного питания (непищевые отходы столовой) 9120100000000,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(отработанные воздушные фильтры) 9200000000000,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от водоподготовки, обработки сточных вод и использования воды (отходы сульфоугля) 9400000000000,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(осадки) при механической и биологической очистке сточных вод (осадок ливневой канализации; осадок от мытья контейнеров; осадок от автомойки и т.п.) 9430000000000,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(осадки) при механической и биологической очистке сточных вод (отбросы с решеток очистных сооружений)  9430000000000,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(осадки) при обработке сточных вод, не вошедшие в другие позиции 9480000000000,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Прочие коммунальные отходы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9900000000000,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коммунальные отходы (смет с территории) 9900000000000,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Прочие коммунальные отходы (отходы складских помещений)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900000000000,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растениеводства, парникового хозяйства</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1112000000000,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Выжимки фруктовые и ягодные (после обезвреживания) 1113210000000,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Пыль зерновая</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1111010011995,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Лузга гречневая</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1111040208995,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Технологические потери муки пшеничной 1111110611995,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от механической очистки зерна (зерновые отходы)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1111020008995, </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Скорлупа от куриных яиц</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1320130101005,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Древесные отходы</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17000000 00000,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сучьев, ветвей от лесоразработок 1730010101005,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корчевания пней</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1730010201005,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отходы бумаги незагрязненные (обрезки обоев неутилизируемые; отработанная фильтровальная бумага неутилизируемая) 1871990101005,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отходы картона незагрязненные (обезвреженный фильтр-картон) 1871990201005,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Золошлаки от сжигания углей (Башкирский бурый, Ирша-Бородинский, Назаровский)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3130020001000,</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Зола древесная и соломенная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3130060011995,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стекловолокна</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3140050001995,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керамзита в кусковой форме 3140060201995,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керамики в кусковой форме 3140070201995,     </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Керамические изделия, потерявшие потребительские свойства</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3140070301995,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Строительный щебень, потерявший потребительские свойства 3140090201995,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Мелочь известковая и доломитовая с размером частиц не более 5 мм (отсев)</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3140130208995,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известняка и доломита в кусковой форме 3140130301995,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Бой шамотного кирпича</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3140140101995,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Бой строительного кирпича</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3140140401995,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огнеупорного мертеля 3140140501995,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активированного угля, незагрязненного опасными веществами</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3140170001995,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песка, не загрязненного опасными веществами 3140230101995,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Бой бетонных изделий, отходы бетона в кусковой форме 3140270101995,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Бой железобетонных изделий, отходы железобетона в кусковой форме 3140270201995,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бетонной смеси с содержанием пыли менее 30%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3140360208995,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гипса в кусковой форме 3140380201995,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Абразивные круги отработанные, лом отработанных абразивных кругов 3140430201995,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Шкурка шлифовальная отработанная 3140430301995,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Накипь котельная 3140500001995,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цемента</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3140550001000,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цемента в кусковой форме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3140550201995,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Тормозные колодки отработанные 3515050001995,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солей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5150000000000, </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твердого полистирола, полистирольной пены или пленки (неутилизируемые) 5710080001005,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затвердевшего полиуретана, полиуретановой пены или пленки (отходы пены монтажной) 5710100001005,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жесткого пенопласта (исключая поливинилхлоридный) 5710120001005,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Ионообменные смолы для водоподготовки, потерявшие потребительские свойства  5710240101005,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затвердевших полиолефинов (кроме полиэтилена и полипропилена) 5710280001005,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полиэтилена в виде пленки (неутилизируемые) 5710290201995,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полипропилена в виде лома, литников (неутилизируемые) 5710300101995,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затвердевшего компаунда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5710330001005,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Путанка льняной пряжи и нитей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5810060212005,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Обрезь валяльно-войлочной продукции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5810100001005,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Обрезки и обрывки тканей смешанных (неутилизируемые) 5810110801995,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Обрезки и обрывки тканей из полиамидного волокна 5810110101995,</w:t>
            </w:r>
            <w:r w:rsidRPr="00301655">
              <w:rPr>
                <w:rFonts w:ascii="Times New Roman" w:hAnsi="Times New Roman"/>
                <w:sz w:val="20"/>
                <w:szCs w:val="20"/>
              </w:rPr>
              <w:tab/>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из жилищ крупногабаритные 9110020001005,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   9120110001005,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   9120120001005,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(мусор) от уборки территории и помещений учебно-воспитательных учреждений 9120130001005,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(мусор) от уборки территории и помещений культурно-спортивных учреждений и зрелищных мероприятий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9120140001 005,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от уборки территорий кладбищ, колумбариев                  91201500 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Электрические лампы накаливания отработанные и брак 9231010001995,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изолированных проводов и кабелей 9236000013005,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(осадки) при механической и биологической очистке сточных вод (осадок очистных сооружений, ил очистных сооружений) 9430000000000,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коммунальные отходы (отходы складских помещений)  9900000000000,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 Прочие коммунальные отходы (смет с территории) 9900000000000,</w:t>
            </w:r>
          </w:p>
          <w:p w:rsidR="00CC4A4F" w:rsidRPr="00DC5106"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Золы, шлаки и пыль от топочных установок и от термической обработки отходов 3130000000000.</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92217000000</w:t>
            </w:r>
          </w:p>
          <w:p w:rsidR="00CC4A4F" w:rsidRPr="00DC5106" w:rsidRDefault="00CC4A4F" w:rsidP="00A55CFE">
            <w:pPr>
              <w:rPr>
                <w:rFonts w:ascii="Times New Roman" w:hAnsi="Times New Roman"/>
                <w:sz w:val="20"/>
                <w:szCs w:val="20"/>
              </w:rPr>
            </w:pP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Республика Татарстан, Бугульминский район, территория муниципального образования «Березовское сельское поселение»</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"Полигон ТБО" 423230, Российская Федерация, Республика Татарстан, г. Бугульма,  ул. Строительная д. 24</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16-000</w:t>
            </w:r>
            <w:r w:rsidRPr="00DC5106">
              <w:rPr>
                <w:rFonts w:ascii="Times New Roman" w:hAnsi="Times New Roman"/>
                <w:sz w:val="20"/>
                <w:szCs w:val="20"/>
                <w:lang w:val="en-US"/>
              </w:rPr>
              <w:t>0</w:t>
            </w:r>
            <w:r w:rsidRPr="00DC5106">
              <w:rPr>
                <w:rFonts w:ascii="Times New Roman" w:hAnsi="Times New Roman"/>
                <w:sz w:val="20"/>
                <w:szCs w:val="20"/>
              </w:rPr>
              <w:t>2-З-00592-250914</w:t>
            </w:r>
          </w:p>
        </w:tc>
        <w:tc>
          <w:tcPr>
            <w:tcW w:w="82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Полигон ТБО г. Нижнекамск</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из жилищ несортированные (исключая крупногабаритные) 9110010001004,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кухонь и предприятий общественного питания (непищевые отходы столовой) 9120100000000,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коммунальные отходы (смет с территории) 9900000000000,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коммунальные отходы (твердые отходы со складских помещений) 9900000000000,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(мусор) от уборки территории и помещений объектов оптово-розничной торговли продовольственными товарами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9120110001005,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(мусор) от уборки территории и помещений объектов оптово-розничной торговли промышленными товарами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9120120001005,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(мусор) от уборки территории и помещений учебно-воспитательных учреждений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9120130001005,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(мусор) от уборки территории и помещений культурно-спортивных учреждений и зрелищных мероприятий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9120140001 005,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от уборки территорий кладбищ, колумбариев 9120150001005,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Мусор от бытовых помещений организаций крупногабаритный 9120050001005,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из жилищ крупногабаритные 9110020001005,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Ботва от корнеплодов, другие подобные растительные остатки при выращивании овощей загрязненные землей 1112020001995,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растениеводства, парникового хозяйства (растительные отходы питомника)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1112000000000,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твердые минеральные отходы (карбид кальция) 3140000000000,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Прочие твердые минеральные отходы (отходы извести)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31400000 00000,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твердые минеральные отходы (отходы раствора строительного) 3140000000000,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твердые минеральные отходы (отходы шпатлевки) 3140000000000,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Прочие твердые минеральные отходы (шлак чугуноплавкий) 3140000000000,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песка очистных и пескоструйных устройств (в металлургии)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3140020008 004,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Абразивная пыль и порошок от шлифования черных металлов (с содержанием металла менее 50%)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3140030011004,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мела в виде порошка или пыли 3140130511004,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асфальтобетона и/или асфальтобетонной смеси в кусковой форме 3140350201004,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бетонной смеси с содержанием пыли более 30%  3140360108004,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гипса (отходы гипсокартона) 3140380001000,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Шлак сварочный 3140480001994,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Металлическая дробь с примесью шлаковой корки (дробеструйная обработка) 3515030108004,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солей 5150000000000,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Мусор строительный от разборки зданий 9120060101004,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(отработанные воздушные фильтры) 9200000000000,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(осадки) при механической и биологической очистке сточных вод (осадок от автомойки)</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 9430000000000,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(осадки) при механической и биологической очистке сточных вод (осадок очистных сооружений поверхностного стока) 9430000000000,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Пыль зерновая 1111010011995,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от механической очистки зерна (зерновые отходы)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1111020008995,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Зола древесная и соломенная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3130060011995,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керамзита в кусковой форме 3140060201995,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керамики в кусковой форме 3140070201995,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Керамические изделия, потерявшие потребительские свойства 3140070301995,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Строительный щебень, потерявший потребительские свойства 3140090201995,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Лом дорожного полотна автомобильных дорог (исключая битум и асфальтовые покрытия) 3140100001995,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Мелочь известковая и доломитовая с размером частиц не более 5 мм (отсев)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3140130208995,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известняка и доломита в кусковой форме (недопал извести) 3140130301995,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Щебень известковый (некондиционный скол) 3140130408995,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Бой шамотного кирпича 3140140101995,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Бой кирпичной кладки при ремонте зданий и сооружений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3140140301995,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Бой строительного кирпича 3140140401995,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активированного угля, незагрязненного опасными веществами 3140170001995,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каменного угля в виде крошки 3140210401005,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песка, не загрязненного опасными веществами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3140230101995,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Бой бетонных изделий, отходы бетона в кусковой форме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3140270101995,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Бой железобетонных изделий, отходы железобетона в кусковой форме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3140270201995,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гипса в кусковой форме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3140380201995,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Брак заготовок абразивных кругов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3140430101995,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Абразивные круги отработанные, лом отработанных абразивных кругов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3140430201995,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Шкурка шлифовальная отработанная 3140430301995,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Накипь котельная 3140500001995,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Мелочь коксовая с размером частиц не более 5 мм (отсев)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3140530208005,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цемента в кусковой форме 3140550201995,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Цеолит отработанный при осушке воздуха и газов 3147030101995,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Алюмогель, отработанный при осушке воздуха и газов 3147040101995,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Тормозные колодки отработанные 3515050001995,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твердого полистирола, полистирольной пены или пленки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5710080001005,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жесткого пенопласта (исключая поливинилхлоридный) 5710120001005,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Ионообменные смолы для водоподготовки, потерявшие потребительские свойства 5710240101005,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Электрические лампы накаливания отработанные и брак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9231010001995,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изолированных проводов и кабелей 9236000013005,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Мусор с защитных решеток при водозаборе 9490010001005,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Стеклянный бой незагрязненный (исключая бой стекла электронно-лучевых трубок и люминесцентных ламп) 3140080201995,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огнеупорного мертеля (отходы порошка шамотного)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3140140501995,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бетонной смеси с содержанием пыли менее 30 %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3140360208995,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Обрезки резины 5750010201005,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Деревянная упаковка (невозвратная тара) из натуральной чистой древесины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1711050213005,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Изделия из натуральной древесины, потерявшие свои потребительские свойства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1711050313005,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Грунт, образовавшийся при проведении землеройных работ, не загрязненный опасными веществами 3140110008995,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клеенки на тканевой основе 5710090301005,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Отходы затвердевшего полиуретана, полиуретановой пены или пленки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5710100001005,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Пластмассовая незагрязненная тара, потерявшая потребительские свойства 5710180013005,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(осадки) при подготовке воды (шлам химводочистки (ХВО)) 9410000000000,</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Шланги пластмассовые, потерявшие потребительские свойства 5710130013005,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пластмассовой (синтетической) пленки, незагрязненной 5710190001005,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Резинометаллические отходы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5750040101005,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Обрезь валяльно-войлочной продукции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5810100001005,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 xml:space="preserve">Обрезки и обрывки тканей шерстяных </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5810110601995,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Обрезки и обрывки тканей хлопчатобумажных 5810110701995,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Резиноасбестовые отходы (в том числе изделия отработанные и брак) (отходы паронита) 5750030001004,</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Отходы полиэтилена в виде пленки (не утилизируемые) 5710290201995,</w:t>
            </w:r>
          </w:p>
          <w:p w:rsidR="00CC4A4F" w:rsidRPr="0030165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Обрезки и обрывки тканей смешанных ( не утилизируемые) 5810118001995,</w:t>
            </w:r>
          </w:p>
          <w:p w:rsidR="00CC4A4F" w:rsidRPr="008B5E25" w:rsidRDefault="00CC4A4F" w:rsidP="00A55CFE">
            <w:pPr>
              <w:spacing w:after="0" w:line="240" w:lineRule="auto"/>
              <w:rPr>
                <w:rFonts w:ascii="Times New Roman" w:hAnsi="Times New Roman"/>
                <w:sz w:val="20"/>
                <w:szCs w:val="20"/>
              </w:rPr>
            </w:pPr>
            <w:r w:rsidRPr="00301655">
              <w:rPr>
                <w:rFonts w:ascii="Times New Roman" w:hAnsi="Times New Roman"/>
                <w:sz w:val="20"/>
                <w:szCs w:val="20"/>
              </w:rPr>
              <w:t>Полиэтиленовая тара, поврежденная (не утилизируемы) 5710290313995</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92435000000</w:t>
            </w:r>
          </w:p>
          <w:p w:rsidR="00CC4A4F" w:rsidRPr="00DC5106" w:rsidRDefault="00CC4A4F" w:rsidP="00A55CFE">
            <w:pPr>
              <w:rPr>
                <w:rFonts w:ascii="Times New Roman" w:hAnsi="Times New Roman"/>
                <w:sz w:val="20"/>
                <w:szCs w:val="20"/>
              </w:rPr>
            </w:pP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Республика Татарстан, Нижнекамский район, в 5 км юго-восточнее н.п. Афанасьево и в 1.25 км западнее н.п. Сарсаз-Бли</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"УК "ЭкСПО", 423570, РТ, г. Нижнекамск, пр-т. Химиков, д. 16г,</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16-000</w:t>
            </w:r>
            <w:r w:rsidRPr="00DC5106">
              <w:rPr>
                <w:rFonts w:ascii="Times New Roman" w:hAnsi="Times New Roman"/>
                <w:sz w:val="20"/>
                <w:szCs w:val="20"/>
                <w:lang w:val="en-US"/>
              </w:rPr>
              <w:t>0</w:t>
            </w:r>
            <w:r w:rsidRPr="00DC5106">
              <w:rPr>
                <w:rFonts w:ascii="Times New Roman" w:hAnsi="Times New Roman"/>
                <w:sz w:val="20"/>
                <w:szCs w:val="20"/>
              </w:rPr>
              <w:t>3-З-00592-250914</w:t>
            </w:r>
          </w:p>
        </w:tc>
        <w:tc>
          <w:tcPr>
            <w:tcW w:w="82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Орловский Полигон ТБО Лаишевского р-на РТ </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p w:rsidR="00CC4A4F" w:rsidRPr="00DC5106" w:rsidRDefault="00CC4A4F" w:rsidP="00A55CFE">
            <w:pPr>
              <w:rPr>
                <w:rFonts w:ascii="Times New Roman" w:hAnsi="Times New Roman"/>
                <w:sz w:val="20"/>
                <w:szCs w:val="20"/>
              </w:rPr>
            </w:pPr>
          </w:p>
        </w:tc>
        <w:tc>
          <w:tcPr>
            <w:tcW w:w="1210" w:type="pct"/>
            <w:tcBorders>
              <w:left w:val="nil"/>
            </w:tcBorders>
          </w:tcPr>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 xml:space="preserve">Мусор строительный 9120060001000, </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Древесные отходы 1700000000000,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 xml:space="preserve"> Отходы коммунальные 9000000000000, </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 xml:space="preserve">Отходы из жилищ несортированные (исключая крупногабаритные) 9110010001004, </w:t>
            </w:r>
          </w:p>
          <w:p w:rsidR="00CC4A4F" w:rsidRPr="00DC5106"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Мусор от бытовых помещений организаций несортированный (исключая крупногабаритный) 9120040001004.</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p w:rsidR="00CC4A4F" w:rsidRPr="00DC5106" w:rsidRDefault="00CC4A4F" w:rsidP="00A55CFE">
            <w:pPr>
              <w:rPr>
                <w:rFonts w:ascii="Times New Roman" w:hAnsi="Times New Roman"/>
                <w:sz w:val="20"/>
                <w:szCs w:val="20"/>
              </w:rPr>
            </w:pP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92234884001</w:t>
            </w:r>
          </w:p>
          <w:p w:rsidR="00CC4A4F" w:rsidRPr="00DC5106" w:rsidRDefault="00CC4A4F" w:rsidP="00A55CFE">
            <w:pPr>
              <w:rPr>
                <w:rFonts w:ascii="Times New Roman" w:hAnsi="Times New Roman"/>
                <w:sz w:val="20"/>
                <w:szCs w:val="20"/>
              </w:rPr>
            </w:pPr>
          </w:p>
          <w:p w:rsidR="00CC4A4F" w:rsidRPr="00DC5106" w:rsidRDefault="00CC4A4F" w:rsidP="00A55CFE">
            <w:pPr>
              <w:rPr>
                <w:rFonts w:ascii="Times New Roman" w:hAnsi="Times New Roman"/>
                <w:sz w:val="20"/>
                <w:szCs w:val="20"/>
              </w:rPr>
            </w:pP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Республика Татарстан, Лаишевский район, Орловский СМС</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«Поволжская экологическая компания», РТ. Лаишевский район. Д. Орел, ул. Олимпийская, 2а.</w:t>
            </w:r>
          </w:p>
          <w:p w:rsidR="00CC4A4F" w:rsidRPr="00DC5106" w:rsidRDefault="00CC4A4F" w:rsidP="00A55CFE">
            <w:pPr>
              <w:rPr>
                <w:rFonts w:ascii="Times New Roman" w:hAnsi="Times New Roman"/>
                <w:sz w:val="20"/>
                <w:szCs w:val="20"/>
              </w:rPr>
            </w:pP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16-000</w:t>
            </w:r>
            <w:r w:rsidRPr="00DC5106">
              <w:rPr>
                <w:rFonts w:ascii="Times New Roman" w:hAnsi="Times New Roman"/>
                <w:sz w:val="20"/>
                <w:szCs w:val="20"/>
                <w:lang w:val="en-US"/>
              </w:rPr>
              <w:t>0</w:t>
            </w:r>
            <w:r w:rsidRPr="00DC5106">
              <w:rPr>
                <w:rFonts w:ascii="Times New Roman" w:hAnsi="Times New Roman"/>
                <w:sz w:val="20"/>
                <w:szCs w:val="20"/>
              </w:rPr>
              <w:t>4-З-00592-250914</w:t>
            </w:r>
          </w:p>
          <w:p w:rsidR="00CC4A4F" w:rsidRPr="00DC5106" w:rsidRDefault="00CC4A4F" w:rsidP="00A55CFE">
            <w:pPr>
              <w:rPr>
                <w:rFonts w:ascii="Times New Roman" w:hAnsi="Times New Roman"/>
                <w:sz w:val="20"/>
                <w:szCs w:val="20"/>
              </w:rPr>
            </w:pPr>
          </w:p>
        </w:tc>
        <w:tc>
          <w:tcPr>
            <w:tcW w:w="82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Полигон ТБО г. Азнакаево</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от жилищ</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9110000000000,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Мусор от бытовых помещений организаций несортированный (исключая крупногабаритный)</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9120040001004,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Прочие коммунальные отходы (смет с территории)</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9900000000000,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Прочие коммунальные отходы (отходы от складских помещений)</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9900000000000,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Твердые отходы резины (неутилизируемые)</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5750010010000,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тканей, старая одежда (изношенная спецодежда)</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 xml:space="preserve">5810110010000, </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Затвердевшие отходы пластмасс (неутилизируемые)</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9120100000000,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от водоподготовки, обработки сточных вод и использования воды (осадок от автомойки)</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9400000000000,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от водоподготовки, обработки сточных вод и использования воды (осадок ОС ливневого стока)</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9430000000000,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Мусор строительный от разборки зданий</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9120060101004,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Прочие твердые минеральные отходы (отходы раствора строительного)</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асфальтобетона и/или асфальтобетонной смеси в кусковой форме</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3140350201004,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Прочие твердые минеральные отходы (отходы извести)</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мела в виде порошка или пыли</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3140130511004,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Абразивная пыль и порошок от шлифования черных металлов (с содержанием металла менее 50%)</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3140030011004,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базальтового супертонкого волокна (минвата)</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3140160301004,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(воздушные фильтры отработанные)</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 xml:space="preserve">9200000000000, </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Шлак сварочный</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3140480001994,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затвердевшего поивинилхлорида и пенопласта на его базе (изолента)</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5710160001004,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кухонь и общепита (непищевые отходы от столовой)</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9120100000000,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Опилки  и стружки древесные, загязненные преимущественно органическими веществами (минеральные масла, лаки, растворители) (опилки, загрязненные лизолом)</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 xml:space="preserve">1713000000000, </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Бой строительного кирпича</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3140140401995,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Бой железобетонных изделий, отходы бетона в кусковой форме.</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3140270201995,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Бой бетонных изделий, отходы бетона в кусковой форме</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3140270101995,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песка, незагрязненного опасными веществами</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3140230101995,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Строительный щебень, потерявший потребительские свойства</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3140090201995,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цемента в кусковой форме</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3140550201995,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Керамические изделия, потерявшие потребительские свойства</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31400703001995,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гипса в кусковой форме</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3140380202995,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Абразивные круги отработанные, лом</w:t>
            </w:r>
            <w:r>
              <w:rPr>
                <w:rFonts w:ascii="Times New Roman" w:hAnsi="Times New Roman"/>
                <w:sz w:val="20"/>
                <w:szCs w:val="20"/>
              </w:rPr>
              <w:t xml:space="preserve"> отработанных абразивных кругов </w:t>
            </w:r>
            <w:r w:rsidRPr="008B5E25">
              <w:rPr>
                <w:rFonts w:ascii="Times New Roman" w:hAnsi="Times New Roman"/>
                <w:sz w:val="20"/>
                <w:szCs w:val="20"/>
              </w:rPr>
              <w:t>3140430201995,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Ш</w:t>
            </w:r>
            <w:r>
              <w:rPr>
                <w:rFonts w:ascii="Times New Roman" w:hAnsi="Times New Roman"/>
                <w:sz w:val="20"/>
                <w:szCs w:val="20"/>
              </w:rPr>
              <w:t xml:space="preserve">курка шлифовальная отработанная </w:t>
            </w:r>
            <w:r w:rsidRPr="008B5E25">
              <w:rPr>
                <w:rFonts w:ascii="Times New Roman" w:hAnsi="Times New Roman"/>
                <w:sz w:val="20"/>
                <w:szCs w:val="20"/>
              </w:rPr>
              <w:t>3140430301995,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Грунт, образовавшийся при проведении землеройных работ, незагрязненный опасными веществами3140110008995,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Тормозные колодки отр</w:t>
            </w:r>
            <w:r>
              <w:rPr>
                <w:rFonts w:ascii="Times New Roman" w:hAnsi="Times New Roman"/>
                <w:sz w:val="20"/>
                <w:szCs w:val="20"/>
              </w:rPr>
              <w:t xml:space="preserve">аботанные </w:t>
            </w:r>
            <w:r w:rsidRPr="008B5E25">
              <w:rPr>
                <w:rFonts w:ascii="Times New Roman" w:hAnsi="Times New Roman"/>
                <w:sz w:val="20"/>
                <w:szCs w:val="20"/>
              </w:rPr>
              <w:t>3515050001995,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изолированных проводов и кабелей</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9236000013005,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9120110001005,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9120120001005,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 xml:space="preserve">Мусор с защитных решеток при водозаборе </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9120130001005,</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Электрические лампы накаливания отработанные и брак</w:t>
            </w:r>
            <w:r w:rsidRPr="008B5E25">
              <w:rPr>
                <w:rFonts w:ascii="Times New Roman" w:hAnsi="Times New Roman"/>
                <w:sz w:val="20"/>
                <w:szCs w:val="20"/>
              </w:rPr>
              <w:tab/>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9231010001995.</w:t>
            </w:r>
          </w:p>
          <w:p w:rsidR="00CC4A4F" w:rsidRPr="00FD0D2B" w:rsidRDefault="00CC4A4F" w:rsidP="00A55CFE">
            <w:pPr>
              <w:pStyle w:val="ConsPlusCell"/>
              <w:widowControl/>
              <w:tabs>
                <w:tab w:val="left" w:pos="2266"/>
              </w:tabs>
              <w:rPr>
                <w:rFonts w:ascii="Times New Roman" w:hAnsi="Times New Roman" w:cs="Times New Roman"/>
              </w:rPr>
            </w:pP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92403000000</w:t>
            </w:r>
          </w:p>
          <w:p w:rsidR="00CC4A4F" w:rsidRPr="00DC5106" w:rsidRDefault="00CC4A4F" w:rsidP="00A55CFE">
            <w:pPr>
              <w:rPr>
                <w:rFonts w:ascii="Times New Roman" w:hAnsi="Times New Roman"/>
                <w:sz w:val="20"/>
                <w:szCs w:val="20"/>
              </w:rPr>
            </w:pP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Республика Татарстан, Азнакаевский район, в границах МО "Сапеевское сельское поселение"</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"Полигон ТБО", 423330, РТ, г. Азнакаево, ул. Султангалиева, д.17</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16-000</w:t>
            </w:r>
            <w:r w:rsidRPr="00DC5106">
              <w:rPr>
                <w:rFonts w:ascii="Times New Roman" w:hAnsi="Times New Roman"/>
                <w:sz w:val="20"/>
                <w:szCs w:val="20"/>
                <w:lang w:val="en-US"/>
              </w:rPr>
              <w:t>0</w:t>
            </w:r>
            <w:r w:rsidRPr="00DC5106">
              <w:rPr>
                <w:rFonts w:ascii="Times New Roman" w:hAnsi="Times New Roman"/>
                <w:sz w:val="20"/>
                <w:szCs w:val="20"/>
              </w:rPr>
              <w:t>5-З-00592-250914</w:t>
            </w:r>
          </w:p>
        </w:tc>
        <w:tc>
          <w:tcPr>
            <w:tcW w:w="82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Полигон ТБО с. Базарные Матаки</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потребления на производстве, подобные коммунальным (смет с территории организаций, содержащий опасные компоненты в количестве, соответствующем 4-му классу опасности) 9120000000000,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производства пищевых и вкусовых продуктов 1100000000000,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шкур, мехов и кожи 1400000000000,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Древесные отходы 1700000000000,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целлюлозы, бумаги и картона 1800000000000,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минерального происхождения (исключая отходы металлов) 3100000000000,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Золошлаки от сжигания углей 3130020001000,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асбоцемента в кусковой форме 3140120201014,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мела в виде порошка или пыли 3140130511004,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абразивных материалов в виде пыли и порошка 3140430411004,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Абразивная пыль и порошок от шлифования черных металлов (с содержанием металла менее 50%) 3140030011004,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полимерных материалов 5700000000000,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стеклолакоткани 5710320101004,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шлаковаты 3140160101004,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Шлак сварочный 3140480001994,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затвердевшего поливинилхлорида и пенопласта на его базе 5710160001004,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из жилищ несортированные (исключая крупногабаритные) 9110010001004,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потребления на производстве, подобные коммунальным 9120000000000,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Мусор строительный от разборки зданий 9120060101004,</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кухонь и предприятий общественного питания (мусор кухонь и организаций общественного питания несортированные) 9120100000000,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9200000000000,</w:t>
            </w:r>
          </w:p>
          <w:p w:rsidR="00CC4A4F" w:rsidRPr="008B5E25"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Отходы (осадки) при механической и биологической очистке сточных вод 9430000000000,</w:t>
            </w:r>
          </w:p>
          <w:p w:rsidR="00CC4A4F" w:rsidRPr="00DC5106" w:rsidRDefault="00CC4A4F" w:rsidP="00A55CFE">
            <w:pPr>
              <w:spacing w:after="0" w:line="240" w:lineRule="auto"/>
              <w:rPr>
                <w:rFonts w:ascii="Times New Roman" w:hAnsi="Times New Roman"/>
                <w:sz w:val="20"/>
                <w:szCs w:val="20"/>
              </w:rPr>
            </w:pPr>
            <w:r w:rsidRPr="008B5E25">
              <w:rPr>
                <w:rFonts w:ascii="Times New Roman" w:hAnsi="Times New Roman"/>
                <w:sz w:val="20"/>
                <w:szCs w:val="20"/>
              </w:rPr>
              <w:t>Прочие коммунальные отходы (мусор складских помещений) 9900000000000.</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92207808001</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Республика Татарстан, Алькеевский район, СХПК Алтай</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"Алькеевские Коммунальные Сети", 422870, РТ, Алькеевский р-он, с. Базарные Матаки, ул. Южная, д. 9</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16-000</w:t>
            </w:r>
            <w:r w:rsidRPr="00DC5106">
              <w:rPr>
                <w:rFonts w:ascii="Times New Roman" w:hAnsi="Times New Roman"/>
                <w:sz w:val="20"/>
                <w:szCs w:val="20"/>
                <w:lang w:val="en-US"/>
              </w:rPr>
              <w:t>0</w:t>
            </w:r>
            <w:r w:rsidRPr="00DC5106">
              <w:rPr>
                <w:rFonts w:ascii="Times New Roman" w:hAnsi="Times New Roman"/>
                <w:sz w:val="20"/>
                <w:szCs w:val="20"/>
              </w:rPr>
              <w:t>6-З-00592-250914</w:t>
            </w:r>
          </w:p>
        </w:tc>
        <w:tc>
          <w:tcPr>
            <w:tcW w:w="82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Полигон ТБО с. Шемордан Сабинского района Республики Татарстан</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Мусор от бытовых помещений организаций несортированный 9120040001004,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Твёрдые бытовые отходы 910000000000,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Отходы из жилищ несортированные (исключая крупногабаритные 9110010001004,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Прочие коммунальные отходы (смёт с территории) 9900000000000,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Отходы кухонь и предприятий общественного питания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 9120100000000,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прочие коммунальные отходы</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9900000000000,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Ботва от корнеплодов, другие подобные растительные остатки при выращивании овощей загрязнённые землёй 1112020001995,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Обрезки и обрывки тканей смешанных неутилизируемые) 5810110801995,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Отходы (мусор) от уборки территории и помещений объектов оптово-розничной торговли промышленными товарами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9120120001005,</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Отходы (мусор) от уборки территории и помещений учебно-воспитательных учреждений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9120120001005,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Отходы (мусор) от уборки территории и помещений объектов оптово-розничной торговли  продовольственными товарами</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9120110001005,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Отходы из жилищ крупногабаритные 9110020001005,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Пищевые отходы кухонь и организаций общественного питания несортированные (неутилизируемые) 91201000100005,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Мусор от бытовых помещений организаций крупногабаритный 912050001005,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Отходы минерального происхождения (исключая отходы металлов) (неутилизированные) 3100000000000,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Текстильные отходы и шламы  5810000000000,  Резиоасбестовые отходы ( в том числе изделия  отработанные и брак) 5750030001004,  </w:t>
            </w:r>
          </w:p>
          <w:p w:rsidR="00CC4A4F" w:rsidRPr="00FD0D2B" w:rsidRDefault="00CC4A4F" w:rsidP="00A55CFE">
            <w:pPr>
              <w:pStyle w:val="ConsPlusCell"/>
              <w:tabs>
                <w:tab w:val="left" w:pos="2266"/>
              </w:tabs>
              <w:rPr>
                <w:rFonts w:ascii="Times New Roman" w:hAnsi="Times New Roman" w:cs="Times New Roman"/>
              </w:rPr>
            </w:pPr>
            <w:r w:rsidRPr="00FD0D2B">
              <w:rPr>
                <w:rFonts w:ascii="Times New Roman" w:hAnsi="Times New Roman" w:cs="Times New Roman"/>
              </w:rPr>
              <w:t xml:space="preserve">Отходы изолированных проводов и кабелей (неутилизируемые) 9236000013005.                             </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92233860000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Республика Татарстан, Кукморский район, 4230 м от д. Починок Шемордан по направлению на запад</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ОАО "Шеморданское МПП ЖКХ Сабинского р-на", Республика Татарстан, Сабинский район, с. Шемордан, ул. Азина,6</w:t>
            </w:r>
          </w:p>
        </w:tc>
      </w:tr>
      <w:tr w:rsidR="00CC4A4F" w:rsidRPr="00DC5106" w:rsidTr="00605970">
        <w:trPr>
          <w:trHeight w:val="1270"/>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16-000</w:t>
            </w:r>
            <w:r w:rsidRPr="00DC5106">
              <w:rPr>
                <w:rFonts w:ascii="Times New Roman" w:hAnsi="Times New Roman"/>
                <w:sz w:val="20"/>
                <w:szCs w:val="20"/>
                <w:lang w:val="en-US"/>
              </w:rPr>
              <w:t>07</w:t>
            </w:r>
            <w:r w:rsidRPr="00DC5106">
              <w:rPr>
                <w:rFonts w:ascii="Times New Roman" w:hAnsi="Times New Roman"/>
                <w:sz w:val="20"/>
                <w:szCs w:val="20"/>
              </w:rPr>
              <w:t>-З-00592-250914</w:t>
            </w:r>
          </w:p>
        </w:tc>
        <w:tc>
          <w:tcPr>
            <w:tcW w:w="82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Полигон ТБО г. Зеленодольск</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обработки и переработки древесины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1710000000000,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бумаги и картона с пропиткой и покрытиями (неутилизируемые)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1872000000000,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Разнородные отходы бумаги и картона (например, содержащие отходы фотобумаги)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187901000104,</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Золы, шлаки и пыль от топочных установок и от термической обработки отходов (золы от сжигания биологических и медицинских отходов)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3130000000000,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Золошлаки от сжигания углей (Березовский)  3130020201004,</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Прочие твердые минеральные отходы (отходы каменного сырья для производства минераловатных плит (базальт, доломит, кокс, порфирит))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3140000000000,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Прочие твердые минеральные отходы (отходы футеровки, вагранки)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3140000000000,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Абразивная пыль и порошок от шлифования черных металлов (с содержанием металла менее 50%);  3140030011004,</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мела в виде порошка или пыли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3140130511004,Отходы шлаковаты  3140160101004,Шлак сварочный  3140480001994,Уголь активированный отработанный, загрязненный минеральными маслами (</w:t>
            </w:r>
            <w:r>
              <w:rPr>
                <w:rFonts w:ascii="Times New Roman" w:hAnsi="Times New Roman" w:cs="Times New Roman"/>
              </w:rPr>
              <w:t xml:space="preserve">содержание масла - менее 15%)   </w:t>
            </w:r>
            <w:r w:rsidRPr="008B5E25">
              <w:rPr>
                <w:rFonts w:ascii="Times New Roman" w:hAnsi="Times New Roman" w:cs="Times New Roman"/>
              </w:rPr>
              <w:t>3148010201034,</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Минеральные шламы 3160000000000,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Обтирочный материал, загрязненный маслами (содержание масел менее 15%) (ветошь промасленная)  5490270101034,</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Сальниковая набивка асбесто-графитовая, промасленная (содержание масла менее 15%) 5490300301034,</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полимерных материалов 5700000000000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затвердевшего поливинилхлорида и пенопласта на его базе 5710160001004,</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Резиноасбестовые отходы (в том числе изделия отработанные и брак) 5750030001004,</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Текстильные отходы и шламы</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5810000000000,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тканей, старая одежда (старая спецодежда неутилизируемая) 5810110001000,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из жилищ несортированные (исключая крупногабаритные) 9110010001004,</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Мусор от бытовых помещений организаций несортированный (исключая крупногабаритный) (ТБО)  9120040001004,</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Мусор строительный 9120060001000,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кухонь и предприятий общественного питания (непищевые отходы от столовой)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9120100000000,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сложного комбинированного состава в виде изделий, оборудования, устройств, не вошедшие в другие пункты (отработанные воздушные фильтры)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9200000000000,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сложного комбинированного состава в виде изделий, оборудования, устройств, не вошедшие в другие пункты (отработанные средства индивидуальной защиты);  9200000000000,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от водоподготовки, обработки сточных вод и использования воды;  9400000000000.</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92228000000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Республика Татарстан, Зеленодольский район, 800 м от дома № 68 по ул. Лесная, с. Айша</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МУП "Экоресурс" 422540, РТ, г. Зеленодольск, ул. Паратская, 1</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16-000</w:t>
            </w:r>
            <w:r w:rsidRPr="00DC5106">
              <w:rPr>
                <w:rFonts w:ascii="Times New Roman" w:hAnsi="Times New Roman"/>
                <w:sz w:val="20"/>
                <w:szCs w:val="20"/>
                <w:lang w:val="en-US"/>
              </w:rPr>
              <w:t>08</w:t>
            </w:r>
            <w:r w:rsidRPr="00DC5106">
              <w:rPr>
                <w:rFonts w:ascii="Times New Roman" w:hAnsi="Times New Roman"/>
                <w:sz w:val="20"/>
                <w:szCs w:val="20"/>
              </w:rPr>
              <w:t>-Х-00592-250914</w:t>
            </w:r>
          </w:p>
        </w:tc>
        <w:tc>
          <w:tcPr>
            <w:tcW w:w="82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Городской комплекс сортировки вторичного сырья мощностью 40000 т/год</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Ртутные лампы, люминесцентные ртутьсодержащие трубки отработанные и брак 3533010013011,</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химического происхождения 5000000000002,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аккумуляторов 9211000013002,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синтетических и минеральных масел 5410000000003,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лакокрасочных средств 5550000000003, Отходы полимерных материалов 5700000000003.</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92401385000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Республика Татарстан, г. Казань, ул. Аделя Кутуя, 160</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"Поволжская экологическая компания"</w:t>
            </w:r>
          </w:p>
          <w:p w:rsidR="00CC4A4F" w:rsidRPr="00DC5106" w:rsidRDefault="00CC4A4F" w:rsidP="00A55CFE">
            <w:pPr>
              <w:rPr>
                <w:rFonts w:ascii="Times New Roman" w:hAnsi="Times New Roman"/>
                <w:sz w:val="20"/>
                <w:szCs w:val="20"/>
              </w:rPr>
            </w:pPr>
            <w:r w:rsidRPr="00DC5106">
              <w:rPr>
                <w:rFonts w:ascii="Times New Roman" w:hAnsi="Times New Roman"/>
                <w:sz w:val="20"/>
                <w:szCs w:val="20"/>
              </w:rPr>
              <w:t>420073, РТ, г. Казань, ул. Ад. Кутуя, 160</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16-00</w:t>
            </w:r>
            <w:r w:rsidRPr="00DC5106">
              <w:rPr>
                <w:rFonts w:ascii="Times New Roman" w:hAnsi="Times New Roman"/>
                <w:sz w:val="20"/>
                <w:szCs w:val="20"/>
                <w:lang w:val="en-US"/>
              </w:rPr>
              <w:t>009</w:t>
            </w:r>
            <w:r w:rsidRPr="00DC5106">
              <w:rPr>
                <w:rFonts w:ascii="Times New Roman" w:hAnsi="Times New Roman"/>
                <w:sz w:val="20"/>
                <w:szCs w:val="20"/>
              </w:rPr>
              <w:t>-Х-00592-250914</w:t>
            </w:r>
          </w:p>
        </w:tc>
        <w:tc>
          <w:tcPr>
            <w:tcW w:w="82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Шламоотвал Нижнекамской ТЭЦ</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Минеральные шламы (шлам обмывок РВП) 3160000000000,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(осадки) при механической и биологической очистке сточных вод (осадок производственно-ливневых сточных вод)</w:t>
            </w:r>
            <w:r w:rsidRPr="008B5E25">
              <w:rPr>
                <w:rFonts w:ascii="Times New Roman" w:hAnsi="Times New Roman" w:cs="Times New Roman"/>
              </w:rPr>
              <w:tab/>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9430000000000,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Шламы, содержащие растворители (шлам кислотных промывок котлов и основного оборудования)</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5540000000000,</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(осадки) при подготовке воды (шлам химводоочистки (ХВО))</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9410000000000.</w:t>
            </w:r>
          </w:p>
          <w:p w:rsidR="00CC4A4F" w:rsidRPr="008B5E25" w:rsidRDefault="00CC4A4F" w:rsidP="00A55CFE">
            <w:pPr>
              <w:pStyle w:val="ConsPlusCell"/>
              <w:tabs>
                <w:tab w:val="left" w:pos="2266"/>
              </w:tabs>
              <w:rPr>
                <w:rFonts w:ascii="Times New Roman" w:hAnsi="Times New Roman" w:cs="Times New Roman"/>
              </w:rPr>
            </w:pP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92435000000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Республика Татарстан, г. Нижнекамск, промзона</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«Нижнекамская ТЭЦ» 423570, РТ, г. Нижнекамск, п/о 11, а/я 1207</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16-00</w:t>
            </w:r>
            <w:r w:rsidRPr="00DC5106">
              <w:rPr>
                <w:rFonts w:ascii="Times New Roman" w:hAnsi="Times New Roman"/>
                <w:sz w:val="20"/>
                <w:szCs w:val="20"/>
                <w:lang w:val="en-US"/>
              </w:rPr>
              <w:t>0</w:t>
            </w:r>
            <w:r w:rsidRPr="00DC5106">
              <w:rPr>
                <w:rFonts w:ascii="Times New Roman" w:hAnsi="Times New Roman"/>
                <w:sz w:val="20"/>
                <w:szCs w:val="20"/>
              </w:rPr>
              <w:t>1</w:t>
            </w:r>
            <w:r w:rsidRPr="00DC5106">
              <w:rPr>
                <w:rFonts w:ascii="Times New Roman" w:hAnsi="Times New Roman"/>
                <w:sz w:val="20"/>
                <w:szCs w:val="20"/>
                <w:lang w:val="en-US"/>
              </w:rPr>
              <w:t>0</w:t>
            </w:r>
            <w:r w:rsidRPr="00DC5106">
              <w:rPr>
                <w:rFonts w:ascii="Times New Roman" w:hAnsi="Times New Roman"/>
                <w:sz w:val="20"/>
                <w:szCs w:val="20"/>
              </w:rPr>
              <w:t>-З-00592-250914</w:t>
            </w:r>
          </w:p>
        </w:tc>
        <w:tc>
          <w:tcPr>
            <w:tcW w:w="82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Полигон ТБО н.п. Бирюли</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обработки и переработке древесины (не утилизируемые) 1710000000000, Разнородные отходы бумаги и картона (не утилизируемые) 1879010001004,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минерального происхождения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3000000000000,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Прочие твердые минеральные отходы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3140000000000,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Шлак сварочный 3140480001994,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полимерных материалов (не утилизируемые)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5700000000000,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тканей, старая одежда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5810110001000,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Твердые коммунальные отходы 9100000000000,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от жилищ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9110000000000,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Мусор от бытовых помещений организаций несортированный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9120040001004,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сложного комбинированного состава в виде изделий, оборудования, устройств, не вошедшие в другие пункты (не утилизируемые)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9200000000000,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от водоподготовки, обработки сточных вод и использования воды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9400000000000,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Прочие коммунальные отходы (смет с территории) 9900000000000,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Прочие коммунальные отходы 9900000000000.</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92222873005</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Республика Татарстан, Высокогорский район, 1000 м. южнее д. Новые Бирюли</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"Полигон" 422737 РТ Высокогорский район, д. Н. Бирюли</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16-00</w:t>
            </w:r>
            <w:r w:rsidRPr="00DC5106">
              <w:rPr>
                <w:rFonts w:ascii="Times New Roman" w:hAnsi="Times New Roman"/>
                <w:sz w:val="20"/>
                <w:szCs w:val="20"/>
                <w:lang w:val="en-US"/>
              </w:rPr>
              <w:t>0</w:t>
            </w:r>
            <w:r w:rsidRPr="00DC5106">
              <w:rPr>
                <w:rFonts w:ascii="Times New Roman" w:hAnsi="Times New Roman"/>
                <w:sz w:val="20"/>
                <w:szCs w:val="20"/>
              </w:rPr>
              <w:t>1</w:t>
            </w:r>
            <w:r w:rsidRPr="00DC5106">
              <w:rPr>
                <w:rFonts w:ascii="Times New Roman" w:hAnsi="Times New Roman"/>
                <w:sz w:val="20"/>
                <w:szCs w:val="20"/>
                <w:lang w:val="en-US"/>
              </w:rPr>
              <w:t>1</w:t>
            </w:r>
            <w:r w:rsidRPr="00DC5106">
              <w:rPr>
                <w:rFonts w:ascii="Times New Roman" w:hAnsi="Times New Roman"/>
                <w:sz w:val="20"/>
                <w:szCs w:val="20"/>
              </w:rPr>
              <w:t>-З-00592-250914</w:t>
            </w:r>
          </w:p>
        </w:tc>
        <w:tc>
          <w:tcPr>
            <w:tcW w:w="820"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Полигон ТБО г. Тетюши</w:t>
            </w:r>
          </w:p>
        </w:tc>
        <w:tc>
          <w:tcPr>
            <w:tcW w:w="461"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Опилки и стружки древесные, загрязненные минеральными маслами (опилки, пропитанные лизолом) 1713020001030,                                                               Отходы (осадки) при механической и биологической очистке сточных вод (осадок грязеотстойника) 9430000000000,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Отходы затвердевшего поливинилхлорида и пенопласта на его базе  5710160001004,                                                                                     Отходы лакокрасочных средств 5550000000000,                                                                               Прочие коммунальные отходы 99000000000,                        Шлак сварочный  3140480001994,                                           Мусор строительный о разборки зданий  9120060101004,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сложного комбинированного состава в виде изделий, оборудования, устройств, не вошедшие в другие пункты 9200000000000,                                                               Отходы кухонь и предприятий общественного питания  9120100000000,                                                                                                               Отходы полимерных материалов   5700000000000,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Бой бетонных изделий, отходы бетона в кусковой форме  3140270101995,                                                                              Строительный щебень, потерявший потребительские свойства 3140090201995,                                                           Бой железобетонных изделий, отходы железобетона в кусковой форме  3140270201995,                                                 Абразивные круги отработанные, лом отработанных абразивных кругов  3140430201995,                                            Отходы цемента в кусковой форме  3140550201995,           Отходы из жилищ крупногабаритные 9110020001005,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(мусор) от уборки территорий и помещений объектов оптово-розничной торговли продовольственными товарами   9120110001005,                                                          Отходы (мусор) от уборки территорий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                                                                                           Бой строительного кирпича  3140140401995,                     Отходы гипса в кусковой форме  3140380201995,              Керамические изделия, потерявшие потребительские свойства  3140070301995,                                                            Бой шамотного кирпича (отходы обмуровки ТЭЦ и котельных) 3140140101995,                                                                                                                                                 Отходы рубероида 1872040101014,                                      Отходы битума, асфальта в твердой форме  5490120001004,                                                                             Отходы асфальтобетона и/или асфальтобетонной смеси в виде пыли 3140350111004,                                                         Отходы базальтового волокна (отходы минваты) 3140160301004,                                                                              Абразивная пыль и порошок от шлифования черных металлов 3140030011004,                                                            Древестно-стружечные и/или древестно-волокнистые плиты, содержащие связующие смолы  1712020401014,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мела в виде порошка </w:t>
            </w:r>
            <w:r>
              <w:rPr>
                <w:rFonts w:ascii="Times New Roman" w:hAnsi="Times New Roman" w:cs="Times New Roman"/>
              </w:rPr>
              <w:t>или пыли</w:t>
            </w:r>
            <w:r w:rsidRPr="008B5E25">
              <w:rPr>
                <w:rFonts w:ascii="Times New Roman" w:hAnsi="Times New Roman" w:cs="Times New Roman"/>
              </w:rPr>
              <w:t xml:space="preserve"> 3140130511004,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Отходы асбоцемента в кусковой форме (отходы шифера) 3140120201014,                                                                               Прочие твердые минеральные отходы  3140000000000,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 xml:space="preserve">Тормозные колодки отработанные 3515050001995,          </w:t>
            </w:r>
          </w:p>
          <w:p w:rsidR="00CC4A4F" w:rsidRPr="008B5E25" w:rsidRDefault="00CC4A4F" w:rsidP="00A55CFE">
            <w:pPr>
              <w:pStyle w:val="ConsPlusCell"/>
              <w:tabs>
                <w:tab w:val="left" w:pos="2266"/>
              </w:tabs>
              <w:rPr>
                <w:rFonts w:ascii="Times New Roman" w:hAnsi="Times New Roman" w:cs="Times New Roman"/>
              </w:rPr>
            </w:pPr>
            <w:r w:rsidRPr="008B5E25">
              <w:rPr>
                <w:rFonts w:ascii="Times New Roman" w:hAnsi="Times New Roman" w:cs="Times New Roman"/>
              </w:rPr>
              <w:t>Отходы песка, незагрязненного опасными веществами  3140230101995,                                                                               Отходы известняка и доломита в кусковой форме 3140130301995,                                                                               Отходы изолированных проводов и кабелей  9236000013005,                                                                               Отходы от уборки территорий кладбищ, колумбариев  9120150001005,                                                                               Отходы сучьев, ветвей от лесоразработок  1730010101005.</w:t>
            </w:r>
          </w:p>
        </w:tc>
        <w:tc>
          <w:tcPr>
            <w:tcW w:w="483"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92255501000</w:t>
            </w:r>
          </w:p>
        </w:tc>
        <w:tc>
          <w:tcPr>
            <w:tcW w:w="486"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Республика Татарстан, Тетюшский район, в 1500 м южнее д. Красная Поляна</w:t>
            </w:r>
          </w:p>
        </w:tc>
        <w:tc>
          <w:tcPr>
            <w:tcW w:w="742" w:type="pct"/>
            <w:tcBorders>
              <w:left w:val="nil"/>
            </w:tcBorders>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ООО «Тетюши Жилсервис» 422370, РТ, г. Тетюши, ул. Куйбышева, д.9</w:t>
            </w:r>
          </w:p>
        </w:tc>
      </w:tr>
      <w:tr w:rsidR="00CC4A4F" w:rsidRPr="00DC5106" w:rsidTr="00073B51">
        <w:trPr>
          <w:trHeight w:val="70"/>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Удмуртская Республика</w:t>
            </w:r>
          </w:p>
        </w:tc>
      </w:tr>
      <w:tr w:rsidR="00CC4A4F" w:rsidRPr="00DC5106" w:rsidTr="00605970">
        <w:trPr>
          <w:trHeight w:val="1653"/>
        </w:trPr>
        <w:tc>
          <w:tcPr>
            <w:tcW w:w="266" w:type="pct"/>
          </w:tcPr>
          <w:p w:rsidR="00CC4A4F" w:rsidRPr="004A6B4F" w:rsidRDefault="00CC4A4F" w:rsidP="00A55CFE">
            <w:pPr>
              <w:spacing w:after="0" w:line="240" w:lineRule="auto"/>
              <w:rPr>
                <w:rFonts w:ascii="Times New Roman" w:hAnsi="Times New Roman"/>
                <w:sz w:val="20"/>
                <w:szCs w:val="20"/>
              </w:rPr>
            </w:pPr>
            <w:r>
              <w:rPr>
                <w:rFonts w:ascii="Times New Roman" w:hAnsi="Times New Roman"/>
                <w:sz w:val="20"/>
                <w:szCs w:val="20"/>
              </w:rPr>
              <w:t>18-00001-Х-00592-250914</w:t>
            </w:r>
          </w:p>
        </w:tc>
        <w:tc>
          <w:tcPr>
            <w:tcW w:w="820" w:type="pct"/>
          </w:tcPr>
          <w:p w:rsidR="00CC4A4F" w:rsidRPr="004A6B4F" w:rsidRDefault="00CC4A4F" w:rsidP="00A55CFE">
            <w:pPr>
              <w:spacing w:after="0" w:line="240" w:lineRule="auto"/>
              <w:ind w:left="-57" w:right="-57"/>
              <w:rPr>
                <w:rFonts w:ascii="Times New Roman" w:hAnsi="Times New Roman"/>
                <w:sz w:val="20"/>
                <w:szCs w:val="20"/>
              </w:rPr>
            </w:pPr>
            <w:r w:rsidRPr="004A6B4F">
              <w:rPr>
                <w:rFonts w:ascii="Times New Roman" w:hAnsi="Times New Roman"/>
                <w:sz w:val="20"/>
                <w:szCs w:val="20"/>
              </w:rPr>
              <w:t>Шламохранилище</w:t>
            </w:r>
          </w:p>
        </w:tc>
        <w:tc>
          <w:tcPr>
            <w:tcW w:w="461" w:type="pct"/>
          </w:tcPr>
          <w:p w:rsidR="00CC4A4F" w:rsidRPr="004A6B4F" w:rsidRDefault="00CC4A4F" w:rsidP="00A55CFE">
            <w:pPr>
              <w:spacing w:after="0" w:line="240" w:lineRule="auto"/>
              <w:rPr>
                <w:rFonts w:ascii="Times New Roman" w:hAnsi="Times New Roman"/>
                <w:sz w:val="20"/>
                <w:szCs w:val="20"/>
              </w:rPr>
            </w:pPr>
            <w:r w:rsidRPr="004A6B4F">
              <w:rPr>
                <w:rFonts w:ascii="Times New Roman" w:hAnsi="Times New Roman"/>
                <w:sz w:val="20"/>
                <w:szCs w:val="20"/>
              </w:rPr>
              <w:t>хранение отходов</w:t>
            </w:r>
          </w:p>
        </w:tc>
        <w:tc>
          <w:tcPr>
            <w:tcW w:w="1210" w:type="pct"/>
          </w:tcPr>
          <w:p w:rsidR="00CC4A4F" w:rsidRPr="004A6B4F" w:rsidRDefault="00CC4A4F" w:rsidP="00A55CFE">
            <w:pPr>
              <w:spacing w:after="0" w:line="240" w:lineRule="auto"/>
              <w:rPr>
                <w:rFonts w:ascii="Times New Roman" w:hAnsi="Times New Roman"/>
                <w:sz w:val="20"/>
                <w:szCs w:val="20"/>
              </w:rPr>
            </w:pPr>
            <w:r w:rsidRPr="004A6B4F">
              <w:rPr>
                <w:rFonts w:ascii="Times New Roman" w:hAnsi="Times New Roman"/>
                <w:sz w:val="20"/>
                <w:szCs w:val="20"/>
              </w:rPr>
              <w:t>Отходы оксидов и гидроксидов</w:t>
            </w:r>
          </w:p>
          <w:p w:rsidR="00CC4A4F" w:rsidRPr="004A6B4F" w:rsidRDefault="00CC4A4F" w:rsidP="00A55CFE">
            <w:pPr>
              <w:spacing w:after="0" w:line="240" w:lineRule="auto"/>
              <w:rPr>
                <w:rFonts w:ascii="Times New Roman" w:hAnsi="Times New Roman"/>
                <w:sz w:val="20"/>
                <w:szCs w:val="20"/>
              </w:rPr>
            </w:pPr>
            <w:r w:rsidRPr="004A6B4F">
              <w:rPr>
                <w:rFonts w:ascii="Times New Roman" w:hAnsi="Times New Roman"/>
                <w:sz w:val="20"/>
                <w:szCs w:val="20"/>
              </w:rPr>
              <w:t>5130000000000</w:t>
            </w:r>
          </w:p>
        </w:tc>
        <w:tc>
          <w:tcPr>
            <w:tcW w:w="483" w:type="pct"/>
          </w:tcPr>
          <w:p w:rsidR="00CC4A4F" w:rsidRPr="004A6B4F"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4A6B4F" w:rsidRDefault="00CC4A4F" w:rsidP="00A55CFE">
            <w:pPr>
              <w:spacing w:after="0" w:line="240" w:lineRule="auto"/>
              <w:rPr>
                <w:rFonts w:ascii="Times New Roman" w:hAnsi="Times New Roman"/>
                <w:sz w:val="20"/>
                <w:szCs w:val="20"/>
              </w:rPr>
            </w:pPr>
            <w:r w:rsidRPr="004A6B4F">
              <w:rPr>
                <w:rFonts w:ascii="Times New Roman" w:hAnsi="Times New Roman"/>
                <w:sz w:val="20"/>
                <w:szCs w:val="20"/>
              </w:rPr>
              <w:t>94701000</w:t>
            </w:r>
          </w:p>
        </w:tc>
        <w:tc>
          <w:tcPr>
            <w:tcW w:w="486" w:type="pct"/>
          </w:tcPr>
          <w:p w:rsidR="00CC4A4F" w:rsidRPr="004A6B4F" w:rsidRDefault="00CC4A4F" w:rsidP="00A55CFE">
            <w:pPr>
              <w:spacing w:after="0" w:line="240" w:lineRule="auto"/>
              <w:rPr>
                <w:rFonts w:ascii="Times New Roman" w:hAnsi="Times New Roman"/>
                <w:sz w:val="20"/>
                <w:szCs w:val="20"/>
              </w:rPr>
            </w:pPr>
            <w:r w:rsidRPr="004A6B4F">
              <w:rPr>
                <w:rFonts w:ascii="Times New Roman" w:hAnsi="Times New Roman"/>
                <w:sz w:val="20"/>
                <w:szCs w:val="20"/>
              </w:rPr>
              <w:t>г.Ижевск</w:t>
            </w:r>
          </w:p>
        </w:tc>
        <w:tc>
          <w:tcPr>
            <w:tcW w:w="742" w:type="pct"/>
          </w:tcPr>
          <w:p w:rsidR="00CC4A4F" w:rsidRPr="004A6B4F" w:rsidRDefault="00CC4A4F" w:rsidP="00A55CFE">
            <w:pPr>
              <w:spacing w:after="0" w:line="240" w:lineRule="auto"/>
              <w:rPr>
                <w:rFonts w:ascii="Times New Roman" w:hAnsi="Times New Roman"/>
                <w:sz w:val="20"/>
                <w:szCs w:val="20"/>
              </w:rPr>
            </w:pPr>
            <w:r w:rsidRPr="004A6B4F">
              <w:rPr>
                <w:rFonts w:ascii="Times New Roman" w:hAnsi="Times New Roman"/>
                <w:sz w:val="20"/>
                <w:szCs w:val="20"/>
              </w:rPr>
              <w:t>ОАО "Ижсталь", 426006 ,УР, г. Ижевск, ул. Новоажимова, 6</w:t>
            </w:r>
          </w:p>
        </w:tc>
      </w:tr>
      <w:tr w:rsidR="00CC4A4F" w:rsidRPr="00DC5106" w:rsidTr="00605970">
        <w:trPr>
          <w:trHeight w:val="1653"/>
        </w:trPr>
        <w:tc>
          <w:tcPr>
            <w:tcW w:w="266" w:type="pct"/>
          </w:tcPr>
          <w:p w:rsidR="00CC4A4F" w:rsidRPr="004A6B4F" w:rsidRDefault="00CC4A4F" w:rsidP="00A55CFE">
            <w:pPr>
              <w:spacing w:after="0" w:line="240" w:lineRule="auto"/>
              <w:rPr>
                <w:rFonts w:ascii="Times New Roman" w:hAnsi="Times New Roman"/>
                <w:sz w:val="20"/>
                <w:szCs w:val="20"/>
              </w:rPr>
            </w:pPr>
            <w:r>
              <w:rPr>
                <w:rFonts w:ascii="Times New Roman" w:hAnsi="Times New Roman"/>
                <w:sz w:val="20"/>
                <w:szCs w:val="20"/>
              </w:rPr>
              <w:t>18-00002-З-00592-250914</w:t>
            </w:r>
          </w:p>
        </w:tc>
        <w:tc>
          <w:tcPr>
            <w:tcW w:w="820" w:type="pct"/>
          </w:tcPr>
          <w:p w:rsidR="00CC4A4F" w:rsidRPr="004A6B4F" w:rsidRDefault="00CC4A4F" w:rsidP="00A55CFE">
            <w:pPr>
              <w:spacing w:after="0" w:line="240" w:lineRule="auto"/>
              <w:ind w:left="-57" w:right="-57"/>
              <w:rPr>
                <w:rFonts w:ascii="Times New Roman" w:hAnsi="Times New Roman"/>
                <w:sz w:val="20"/>
                <w:szCs w:val="20"/>
              </w:rPr>
            </w:pPr>
            <w:r w:rsidRPr="004A6B4F">
              <w:rPr>
                <w:rFonts w:ascii="Times New Roman" w:hAnsi="Times New Roman"/>
                <w:sz w:val="20"/>
                <w:szCs w:val="20"/>
              </w:rPr>
              <w:t>Полигон захоронения твердых коммунальных отходов</w:t>
            </w:r>
          </w:p>
        </w:tc>
        <w:tc>
          <w:tcPr>
            <w:tcW w:w="461" w:type="pct"/>
          </w:tcPr>
          <w:p w:rsidR="00CC4A4F" w:rsidRPr="004A6B4F" w:rsidRDefault="00CC4A4F" w:rsidP="00A55CFE">
            <w:pPr>
              <w:spacing w:after="0" w:line="240" w:lineRule="auto"/>
              <w:rPr>
                <w:rFonts w:ascii="Times New Roman" w:hAnsi="Times New Roman"/>
                <w:sz w:val="20"/>
                <w:szCs w:val="20"/>
              </w:rPr>
            </w:pPr>
            <w:r w:rsidRPr="004A6B4F">
              <w:rPr>
                <w:rFonts w:ascii="Times New Roman" w:hAnsi="Times New Roman"/>
                <w:sz w:val="20"/>
                <w:szCs w:val="20"/>
              </w:rPr>
              <w:t>захоронение отходов</w:t>
            </w:r>
          </w:p>
        </w:tc>
        <w:tc>
          <w:tcPr>
            <w:tcW w:w="1210" w:type="pct"/>
          </w:tcPr>
          <w:p w:rsidR="00CC4A4F" w:rsidRPr="004A6B4F" w:rsidRDefault="00CC4A4F" w:rsidP="00A55CFE">
            <w:pPr>
              <w:pStyle w:val="ConsPlusNonformat"/>
              <w:rPr>
                <w:rFonts w:ascii="Times New Roman" w:hAnsi="Times New Roman" w:cs="Times New Roman"/>
                <w:lang w:eastAsia="en-US"/>
              </w:rPr>
            </w:pPr>
            <w:r w:rsidRPr="004A6B4F">
              <w:rPr>
                <w:rFonts w:ascii="Times New Roman" w:hAnsi="Times New Roman" w:cs="Times New Roman"/>
                <w:lang w:eastAsia="en-US"/>
              </w:rPr>
              <w:t>Отходы производства молочных продуктов 1280000000000, Отходы содержания животных и птиц 1310000000000, Отходы костей животных и птицы 1320020001000, Отходы внутренностей животных и птицы 1320030099000, Отходы использованных кожаных изделий 1470060001000, Отходы древесины с солевой пропиткой  1712070001000, Отходы бумаги и картона с пропиткой и покрытиями 1872000000000, Отходы рубероида, толи и бумаги, пропитанной битумом 1872040001000 Металлургические шлаки, съемы и пыль 3120000000000, Пыль электрофильтров алюминиевого производства 3120310011013,  Золы, шлаки и пыль от топочных установок и от термической обработки отходов 3130000000000, Пыль асбоцементная 3140120111013, Отходы асбеста 3140370001000, Отходы цемента 3140550001000, Пыль цементная  3140550111003, Фильтровочные  и  поглотительные отработанные массы, не загрязненные опасными веществами 3147000000000, Уголь активированный отработанный, загрязненный опасными веществами 3148010000000, Угольные фильтры отработанные, загрязненные опасными веществами 3148020000000, Коксовые массы отработанные, загрязненные опасными веществами 3148030000000, Минеральные шламы 3160000000000, Шлам минеральный от газоочистки производства алюминия 3160600304013, Лом и отходы черных металлов с примесями или загрязненные опасными веществами 3515000001000, Отходы черных металлов с примесями 3515030001000, Отходы химического происхождения 5000000000000, Обтирочный материал, загрязненный нефтепродуктами 5490270001030, Обтирочный материал, загрязненный маслами (содержание масел 15% и более) 5490270101033, Отходы твердых производственных материалов, загрязненных нефтяными и минеральными жировыми продуктами 5490300000000, Окалина замасленная (содержание масла 15% и более) 5490300104033, Пенька промасленная (содержание масле 15% и более) 5490300201033, Сальниковая набивка асбесто-графитовая, промасленная (содержание масла 15% и более) 5490300301033, Отходы негалогенированных органических растворителей и их смесей 5530000000000, Отходы лакокрасочных средств 5550000000000, Отходы клея, клеящих веществ, мастик, незатвердевших смол 5570000000000, Текстиль загрязненный 5820000000000, Отходы чистящих и моющих средств 5940000000000, Сорбенты, не вошедшие в другие пункты 5960000000000, Провод медный, покрытый никелем, незагрязненный, потерявший потребительские свойства 9236020001013, Отходы от водоподготовки, обработки сточных вод и использования воды 9400000000000, Отходы (осадки) при подготовке воды 9410000000000, Отходы органического природного происхождения (животного и растительного) 1000000000000, Продукты производства пищевых и вкусовых продуктов 1100000000000, Отходы производства пищевых продуктов 1110000000000, Отходы от переработки зерновых культур 1111000000000, Отходы растениеводства, парникового хозяйства 1112000000000, Отходы растительных и животных жировых продуктов  1200000000000, Отходы производства растительных и жировых масел 1210000000000, Отходы из жироотделителей, содержащие растительные и животные жировые продукты 1250010000004, Отходы из жироотделителей, содержащие животные жировые продукты 1250020000004, Отходы продуктов из растительных и животных жиров, включая просроченные продукты 1260000000000, Масла растительные отработанные 1260020002004, Шламы производства растительных и животных жиров 1270000000000, Отходы перьев и пуха 1320070001004, Отходы скорлупы яичной 1320130001000, Отходы шкур, мехов и кожи 1400000000000, Отходы шкур 1410000000000, Мездра 1410010000004, Отходы мехов 1420000000000, Отходы дубилен (кроме дубящих веществ) 1440000000000, Отходы кожи 1470000000000, Обувь кожаная рабочая,  потерявшая потребительские свойства 1470060113004, Отходы обработки и переработки древесины 1710000000000, Отходы обработки натуральной чистой древесины, незагрязненные опасными веществами 1711000000000, Отходы коры 1711010001000, Отходы коры 1711010101004, Кора с примесью земли 1711010201004, Деревянная упаковка (невозвратная тара) и деревянные отходы из натуральной чистой древесины 1711050001000, Опилки и стружки натуральной чистой древесины 1711060001000,  Пыль древесная от шлифовки натуральной чистой древесины 1711070011004, Древесные отходы с пропиткой и покрытиями, не загрязненные опасными веществами 1712000000000, Отходы обработки фанеры, изделия из фанеры, потерявшие свои потребительские свойства, содержащие связующие смолы в количестве от 0,2% до 2,5%включительно 1712010001000, Обрезь фанеры, содержащей связующие смолы в количестве от 0,2% до 2,5% включительно 1712010101014, Брак фанерных заготовок, содержащих связующие смолы в количестве от 0,2% до 2,5% включительно 1712010201014, Отходы обработки древесно-стружечных и/или древесно-волокнистых плит, содержащие связующие смолы в количестве от 0,2% до 2,5% включительно 1712020001000, Опилки древесно-стружечных и/или древесно-волокнистых плит, содержащие связующие смолы в количестве от 0,2% до 2,5% включительно 1712020101014, Стружка древесно-стружечных и/или древесно-волокнистых плит, содержащая связующие смолы в количестве от 0,2% до 2,5% включительно 1712020201014, Обрезки, кусковые отходы древесно-стружечных и/или древесно-волокнистых</w:t>
            </w:r>
          </w:p>
          <w:p w:rsidR="00CC4A4F" w:rsidRPr="004A6B4F" w:rsidRDefault="00CC4A4F" w:rsidP="00A55CFE">
            <w:pPr>
              <w:pStyle w:val="ConsPlusNonformat"/>
              <w:rPr>
                <w:rFonts w:ascii="Times New Roman" w:hAnsi="Times New Roman" w:cs="Times New Roman"/>
                <w:lang w:eastAsia="en-US"/>
              </w:rPr>
            </w:pPr>
            <w:r w:rsidRPr="004A6B4F">
              <w:rPr>
                <w:rFonts w:ascii="Times New Roman" w:hAnsi="Times New Roman" w:cs="Times New Roman"/>
                <w:lang w:eastAsia="en-US"/>
              </w:rPr>
              <w:t xml:space="preserve">плит, содержащих связующие смолы в количестве от 0,2%до 2,5% включительно 1712020301014, древесно-стружечные и/или древесно-волокнистые плиты, содержащие связующие смолы в количестве от 0,2% до 2,5% включительно, некондиционные, брак 1712020401014, 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 Шлам при изготовлении и обработке древесно-стружечных и/или древесно-волокнистых плит, содержащих связующие смолы в количестве от 0,2% до 2,5% включительно 1712020604014, Отходы древесных строительных лесоматериалов, в том числе от сноса и разборки строений 1712050001004, Отходы древесины, пропитанной 5-процентным раствором (NH4)2HPO4 (производство спичек) 1712070101014, Отходы древесины с масляной пропиткой 1712080001014, Древесные отходы с пропиткой и покрытиями несортированные 1712200001014, Опилки древесные, загрязненные минеральными маслами (содержание масел - менее 15%) 1713020101034, Стружка древесная, загрязненная минеральными маслами (содержание масел – менее 15%) 1713020201034, Опилки древесные, загрязненные бензином (содержание бензина - менее 15%) 1713030101034, Стружка древесная, загрязненная бензином (содержание бензина - менее 15%) 1713030201034, Разнородные древесные отходы 1719010001000, Опилки разнородной древесины (например, содержащие опилки древесно-стружечных и/или древесно-волокнистых плит) 1719010101004, Стружка разнородной древесины (например, содержащая стружку древесно-стружечных и/или древесно-волокнистых плит)  1719010201004, Опилки и стружки разнородной древесины (например, содержащие опилки и стружку древесно-стружечных и/или древесно-волокнистых плит) 1719010301004, Пыль от обработки разнородной древесины (например, содержащая пыль древесно-стружечных и/или древесно-волокнистых плит) 1719010411004, Шлам от обработки разнородной древесины (например, содержащий шлам древесно-стружечных и/или древесно-волокнистых плит) 1719010504004, Обрезь разнородной древесины (например, содержащая обрезь древесно-стружечных и/или древесно-волокнистых плит) 1719010601004, Отходы древесины от лесоразработок  1730010001000, Отходы целлюлозы, бумаги и картона 1800000000000, Отходы производства  целлюлозы 1810000000000, Отходы переработки целлюлозы 1840000000000, Отходы бумаги и картона 1870000000000, Отходы бумаги и картона незагрязненные 1871000000000, Отходы бумаги и картона от резки и штамповки незагрязненные 1871010001000, Отходы упаковочных материалов из бумаги и картона незагрязненные 1871020001000, Прочие незагрязненные отходы бумаги и картона 1871990001000, Отходы бумаги и картона с пропиткой и покрытиями 1872000000000, Отходы бумаги и картона с синтетическим покрытием 1872010001000, Отходы бумаги с нанесенным лаком 1872010101014, Отходы бумажной клеевой ленты 1872010201014, Отходы фотобумаги 1872020001014, Отходы рубероида 1872040101014, Прочие отходы </w:t>
            </w:r>
          </w:p>
          <w:p w:rsidR="00CC4A4F" w:rsidRPr="004A6B4F" w:rsidRDefault="00CC4A4F" w:rsidP="00A55CFE">
            <w:pPr>
              <w:pStyle w:val="ConsPlusNonformat"/>
              <w:rPr>
                <w:rFonts w:ascii="Times New Roman" w:hAnsi="Times New Roman" w:cs="Times New Roman"/>
                <w:lang w:eastAsia="en-US"/>
              </w:rPr>
            </w:pPr>
            <w:r w:rsidRPr="004A6B4F">
              <w:rPr>
                <w:rFonts w:ascii="Times New Roman" w:hAnsi="Times New Roman" w:cs="Times New Roman"/>
                <w:lang w:eastAsia="en-US"/>
              </w:rPr>
              <w:t>бумаги и картона 1879000000000, Разнородные отходы бумаги и картона (например, содержащие отходы фотобумаги) 1879010001004, Другие отходы от переработки продуктов животного и растительного происхождения 1900000000000, Другие отходы от переработки и рафинирования продуктов растительного происхождения 1980000000000, Другие отходы от переработки и рафинирования продуктов животного происхождения 1990000000000, Отходы минерального происхождения 3000000000000, Отходы минерального происхождения (исключая отходы металлов)  3100000000000, Печной бой, металлургический и литейный щебень (брак) 3110000000000, Бой от печей металлургических процессов 3111000100000, Бой отработанной футеровки алюминиевого производства  3111020001000, Футеровка пламенных печей и печей переплава алюминиевого производства отработанная 3111020201004, Футеровка разливочных и вакуумных ковшей алюминиевого производства отработанная  3111020301004, Металлургические шлаки, съемы и пыль 3120000000000, Шлак печей переплава алюминиевогопроизводства 3120290001014, Золошлаки от сжигания углей 3130020001000, Золошлаки от сжигания углей (Березовский) 3130020201004, Прочие твердые минеральные отходы 3140000000000,  Горновой песок литейного производства 3140010008004, Отходы песка очистных и пескоструйных устройств (в металлургии) 3140020008004, Абразивная пыль и порошок от шлифования черных металлов (с содержанием металла менее 50%) 3140030011004, Отходы керамзита 3140060001000, Пыль керамзитовая 3140060111004, Отходы керамики 3140070001000, Пыль керамическая 3140070111004, Стеклянные отходы 3140080001000, Пыль стеклянная  3140080111004, Отходы строительного щебня 3140090001000, Пыль щебеночная 3140090111004, Отходы асбоцемента 3140120001000, Отходы асбоцемента в кусковой форме 3140120201014, Отходы известняка и доломита 3140130001000, Пыль известковая и доломитовая 3140130111004, Отходы мела в виде порошка или пыли 3140130511004, Отходы кирпича (включая шамотный кирпич) 3140140001000, Пыль кирпичная 3140140211004, Отходы минерального волокна 3140160001000, Отходы шлаковаты 3140160101004, Отходы базальтового супертонкого волокна 3140160301004, Отходы каменного угля 3140210001000, Пыль каменноугольная 3140210111004, Отходы обожженных анодов алюминиевого производства 3140210301004, Песок, загрязненный мазутом (содержание мазута - менее 15%) 3140230201034, Песок, загрязненный маслами (содержание масел менее 15%) 3140230301034, Песок, загрязненный бензином (количество бензина менее 15%) 3140230401034, Отходы бетона, железобетона 3140270001000, Пыль бетонная 3140270311004, Отходы графита 3140320001000, Пыль графитная 3140320111004, Отходы асфальтобетона и/или асфальтобетонной смеси в виде пыли 3140350111004, Отходы асфальтобетона и/или асфальтобетонной смеси в кусковой форме 3140350201004, Отходы бетонной смеси 3140360008000, Отходы асбеста в кусковой форме 3140370201014, Отходы асбестовой бумаги</w:t>
            </w:r>
          </w:p>
          <w:p w:rsidR="00CC4A4F" w:rsidRPr="004A6B4F" w:rsidRDefault="00CC4A4F" w:rsidP="00A55CFE">
            <w:pPr>
              <w:pStyle w:val="ConsPlusNonformat"/>
              <w:rPr>
                <w:rFonts w:ascii="Times New Roman" w:hAnsi="Times New Roman" w:cs="Times New Roman"/>
                <w:lang w:eastAsia="en-US"/>
              </w:rPr>
            </w:pPr>
            <w:r w:rsidRPr="004A6B4F">
              <w:rPr>
                <w:rFonts w:ascii="Times New Roman" w:hAnsi="Times New Roman" w:cs="Times New Roman"/>
                <w:lang w:eastAsia="en-US"/>
              </w:rPr>
              <w:t xml:space="preserve">Отходы асбестовой крошки 3140370301014, Отходы гипса 3140380001000, Пыль гипсовая 3140380111004, Отходы минеральные от газоочистки 3140390001000, Отходы абразивных материалов и инструментов 3140430001000, Отходы абразивных материалов в виде пыли и порошка  3140430411004,  Шлак сварочный 3140480001994, Отходы глазури (эмали) 3140600001000, Фильтровочные и поглотительные отработанные массы, загрязненные опасными веществами 3148000000000, Уголь активированный отработанный, загрязненный опасными веществами 3148010000000,  Уголь активированный отработанный, загрязненный минеральными маслами (содержание масла - менее 15%) 3148010201034,  Угольные фильтры отработанные, загрязненные минеральными маслами (содержание масла – менее 15% 3148020201034, Коксовые массы отработанные, загрязненные минеральными маслами (содержание масла  - менее 15%) 3148030201034, Шлам карбоната кальция 3160230004000, Шлам асбестовый 3160440004000, Шлам асбестовый, не загрязненный опасными веществами 3160440104004, Шлам минеральный от газоочистки 3160600004000, Отходы стальных электродов 3512160001000, Тара и упаковка из черных металлов, незагрязненная, потерявшая потребительские свойства 3513030013000, Лом и отходы черных металлов с примесями или загрязненные опасными веществами 3515000001000, Окалина 3515040001000, Отходы химического происхождения 5000000000000, Отходы оксидов, гидроксидов, солей 5100000000000, Отходы оксидов и гидроксидов 5130000000000, Отходы солей 5150000000000, Прочие отходы нефтепродуктов, продуктов переработки нефти, угля, газа, горючих сланцев и торфа 5490000000000, Отходы битума, асфальта в твердой форме 5490120001004, Обтирочный материал, загрязненный маслами (содержание масел менее 15%) 5490270101034, Отходы твердых производственных материалов, загрязненных нефтяными и минеральными жировыми продуктами 5490300000000, Окалина замасленная (содержание масла менее 15%) 5490300104034, Пенька промасленная (содержание более 15%) 5490300201034, Сальниковая набивка асбесто-графитовая, промасленная (содержание масла менее 15%) 5490300301034, Отходы лакокрасочных средств 5550000000000, Отходы органических растворителей, красок, лаков, клея, мастик и смол 5500000000000, Отходы клея, клеящих веществ, мастик, незатвердевших смол 5570000000000, Отходы полимерных материалов 5700000000000, Затвердевшие отходы пластмасс 5710000000000, Отходы гетинакса, текстолита, вулканизированной фибры, пленкосинтетического картона 5710090001000, Отходы пленкосинтетического картона 5710090101004, Отходы затвердевшей смолы ионообменников (в том числе отработанной), не содержащей опасные вещества 5710240001000, Отходы затвердевшего полиэтилена 5710290001000, Отходы затвердевшего полипропилена 5710320001000, Отходы затвердевших стеклопластиков 5710300001000, Отходы стеклолакоткани  5710320101004, Отходы резины, включая старые шины 5750000000000, Твердые отходы резины 5750010001000, Пыль (мука) резиновая 5750010511004, Резиноасбестовые отходы (в том числе изделия отработанные и брак) 5750030001004, Резинометаллические отходы (в том числе изделия отработанные и брак) 5750040001000, Пыль полимерных материалов с фильтров размалывающих устройств 5780020011004, Отходы текстильного производства, производства волокон 5800000000000, Текстильные отходы и шламы 5810000000000, Отход полиамидного волокна и нитей 5810010001000 Отходы растительного волокна (включая очесы, прядильные отходы и расщипанное сырье) 5810060001000, Пыль хлопковая 5810061111004, Отходы тканей, старая одежда 5810110001000, Отходы чистящих и моющих средств 5940000000000, Отходы катализаторов и контактный масс, не вошедших в другие пункты 5950000000000, Отходы коммунальные </w:t>
            </w:r>
            <w:hyperlink r:id="rId41" w:history="1">
              <w:r w:rsidRPr="004A6B4F">
                <w:rPr>
                  <w:rFonts w:cs="Times New Roman"/>
                  <w:lang w:eastAsia="en-US"/>
                </w:rPr>
                <w:t>9000000000000</w:t>
              </w:r>
            </w:hyperlink>
            <w:r w:rsidRPr="004A6B4F">
              <w:rPr>
                <w:rFonts w:ascii="Times New Roman" w:hAnsi="Times New Roman" w:cs="Times New Roman"/>
                <w:lang w:eastAsia="en-US"/>
              </w:rPr>
              <w:t>, Отходы из жилищ 9110000000000, Отходы из жилищ несортированные (исключая крупногабаритные) 9110010001004, Отходы потребления на производстве, подобные коммунальным 9120000000000, Мусор от бытовых помещений организации несортированный (исключая крупногабаритный)  9120040001004, Мусор строительный 9120060001000, Мусор строительный от разборки зданий 9120060101000, Отходы кухонь и предприятий общественного питания 9120100000000, Отходы сложного комбинированного состава в виде изделий, оборудования, устройств, не вошедшие в другие пункты 9200000000000, Электрическое оборудование, приборы, устройства и их части  9210000000000, 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проводники 9230000000000, Лампы электрические и электронные отработанные и брак 9231000001000, Отходы (осадки) от механической и биологической очистки сточных вод 9430000000000, Отходы (осадки) от реагентной очистки сточных вод 9450000000000, Отходы (осадки) при обработке сточных вод, не вошедших в другие пункты 9480000000000, Прочие коммунальные отходы 9900000000000</w:t>
            </w:r>
          </w:p>
          <w:p w:rsidR="00CC4A4F" w:rsidRPr="004A6B4F" w:rsidRDefault="00CC4A4F" w:rsidP="00A55CFE">
            <w:pPr>
              <w:spacing w:after="0" w:line="240" w:lineRule="auto"/>
              <w:ind w:left="-57" w:right="-57"/>
              <w:rPr>
                <w:rFonts w:ascii="Times New Roman" w:hAnsi="Times New Roman"/>
                <w:sz w:val="20"/>
                <w:szCs w:val="20"/>
              </w:rPr>
            </w:pPr>
          </w:p>
        </w:tc>
        <w:tc>
          <w:tcPr>
            <w:tcW w:w="483" w:type="pct"/>
          </w:tcPr>
          <w:p w:rsidR="00CC4A4F" w:rsidRPr="004A6B4F"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4A6B4F" w:rsidRDefault="00CC4A4F" w:rsidP="00A55CFE">
            <w:pPr>
              <w:spacing w:after="0" w:line="240" w:lineRule="auto"/>
              <w:rPr>
                <w:rFonts w:ascii="Times New Roman" w:hAnsi="Times New Roman"/>
                <w:sz w:val="20"/>
                <w:szCs w:val="20"/>
              </w:rPr>
            </w:pPr>
            <w:r w:rsidRPr="004A6B4F">
              <w:rPr>
                <w:rFonts w:ascii="Times New Roman" w:hAnsi="Times New Roman"/>
                <w:sz w:val="20"/>
                <w:szCs w:val="20"/>
              </w:rPr>
              <w:t>94616000</w:t>
            </w:r>
          </w:p>
        </w:tc>
        <w:tc>
          <w:tcPr>
            <w:tcW w:w="486" w:type="pct"/>
          </w:tcPr>
          <w:p w:rsidR="00CC4A4F" w:rsidRPr="004A6B4F" w:rsidRDefault="00CC4A4F" w:rsidP="00A55CFE">
            <w:pPr>
              <w:spacing w:after="0" w:line="240" w:lineRule="auto"/>
              <w:rPr>
                <w:rFonts w:ascii="Times New Roman" w:hAnsi="Times New Roman"/>
                <w:sz w:val="20"/>
                <w:szCs w:val="20"/>
              </w:rPr>
            </w:pPr>
            <w:r w:rsidRPr="004A6B4F">
              <w:rPr>
                <w:rFonts w:ascii="Times New Roman" w:hAnsi="Times New Roman"/>
                <w:sz w:val="20"/>
                <w:szCs w:val="20"/>
              </w:rPr>
              <w:t>д. Средний Постол</w:t>
            </w:r>
          </w:p>
        </w:tc>
        <w:tc>
          <w:tcPr>
            <w:tcW w:w="742" w:type="pct"/>
          </w:tcPr>
          <w:p w:rsidR="00CC4A4F" w:rsidRPr="004A6B4F" w:rsidRDefault="00CC4A4F" w:rsidP="00A55CFE">
            <w:pPr>
              <w:spacing w:after="0" w:line="240" w:lineRule="auto"/>
              <w:rPr>
                <w:rFonts w:ascii="Times New Roman" w:hAnsi="Times New Roman"/>
                <w:sz w:val="20"/>
                <w:szCs w:val="20"/>
              </w:rPr>
            </w:pPr>
            <w:r w:rsidRPr="004A6B4F">
              <w:rPr>
                <w:rFonts w:ascii="Times New Roman" w:hAnsi="Times New Roman"/>
                <w:sz w:val="20"/>
                <w:szCs w:val="20"/>
              </w:rPr>
              <w:t>ООО "Чистый город", 426003, УР, г. Ижевск, ул. К. Маркса, 23</w:t>
            </w:r>
          </w:p>
        </w:tc>
      </w:tr>
      <w:tr w:rsidR="00CC4A4F" w:rsidRPr="00DC5106" w:rsidTr="00A76367">
        <w:trPr>
          <w:trHeight w:val="174"/>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Чувашская Республика</w:t>
            </w: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21-00010-Х-00592-250914</w:t>
            </w:r>
          </w:p>
        </w:tc>
        <w:tc>
          <w:tcPr>
            <w:tcW w:w="820" w:type="pct"/>
          </w:tcPr>
          <w:p w:rsidR="00CC4A4F" w:rsidRPr="00DC5106" w:rsidRDefault="00CC4A4F" w:rsidP="00A55CFE">
            <w:pPr>
              <w:spacing w:after="0" w:line="240" w:lineRule="auto"/>
              <w:rPr>
                <w:rFonts w:ascii="Times New Roman" w:hAnsi="Times New Roman"/>
                <w:bCs/>
                <w:sz w:val="20"/>
                <w:szCs w:val="20"/>
              </w:rPr>
            </w:pPr>
            <w:r w:rsidRPr="00DC5106">
              <w:rPr>
                <w:rFonts w:ascii="Times New Roman" w:hAnsi="Times New Roman"/>
                <w:bCs/>
                <w:sz w:val="20"/>
                <w:szCs w:val="20"/>
              </w:rPr>
              <w:t xml:space="preserve">Шламоотстойник № 1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bCs/>
                <w:sz w:val="20"/>
                <w:szCs w:val="20"/>
              </w:rPr>
              <w:t>(шламонакопитель № 1)</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97710000000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Новочебоксарск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ГУП "Биологические очистные сооружения"; 429950, Чувашская Республика, г. Новочебоксарск, ул. Промышленная, д. 1</w:t>
            </w: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21-00011-Х-00592-250914</w:t>
            </w:r>
          </w:p>
        </w:tc>
        <w:tc>
          <w:tcPr>
            <w:tcW w:w="820" w:type="pct"/>
          </w:tcPr>
          <w:p w:rsidR="00CC4A4F" w:rsidRPr="00DC5106" w:rsidRDefault="00CC4A4F" w:rsidP="00A55CFE">
            <w:pPr>
              <w:spacing w:after="0" w:line="240" w:lineRule="auto"/>
              <w:rPr>
                <w:rFonts w:ascii="Times New Roman" w:hAnsi="Times New Roman"/>
                <w:bCs/>
                <w:sz w:val="20"/>
                <w:szCs w:val="20"/>
              </w:rPr>
            </w:pPr>
            <w:r w:rsidRPr="00DC5106">
              <w:rPr>
                <w:rFonts w:ascii="Times New Roman" w:hAnsi="Times New Roman"/>
                <w:bCs/>
                <w:sz w:val="20"/>
                <w:szCs w:val="20"/>
              </w:rPr>
              <w:t xml:space="preserve">Шламоотстойник № 2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bCs/>
                <w:sz w:val="20"/>
                <w:szCs w:val="20"/>
              </w:rPr>
              <w:t>(шламонакопитель № 2)</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97710000000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Новочебоксарск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ГУП "Биологические очистные сооружения"; 429950, Чувашская Республика, г. Новочебоксарск, ул. Промышленная, д. 1</w:t>
            </w: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21-00012-Х-00592-250914</w:t>
            </w:r>
          </w:p>
        </w:tc>
        <w:tc>
          <w:tcPr>
            <w:tcW w:w="820" w:type="pct"/>
          </w:tcPr>
          <w:p w:rsidR="00CC4A4F" w:rsidRPr="00DC5106" w:rsidRDefault="00CC4A4F" w:rsidP="00A55CFE">
            <w:pPr>
              <w:spacing w:after="0" w:line="240" w:lineRule="auto"/>
              <w:rPr>
                <w:rFonts w:ascii="Times New Roman" w:hAnsi="Times New Roman"/>
                <w:bCs/>
                <w:sz w:val="20"/>
                <w:szCs w:val="20"/>
              </w:rPr>
            </w:pPr>
            <w:r w:rsidRPr="00DC5106">
              <w:rPr>
                <w:rFonts w:ascii="Times New Roman" w:hAnsi="Times New Roman"/>
                <w:bCs/>
                <w:sz w:val="20"/>
                <w:szCs w:val="20"/>
              </w:rPr>
              <w:t xml:space="preserve">Шламоотстойник № 8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bCs/>
                <w:sz w:val="20"/>
                <w:szCs w:val="20"/>
              </w:rPr>
              <w:t>(шламонакопитель № 3,4)</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97710000000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Новочебоксарск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ГУП "Биологические очистные сооружения"; 429950, Чувашская Республика, г. Новочебоксарск, ул. Промышленная, д. 1</w:t>
            </w:r>
          </w:p>
          <w:p w:rsidR="00CC4A4F" w:rsidRPr="00DC5106" w:rsidRDefault="00CC4A4F" w:rsidP="00A55CFE">
            <w:pPr>
              <w:spacing w:after="0" w:line="240" w:lineRule="auto"/>
              <w:rPr>
                <w:rFonts w:ascii="Times New Roman" w:hAnsi="Times New Roman"/>
                <w:sz w:val="20"/>
                <w:szCs w:val="20"/>
              </w:rPr>
            </w:pP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21-00013-Х-00592-250914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bCs/>
                <w:sz w:val="20"/>
                <w:szCs w:val="20"/>
              </w:rPr>
              <w:t>Шламонакопитель для сухих солей (каскад из трех шламонакопителей №№ 5,6,7)</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97710000000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Новочебоксарск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ГУП "Биологические очистные сооружения"; 429950, Чувашская Республика, г. Новочебоксарск, ул. Промышленная, д. 1</w:t>
            </w:r>
          </w:p>
          <w:p w:rsidR="00CC4A4F" w:rsidRPr="00DC5106" w:rsidRDefault="00CC4A4F" w:rsidP="00A55CFE">
            <w:pPr>
              <w:spacing w:after="0" w:line="240" w:lineRule="auto"/>
              <w:rPr>
                <w:rFonts w:ascii="Times New Roman" w:hAnsi="Times New Roman"/>
                <w:sz w:val="20"/>
                <w:szCs w:val="20"/>
              </w:rPr>
            </w:pP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21-00014-Х-00592-250914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bCs/>
                <w:sz w:val="20"/>
                <w:szCs w:val="20"/>
              </w:rPr>
              <w:t>Пруд-накопитель (шламонакопитель № 8)</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97710000000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Новочебоксарск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ГУП "Биологические очистные сооружения"; 429950, Чувашская Республика, г. Новочебоксарск, ул. Промышленная, д. 1</w:t>
            </w:r>
          </w:p>
          <w:p w:rsidR="00CC4A4F" w:rsidRPr="00DC5106" w:rsidRDefault="00CC4A4F" w:rsidP="00A55CFE">
            <w:pPr>
              <w:spacing w:after="0" w:line="240" w:lineRule="auto"/>
              <w:rPr>
                <w:rFonts w:ascii="Times New Roman" w:hAnsi="Times New Roman"/>
                <w:sz w:val="20"/>
                <w:szCs w:val="20"/>
              </w:rPr>
            </w:pP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21-00015-Х-00592-250914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Шламоотстойник № 5 (шламонакопитель № 10)</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97710000000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Новочебоксарск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ГУП "Биологические очистные сооружения"; 429950, Чувашская Республика, г. Новочебоксарск, ул. Промышленная, д. 1</w:t>
            </w:r>
          </w:p>
          <w:p w:rsidR="00CC4A4F" w:rsidRPr="00DC5106" w:rsidRDefault="00CC4A4F" w:rsidP="00A55CFE">
            <w:pPr>
              <w:spacing w:after="0" w:line="240" w:lineRule="auto"/>
              <w:rPr>
                <w:rFonts w:ascii="Times New Roman" w:hAnsi="Times New Roman"/>
                <w:sz w:val="20"/>
                <w:szCs w:val="20"/>
              </w:rPr>
            </w:pP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21-00016-Х-00592-250914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Шламонакопитель № 6 (шламонакопитель № 11)</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97710000000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Новочебоксарск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ГУП "Биологические очистные сооружения"; 429950, Чувашская Республика, г. Новочебоксарск, ул. Промышленная, д. 1</w:t>
            </w:r>
          </w:p>
          <w:p w:rsidR="00CC4A4F" w:rsidRPr="00DC5106" w:rsidRDefault="00CC4A4F" w:rsidP="00A55CFE">
            <w:pPr>
              <w:spacing w:after="0" w:line="240" w:lineRule="auto"/>
              <w:rPr>
                <w:rFonts w:ascii="Times New Roman" w:hAnsi="Times New Roman"/>
                <w:sz w:val="20"/>
                <w:szCs w:val="20"/>
              </w:rPr>
            </w:pP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21-00017-Х-00592-250914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Шламонакопитель № 12</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Зола от сжигания осадков сточных вод</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97710000000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Новочебоксарск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ГУП "Биологические очистные сооружения"; 429950, Чувашская Республика, г. Новочебоксарск, ул. Промышленная, д. 1</w:t>
            </w:r>
          </w:p>
          <w:p w:rsidR="00CC4A4F" w:rsidRPr="00DC5106" w:rsidRDefault="00CC4A4F" w:rsidP="00A55CFE">
            <w:pPr>
              <w:spacing w:after="0" w:line="240" w:lineRule="auto"/>
              <w:rPr>
                <w:rFonts w:ascii="Times New Roman" w:hAnsi="Times New Roman"/>
                <w:sz w:val="20"/>
                <w:szCs w:val="20"/>
              </w:rPr>
            </w:pPr>
          </w:p>
        </w:tc>
      </w:tr>
      <w:tr w:rsidR="00CC4A4F" w:rsidRPr="00DC5106" w:rsidTr="00605970">
        <w:trPr>
          <w:trHeight w:val="699"/>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21-00018-Х-00592-250914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Шламонакопитель (шламонакопитель № 9)</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(осадки) при механической и биологической очистке сточных вод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943 000 00 00 00 0,</w:t>
            </w:r>
          </w:p>
          <w:p w:rsidR="00CC4A4F" w:rsidRPr="00DC5106" w:rsidRDefault="00CC4A4F" w:rsidP="00A55CFE">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 xml:space="preserve">Мусор с решеток от механической и биологической очистки производственных сточных вод, содержащие опасные компоненты в количестве, соответствующем 4-му классу опасности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color w:val="000000"/>
                <w:sz w:val="20"/>
                <w:szCs w:val="20"/>
              </w:rPr>
              <w:t>943 000 00 00 00 0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97710000000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Новочебоксарск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ГУП "Биологические очистные сооружения"; 429950, Чувашская Республика, г. Новочебоксарск, ул. Промышленная, д. 1</w:t>
            </w:r>
          </w:p>
          <w:p w:rsidR="00CC4A4F" w:rsidRPr="00DC5106" w:rsidRDefault="00CC4A4F" w:rsidP="00A55CFE">
            <w:pPr>
              <w:spacing w:after="0" w:line="240" w:lineRule="auto"/>
              <w:rPr>
                <w:rFonts w:ascii="Times New Roman" w:hAnsi="Times New Roman"/>
                <w:sz w:val="20"/>
                <w:szCs w:val="20"/>
              </w:rPr>
            </w:pP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21-00019-З-00592-250914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захоронения промышленных отходов</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Строительный мусор после термообезвреживания 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Провал строительного мусора после термообезвреживания 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асфальтобетона 3140350201004,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Зола от сжигания активированного угля 3130000000000,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Зола от узла золопылеулавливания 3130000000000,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Бой бетонных изделий, отходы бетона в кусковой форме 3140270101995,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керамики в кусковой форме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3140070201995,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керамзита 3140060201995,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цемента в кусковой форме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3140550201995,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Стеклянный бой незагрязненный 3140080201995,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Бой строительного кирпича 31440140401995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97644448131</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 Кодеркасы</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ФГУП "Государственный научно-исследовательский институт органической химиии и технологии" - "Обособленный завод № 4"; 429952, Чувашская Республика, г. Новочебоксарск, ул. Промышленная, д. 101 а</w:t>
            </w: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21-00020-Х-00592-250914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Шламохранилище</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кислотно-щелочной) 9450000000000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 Пихтулино</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"Чебоксарский завод промышленного литья"; 428028,Чувашская Республика, г. Чебоксары, пр. Тракторостроителей, д. 101</w:t>
            </w:r>
          </w:p>
        </w:tc>
      </w:tr>
      <w:tr w:rsidR="00CC4A4F" w:rsidRPr="00DC5106" w:rsidTr="00605970">
        <w:trPr>
          <w:trHeight w:val="562"/>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21-00021-Х-00592-250914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Шламохранилище</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(шлам окалиносодержащий) 9430000000000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 Пихтулино</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"Чебоксарский завод промышленного литья"; 428028,Чувашская Республика, г. Чебоксары, пр. Тракторостроителей, д. 101</w:t>
            </w: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21-00022-Х-00592-250914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Шламоотвал</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(шлам после водоподготовки) 9410000000000,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Накипь котельная 3140500001995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Чебоксары</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ОАО "Территориальная генерирующая компания № 5"; 614990,Пермский край, г. Пермь, Комсомольский пр., д. 48</w:t>
            </w: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21-00023-Х-00592-250914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5460150104033, Всплывающая пленка из нефтеуловителей (бензиноуловителей) 5460020006033,</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Осадок флотационных очистных сооружений 94500000000000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97701000000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Чебоксары</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ОАО "Территориальная генерирующая компания № 5"; 614990,Пермский край, г. Пермь, Комсомольский пр., д. 48</w:t>
            </w: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21-00024-З-00592-250914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9120060001000,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крупногабаритный 9120050001005,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Пищевые отходы кухонь и организаци общественного питания несортированные 9120100100005,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(мусор) от уборки территории и помещений культурно-спортивных  учреждений  и   зрелищных мероприятий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9120140001005,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(мусор) от уборки территории и помещений объектов оптово-розничной торговли промышленными товарами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9120120001005,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(мусор) от уборки территории и помещений объектов оптово-розничной торговли продовольственными товарами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9120110001005,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(мусор) от уборки территории и помещений учебно-воспитательных учреждений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9120130001005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97607000000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 Батырево</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"Полигон"; 429350, Чувашская Республика, с. Батырево, ул. Ленина, д. 20</w:t>
            </w: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21-00025-З-00592-250914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кухонь и организаций ощественного питания несортированные 9120100201074,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(мусор) от уборки территории и помещений объектов оптово-розничной торговли продовольственными товарами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9120110001005,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(мусор) от уборки территории и помещений объектов оптово-розничной торговли промышленными товарами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9120120001005,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(мусор) от уборки территории и помещений учебно-воспитательных учреждений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9120130001005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97632000000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 Ивановка</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МУП ЖКХ "Моргаушкое"; 429530, Чувашская Республика, Моргаушский район, ул. Коммунальная, д. 2</w:t>
            </w: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21-00026-З-00592-250914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Мусор от бытовых помещений организаций несортированный (исключая крупногабаритный) 9120040001004,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(мусор) от уборки территории и помещений учебно-воспитательных учреждений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9120130001005,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Стеклянные отходы 3140080001000,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Прочие отходы бумаги и картона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1879000000000,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Разнородные древесные отходы 1719010001000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97638000000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пгт. Урмары</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"Водоканал"; 429400, Чувашская Республика, пгт. Урмары, ул. Крупской, д. 4</w:t>
            </w:r>
          </w:p>
        </w:tc>
      </w:tr>
      <w:tr w:rsidR="00CC4A4F" w:rsidRPr="00DC5106" w:rsidTr="009A5F47">
        <w:trPr>
          <w:trHeight w:val="76"/>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Алтайский край</w:t>
            </w: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22-00013-Х-00592-250914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Золоотвал</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(Смесь угля Экибаскузского и Кузнецкого разреза) 3130020001000, Отходы (осадки) при подготовке воды (Шлам водоподготовки) 9410000000000, Мелочь известковая и доломитовая с размером частиц не более 5 мм (отсев) 3140130208995, Накипь котельная 3140500001995, Отходы (осадки) при обработке сточных вод, не вошедшие в другие позиции (Осадок ливневых сточных вод) 9480000000000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01705000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город Бийск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ОАО "Бийскэнерго", 659336, Алтайский край, г.Бийск</w:t>
            </w:r>
          </w:p>
        </w:tc>
      </w:tr>
      <w:tr w:rsidR="00CC4A4F" w:rsidRPr="00DC5106" w:rsidTr="00605970">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22-00014-Х-00592-250914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Карты гидрозолоудаления</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3130020001000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01730000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город Яровое</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МУП "Яровской теплоэлектрокомплекс"; 658837, Алтайский край, г.Яровое, Предзаводская площадь, 1</w:t>
            </w:r>
          </w:p>
        </w:tc>
      </w:tr>
      <w:tr w:rsidR="00CC4A4F" w:rsidRPr="00DC5106" w:rsidTr="00605970">
        <w:trPr>
          <w:trHeight w:val="1653"/>
        </w:trPr>
        <w:tc>
          <w:tcPr>
            <w:tcW w:w="266" w:type="pct"/>
          </w:tcPr>
          <w:p w:rsidR="00CC4A4F" w:rsidRPr="00DC5106" w:rsidRDefault="00CC4A4F" w:rsidP="00240AF6">
            <w:pPr>
              <w:spacing w:after="0" w:line="240" w:lineRule="auto"/>
              <w:rPr>
                <w:rFonts w:ascii="Times New Roman" w:hAnsi="Times New Roman"/>
                <w:sz w:val="20"/>
                <w:szCs w:val="20"/>
              </w:rPr>
            </w:pPr>
            <w:r w:rsidRPr="00DC5106">
              <w:rPr>
                <w:rFonts w:ascii="Times New Roman" w:hAnsi="Times New Roman"/>
                <w:sz w:val="20"/>
                <w:szCs w:val="20"/>
              </w:rPr>
              <w:t>22-00015-З-00592-250914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Золошлаковая смесь от сжигания углей практически неопасная 61140002205, Золосажевые отложения при очистке оборудования ТЭС, ТЭЦ, котельных умеренно опасные 61890201203, осадок нейтрализации сернокислотного электролита   74730101394</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01605000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рабочий поселок Степное озеро</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"Кучуксульфат" 658655, Алтайский край, Благовещенский район, р.п.Степное озеро</w:t>
            </w:r>
          </w:p>
        </w:tc>
      </w:tr>
      <w:tr w:rsidR="00CC4A4F" w:rsidRPr="00DC5106" w:rsidTr="00EC38D9">
        <w:trPr>
          <w:trHeight w:val="174"/>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Краснодарский край</w:t>
            </w:r>
          </w:p>
        </w:tc>
      </w:tr>
      <w:tr w:rsidR="00CC4A4F" w:rsidRPr="00DC5106" w:rsidTr="00605970">
        <w:trPr>
          <w:trHeight w:val="1653"/>
        </w:trPr>
        <w:tc>
          <w:tcPr>
            <w:tcW w:w="266" w:type="pct"/>
          </w:tcPr>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23-00003</w:t>
            </w:r>
            <w:r>
              <w:rPr>
                <w:rFonts w:ascii="Times New Roman" w:hAnsi="Times New Roman"/>
                <w:sz w:val="20"/>
                <w:szCs w:val="20"/>
              </w:rPr>
              <w:t>-З-00592-250914</w:t>
            </w:r>
          </w:p>
        </w:tc>
        <w:tc>
          <w:tcPr>
            <w:tcW w:w="820" w:type="pct"/>
            <w:tcBorders>
              <w:left w:val="nil"/>
            </w:tcBorders>
          </w:tcPr>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Полигон захоронения твердых коммунальных отходов</w:t>
            </w:r>
          </w:p>
        </w:tc>
        <w:tc>
          <w:tcPr>
            <w:tcW w:w="461" w:type="pct"/>
            <w:tcBorders>
              <w:left w:val="nil"/>
            </w:tcBorders>
          </w:tcPr>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захоронение отходов</w:t>
            </w:r>
          </w:p>
        </w:tc>
        <w:tc>
          <w:tcPr>
            <w:tcW w:w="1210" w:type="pct"/>
            <w:tcBorders>
              <w:left w:val="nil"/>
            </w:tcBorders>
          </w:tcPr>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Пыль (или порошок) от шлифования черных металлов с содержанием металла 50% и более 3515036611004,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Отходы потребления на производстве, подобные коммунальным (мусор от уборки территории предприятия)  9120000000000, Мусор от бытовых помещений организаций несортированный (исключая крупногабаритный) 9120040001004,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Твердые коммунальные отходы (мусор от населенных пунктов) 9100000000000, Твердые коммунальные отходы (отходы парикмахерских и салонов красоты)  9100000000000,</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 Отходы из жилищ несортированные (исключая крупногабаритные) 9110010001004,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Мусор строительный 9120060001000,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Прочие твердые минеральные отходы (мусор промышленный) 3140000000000,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Отходы асфальтобетона и/или асфальтобетонной смеси в кусковой форме 3140350201004,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Отходы (осадки) при механической и биологической очистке сточных вод (отходы от первичных решеток) 9430000000000, Отходы (осадки) при механической и биологической очистке сточных вод (осадок песколовок) 9430000000000,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Абразивные круги отработанные, лом абразивных кругов 3140430201995,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Отходы из жилищ крупногабаритные 3110020001005,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Мусор от бытовых помещений организаций крупногабаритный 9120050001005,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Отходы (мусор) от уборки территории и помещений объектов оптово-розничной торговли продовольственными товарами 9120110001005,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 xml:space="preserve">Отходы (мусор) от уборки территории и помещений объектов оптово-розничной торговли промышленными товарами 9120120001005, </w:t>
            </w:r>
          </w:p>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Отходы (мусор) от уборки территории и помещений учебно-воспитательных учреждений 9120130001005</w:t>
            </w:r>
          </w:p>
        </w:tc>
        <w:tc>
          <w:tcPr>
            <w:tcW w:w="483" w:type="pct"/>
            <w:tcBorders>
              <w:left w:val="nil"/>
            </w:tcBorders>
          </w:tcPr>
          <w:p w:rsidR="00CC4A4F" w:rsidRPr="002D40C8"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left w:val="nil"/>
            </w:tcBorders>
            <w:shd w:val="clear" w:color="000000" w:fill="FFFFFF"/>
          </w:tcPr>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79403000000</w:t>
            </w:r>
          </w:p>
        </w:tc>
        <w:tc>
          <w:tcPr>
            <w:tcW w:w="486" w:type="pct"/>
            <w:tcBorders>
              <w:left w:val="nil"/>
            </w:tcBorders>
          </w:tcPr>
          <w:p w:rsidR="00CC4A4F" w:rsidRPr="002D40C8"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г. Адыгейск</w:t>
            </w:r>
          </w:p>
        </w:tc>
        <w:tc>
          <w:tcPr>
            <w:tcW w:w="742" w:type="pct"/>
          </w:tcPr>
          <w:p w:rsidR="00CC4A4F" w:rsidRPr="00520E14" w:rsidRDefault="00CC4A4F" w:rsidP="00A55CFE">
            <w:pPr>
              <w:spacing w:after="0" w:line="240" w:lineRule="auto"/>
              <w:rPr>
                <w:rFonts w:ascii="Times New Roman" w:hAnsi="Times New Roman"/>
                <w:sz w:val="20"/>
                <w:szCs w:val="20"/>
              </w:rPr>
            </w:pPr>
            <w:r w:rsidRPr="002D40C8">
              <w:rPr>
                <w:rFonts w:ascii="Times New Roman" w:hAnsi="Times New Roman"/>
                <w:sz w:val="20"/>
                <w:szCs w:val="20"/>
              </w:rPr>
              <w:t>ООО "Транссервис", 385200, Республика Адыгея, г. Адыгейск, территория бывшего МОП "Теучежское", 385200, Республика Адыгея, г. Адыгейск, ул. Ленина, 17</w:t>
            </w:r>
          </w:p>
        </w:tc>
      </w:tr>
      <w:tr w:rsidR="00CC4A4F" w:rsidRPr="00DC5106" w:rsidTr="00605970">
        <w:trPr>
          <w:trHeight w:val="1653"/>
        </w:trPr>
        <w:tc>
          <w:tcPr>
            <w:tcW w:w="266" w:type="pct"/>
          </w:tcPr>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23-00004</w:t>
            </w:r>
            <w:r>
              <w:rPr>
                <w:rFonts w:ascii="Times New Roman" w:hAnsi="Times New Roman"/>
                <w:sz w:val="20"/>
                <w:szCs w:val="20"/>
              </w:rPr>
              <w:t>-Х-00592-250914</w:t>
            </w:r>
          </w:p>
        </w:tc>
        <w:tc>
          <w:tcPr>
            <w:tcW w:w="820" w:type="pct"/>
          </w:tcPr>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Другой специально оборудованный объект хранения отходов</w:t>
            </w:r>
          </w:p>
        </w:tc>
        <w:tc>
          <w:tcPr>
            <w:tcW w:w="461" w:type="pct"/>
          </w:tcPr>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хранение отходов</w:t>
            </w:r>
          </w:p>
        </w:tc>
        <w:tc>
          <w:tcPr>
            <w:tcW w:w="1210" w:type="pct"/>
          </w:tcPr>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 xml:space="preserve">Аккумуляторы свинцовые отработанные неповрежденные, с электролитом 92011001532,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 xml:space="preserve">Лом свинца несортированный 46240003203, Отходы минеральных масел моторных 40611001313,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Отходы синтетических и полусинтетически</w:t>
            </w:r>
            <w:r>
              <w:rPr>
                <w:rFonts w:ascii="Times New Roman" w:hAnsi="Times New Roman"/>
                <w:sz w:val="20"/>
                <w:szCs w:val="20"/>
              </w:rPr>
              <w:t xml:space="preserve">х масел моторных 41310001313, </w:t>
            </w:r>
            <w:r w:rsidRPr="00377DA7">
              <w:rPr>
                <w:rFonts w:ascii="Times New Roman" w:hAnsi="Times New Roman"/>
                <w:sz w:val="20"/>
                <w:szCs w:val="20"/>
              </w:rPr>
              <w:t xml:space="preserve">Отходы минеральных масел индустриальных 40613001313,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Отходы синтетических и полусинтетических масел индустриальных 41320001313,</w:t>
            </w:r>
            <w:r w:rsidRPr="00377DA7">
              <w:rPr>
                <w:rFonts w:ascii="Times New Roman" w:hAnsi="Times New Roman"/>
                <w:sz w:val="20"/>
                <w:szCs w:val="20"/>
              </w:rPr>
              <w:br/>
              <w:t xml:space="preserve"> Отходы минеральных масел компрессорных 40616601313,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Отходы синтетических и полусинтетических масел компрессорных 41340001313,</w:t>
            </w:r>
            <w:r w:rsidRPr="00377DA7">
              <w:rPr>
                <w:rFonts w:ascii="Times New Roman" w:hAnsi="Times New Roman"/>
                <w:sz w:val="20"/>
                <w:szCs w:val="20"/>
              </w:rPr>
              <w:br/>
              <w:t xml:space="preserve"> Отходы минеральных масел трансформаторных, не содержащих галогены 40614001313,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 xml:space="preserve">Фильтры очистки масла автотранспортных средств отработанные 92130201523,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 xml:space="preserve">Фильтры воздушные автотранспортных средств отработанные 92130101524,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 xml:space="preserve">Песок, загрязненный нефтью и нефтепродуктами (содержание нефти и нефтепродуктов 15% и более) 91920101393, Опилки и стружка древесные, загрязненные нефтью или нефтепродуктами (содержание нефти или нефтепродуктов 15% и более) 91920501393,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 xml:space="preserve">Обтирочный материал, загрязненный нефтью или нефтепродуктами (содержание нефти или нефтепродуктов 15 % и более) 91920401603,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 xml:space="preserve">Покрышки пневматических шин с тканевым кордом отработанные 92113001504, Покрышки пневматических шин с тканевым металлическим кордом отработанные 92113002504,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 xml:space="preserve">Отходы пенопласта на основе поливинилхлорида незагрязненные 43510001204,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Отходы поливинилхлорида в виде пленки и изделий из н</w:t>
            </w:r>
            <w:r>
              <w:rPr>
                <w:rFonts w:ascii="Times New Roman" w:hAnsi="Times New Roman"/>
                <w:sz w:val="20"/>
                <w:szCs w:val="20"/>
              </w:rPr>
              <w:t xml:space="preserve">ее незагрязненные43510002294, </w:t>
            </w:r>
            <w:r w:rsidRPr="00377DA7">
              <w:rPr>
                <w:rFonts w:ascii="Times New Roman" w:hAnsi="Times New Roman"/>
                <w:sz w:val="20"/>
                <w:szCs w:val="20"/>
              </w:rPr>
              <w:t>Отходы поливинилхлорида в виде изделий и лома изделий незагрязненные 43510003514, Обрезки, кусковые отходы древесно-стружечных и/или древесноволокнистых плит 30531341214, опилки древесно-стружечных и/или древесн</w:t>
            </w:r>
            <w:r>
              <w:rPr>
                <w:rFonts w:ascii="Times New Roman" w:hAnsi="Times New Roman"/>
                <w:sz w:val="20"/>
                <w:szCs w:val="20"/>
              </w:rPr>
              <w:t xml:space="preserve">оволокнистых плит 30531311434, </w:t>
            </w:r>
            <w:r w:rsidRPr="00377DA7">
              <w:rPr>
                <w:rFonts w:ascii="Times New Roman" w:hAnsi="Times New Roman"/>
                <w:sz w:val="20"/>
                <w:szCs w:val="20"/>
              </w:rPr>
              <w:t>Отходы резиновых изделий 43110000000, Обрезь натуральной</w:t>
            </w:r>
            <w:r>
              <w:rPr>
                <w:rFonts w:ascii="Times New Roman" w:hAnsi="Times New Roman"/>
                <w:sz w:val="20"/>
                <w:szCs w:val="20"/>
              </w:rPr>
              <w:t xml:space="preserve"> чистой древесины 30522004215, </w:t>
            </w:r>
            <w:r w:rsidRPr="00377DA7">
              <w:rPr>
                <w:rFonts w:ascii="Times New Roman" w:hAnsi="Times New Roman"/>
                <w:sz w:val="20"/>
                <w:szCs w:val="20"/>
              </w:rPr>
              <w:t xml:space="preserve">Отходы потребления картона (кроме электроизоляционного, кровельного и обувного) с черно-белой и цветной печатью 40512101205,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 xml:space="preserve">Отходы потребления различных видов белой и цветной бумаги, кроме черного и коричневого цветов 40540201205, </w:t>
            </w:r>
          </w:p>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Отходы потребления обойной, пачечной, шпульной и других видов бумаги 40540301205</w:t>
            </w:r>
          </w:p>
        </w:tc>
        <w:tc>
          <w:tcPr>
            <w:tcW w:w="483" w:type="pct"/>
          </w:tcPr>
          <w:p w:rsidR="00CC4A4F" w:rsidRPr="00377DA7"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79233555000</w:t>
            </w:r>
          </w:p>
        </w:tc>
        <w:tc>
          <w:tcPr>
            <w:tcW w:w="486" w:type="pct"/>
          </w:tcPr>
          <w:p w:rsidR="00CC4A4F" w:rsidRPr="00377DA7" w:rsidRDefault="00CC4A4F" w:rsidP="00A55CFE">
            <w:pPr>
              <w:spacing w:after="0" w:line="240" w:lineRule="auto"/>
              <w:rPr>
                <w:rFonts w:ascii="Times New Roman" w:hAnsi="Times New Roman"/>
                <w:sz w:val="20"/>
                <w:szCs w:val="20"/>
              </w:rPr>
            </w:pPr>
            <w:r>
              <w:rPr>
                <w:rFonts w:ascii="Times New Roman" w:hAnsi="Times New Roman"/>
                <w:sz w:val="20"/>
                <w:szCs w:val="20"/>
              </w:rPr>
              <w:t>пгт.</w:t>
            </w:r>
            <w:r w:rsidRPr="00377DA7">
              <w:rPr>
                <w:rFonts w:ascii="Times New Roman" w:hAnsi="Times New Roman"/>
                <w:sz w:val="20"/>
                <w:szCs w:val="20"/>
              </w:rPr>
              <w:t>Тлюстенхабль</w:t>
            </w:r>
          </w:p>
        </w:tc>
        <w:tc>
          <w:tcPr>
            <w:tcW w:w="742" w:type="pct"/>
          </w:tcPr>
          <w:p w:rsidR="00CC4A4F" w:rsidRPr="00377DA7" w:rsidRDefault="00CC4A4F" w:rsidP="00A55CFE">
            <w:pPr>
              <w:spacing w:after="0" w:line="240" w:lineRule="auto"/>
              <w:rPr>
                <w:rFonts w:ascii="Times New Roman" w:hAnsi="Times New Roman"/>
                <w:sz w:val="20"/>
                <w:szCs w:val="20"/>
              </w:rPr>
            </w:pPr>
            <w:r w:rsidRPr="00377DA7">
              <w:rPr>
                <w:rFonts w:ascii="Times New Roman" w:hAnsi="Times New Roman"/>
                <w:sz w:val="20"/>
                <w:szCs w:val="20"/>
              </w:rPr>
              <w:t>ООО "Техэкосервис", 385228, Республика Адыгея, Теучежский район, пгр. Тлюстенхабль, ул. Ленина, 21 а</w:t>
            </w:r>
          </w:p>
        </w:tc>
      </w:tr>
      <w:tr w:rsidR="00CC4A4F" w:rsidRPr="00DC5106" w:rsidTr="00605970">
        <w:trPr>
          <w:trHeight w:val="1653"/>
        </w:trPr>
        <w:tc>
          <w:tcPr>
            <w:tcW w:w="266"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23-00005</w:t>
            </w:r>
            <w:r>
              <w:rPr>
                <w:rFonts w:ascii="Times New Roman" w:hAnsi="Times New Roman"/>
                <w:color w:val="000000"/>
                <w:sz w:val="20"/>
                <w:szCs w:val="20"/>
                <w:lang w:eastAsia="ru-RU"/>
              </w:rPr>
              <w:t>-З-00592-250914</w:t>
            </w:r>
          </w:p>
        </w:tc>
        <w:tc>
          <w:tcPr>
            <w:tcW w:w="820"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Полигон захоронения твердых коммунальных отходов</w:t>
            </w:r>
          </w:p>
        </w:tc>
        <w:tc>
          <w:tcPr>
            <w:tcW w:w="461"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захоронение отходов</w:t>
            </w:r>
          </w:p>
        </w:tc>
        <w:tc>
          <w:tcPr>
            <w:tcW w:w="1210"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Шлам карбоната кальция (Известковый шлам очистных сооружений цементных заводов, взвешенные вещества ОС ливневых вод) 3160230004000</w:t>
            </w:r>
            <w:r w:rsidRPr="00055DE6">
              <w:rPr>
                <w:rFonts w:ascii="Times New Roman" w:hAnsi="Times New Roman"/>
                <w:color w:val="000000"/>
                <w:sz w:val="20"/>
                <w:szCs w:val="20"/>
                <w:lang w:eastAsia="ru-RU"/>
              </w:rPr>
              <w:br/>
              <w:t>Осадок механической очистки сточных вод (взвешенные вещества ОС биологической очистки) 9430000000000</w:t>
            </w:r>
            <w:r w:rsidRPr="00055DE6">
              <w:rPr>
                <w:rFonts w:ascii="Times New Roman" w:hAnsi="Times New Roman"/>
                <w:color w:val="000000"/>
                <w:sz w:val="20"/>
                <w:szCs w:val="20"/>
                <w:lang w:eastAsia="ru-RU"/>
              </w:rPr>
              <w:br/>
              <w:t>Отходы (осадки) при механической биологической очистке сточных вод (обезвреженный осадок биологической очистки хозяйственно-бытовых сточных вод)  9430000000000</w:t>
            </w:r>
            <w:r w:rsidRPr="00055DE6">
              <w:rPr>
                <w:rFonts w:ascii="Times New Roman" w:hAnsi="Times New Roman"/>
                <w:color w:val="000000"/>
                <w:sz w:val="20"/>
                <w:szCs w:val="20"/>
                <w:lang w:eastAsia="ru-RU"/>
              </w:rPr>
              <w:br/>
              <w:t>Мусор строительный от разборки зданий 9120060101004</w:t>
            </w:r>
            <w:r w:rsidRPr="00055DE6">
              <w:rPr>
                <w:rFonts w:ascii="Times New Roman" w:hAnsi="Times New Roman"/>
                <w:color w:val="000000"/>
                <w:sz w:val="20"/>
                <w:szCs w:val="20"/>
                <w:lang w:eastAsia="ru-RU"/>
              </w:rPr>
              <w:br/>
              <w:t>Щебень известковый (некондиционный скол)  3140130408995</w:t>
            </w:r>
            <w:r w:rsidRPr="00055DE6">
              <w:rPr>
                <w:rFonts w:ascii="Times New Roman" w:hAnsi="Times New Roman"/>
                <w:color w:val="000000"/>
                <w:sz w:val="20"/>
                <w:szCs w:val="20"/>
                <w:lang w:eastAsia="ru-RU"/>
              </w:rPr>
              <w:br/>
              <w:t>Отходы при добыче нерудных полезных ископаемых (опочный камень)  3470000000000</w:t>
            </w:r>
            <w:r w:rsidRPr="00055DE6">
              <w:rPr>
                <w:rFonts w:ascii="Times New Roman" w:hAnsi="Times New Roman"/>
                <w:color w:val="000000"/>
                <w:sz w:val="20"/>
                <w:szCs w:val="20"/>
                <w:lang w:eastAsia="ru-RU"/>
              </w:rPr>
              <w:br/>
              <w:t xml:space="preserve"> Растительные отходы от газонов, цветников, древесно-кустарниковых посадок 9150000000000</w:t>
            </w:r>
            <w:r w:rsidRPr="00055DE6">
              <w:rPr>
                <w:rFonts w:ascii="Times New Roman" w:hAnsi="Times New Roman"/>
                <w:color w:val="000000"/>
                <w:sz w:val="20"/>
                <w:szCs w:val="20"/>
                <w:lang w:eastAsia="ru-RU"/>
              </w:rPr>
              <w:br/>
              <w:t xml:space="preserve"> Древесные отходы из натуральной чистой древесины несортированные (опилки, стружка) 1711200001005</w:t>
            </w:r>
            <w:r w:rsidRPr="00055DE6">
              <w:rPr>
                <w:rFonts w:ascii="Times New Roman" w:hAnsi="Times New Roman"/>
                <w:color w:val="000000"/>
                <w:sz w:val="20"/>
                <w:szCs w:val="20"/>
                <w:lang w:eastAsia="ru-RU"/>
              </w:rPr>
              <w:br/>
              <w:t>Грунт, образовавшийся при проведении землеройных работ, незагрязненный опасными веществами 3140110008995</w:t>
            </w:r>
          </w:p>
        </w:tc>
        <w:tc>
          <w:tcPr>
            <w:tcW w:w="483" w:type="pct"/>
          </w:tcPr>
          <w:p w:rsidR="00CC4A4F" w:rsidRPr="00055DE6" w:rsidRDefault="00CC4A4F" w:rsidP="00A55CFE">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shd w:val="clear" w:color="000000" w:fill="FFFFFF"/>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3420000000</w:t>
            </w:r>
          </w:p>
        </w:tc>
        <w:tc>
          <w:tcPr>
            <w:tcW w:w="486"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г. Новороссийск</w:t>
            </w:r>
          </w:p>
        </w:tc>
        <w:tc>
          <w:tcPr>
            <w:tcW w:w="742"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ОАО «Новорос-цемент» производства «Цементный завод «Пролетарий», 353902, Краснодарский край, г. Новороссийск, Сухумское шоссе, д.60</w:t>
            </w:r>
          </w:p>
        </w:tc>
      </w:tr>
      <w:tr w:rsidR="00CC4A4F" w:rsidRPr="00DC5106" w:rsidTr="00605970">
        <w:trPr>
          <w:trHeight w:val="1653"/>
        </w:trPr>
        <w:tc>
          <w:tcPr>
            <w:tcW w:w="266"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23-00006</w:t>
            </w:r>
            <w:r>
              <w:rPr>
                <w:rFonts w:ascii="Times New Roman" w:hAnsi="Times New Roman"/>
                <w:color w:val="000000"/>
                <w:sz w:val="20"/>
                <w:szCs w:val="20"/>
                <w:lang w:eastAsia="ru-RU"/>
              </w:rPr>
              <w:t>-З-00592-250914</w:t>
            </w:r>
          </w:p>
        </w:tc>
        <w:tc>
          <w:tcPr>
            <w:tcW w:w="820" w:type="pct"/>
            <w:tcBorders>
              <w:left w:val="nil"/>
              <w:right w:val="nil"/>
            </w:tcBorders>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Полигон захоронения промышленных отходов</w:t>
            </w:r>
          </w:p>
        </w:tc>
        <w:tc>
          <w:tcPr>
            <w:tcW w:w="461"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захоронение отходов</w:t>
            </w:r>
          </w:p>
        </w:tc>
        <w:tc>
          <w:tcPr>
            <w:tcW w:w="1210" w:type="pct"/>
            <w:tcBorders>
              <w:left w:val="nil"/>
            </w:tcBorders>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Мусор строительный от разборки зданий </w:t>
            </w:r>
            <w:r w:rsidRPr="00055DE6">
              <w:rPr>
                <w:rFonts w:ascii="Times New Roman" w:hAnsi="Times New Roman"/>
                <w:color w:val="000000"/>
                <w:sz w:val="20"/>
                <w:szCs w:val="20"/>
                <w:lang w:eastAsia="ru-RU"/>
              </w:rPr>
              <w:br w:type="page"/>
              <w:t xml:space="preserve">9120060101004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Шлам карбоната кальция (Известковый шлам очистных сооружений цементных заводов, взвешенные вещества ОС ливневых вод)</w:t>
            </w:r>
            <w:r w:rsidRPr="00055DE6">
              <w:rPr>
                <w:rFonts w:ascii="Times New Roman" w:hAnsi="Times New Roman"/>
                <w:color w:val="000000"/>
                <w:sz w:val="20"/>
                <w:szCs w:val="20"/>
                <w:lang w:eastAsia="ru-RU"/>
              </w:rPr>
              <w:br w:type="page"/>
              <w:t xml:space="preserve"> 3160230004000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(осадки) при механической биологической очистке сточных вод (обезвреженный осадок биологической очистки хозяйственно-бытовых сточных вод)</w:t>
            </w:r>
            <w:r w:rsidRPr="00055DE6">
              <w:rPr>
                <w:rFonts w:ascii="Times New Roman" w:hAnsi="Times New Roman"/>
                <w:color w:val="000000"/>
                <w:sz w:val="20"/>
                <w:szCs w:val="20"/>
                <w:lang w:eastAsia="ru-RU"/>
              </w:rPr>
              <w:br w:type="page"/>
              <w:t xml:space="preserve"> 9430000000000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Пыль сырьевая минеральная от электрофильтров  вращающихся</w:t>
            </w:r>
            <w:r w:rsidRPr="00055DE6">
              <w:rPr>
                <w:rFonts w:ascii="Times New Roman" w:hAnsi="Times New Roman"/>
                <w:color w:val="000000"/>
                <w:sz w:val="20"/>
                <w:szCs w:val="20"/>
                <w:lang w:eastAsia="ru-RU"/>
              </w:rPr>
              <w:br w:type="page"/>
              <w:t>печей (№ 1,3)</w:t>
            </w:r>
            <w:r w:rsidRPr="00055DE6">
              <w:rPr>
                <w:rFonts w:ascii="Times New Roman" w:hAnsi="Times New Roman"/>
                <w:color w:val="000000"/>
                <w:sz w:val="20"/>
                <w:szCs w:val="20"/>
                <w:lang w:eastAsia="ru-RU"/>
              </w:rPr>
              <w:br w:type="page"/>
              <w:t xml:space="preserve"> 3160000000000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при добыче нерудных полезных ископаемых (опочный камень)</w:t>
            </w:r>
            <w:r w:rsidRPr="00055DE6">
              <w:rPr>
                <w:rFonts w:ascii="Times New Roman" w:hAnsi="Times New Roman"/>
                <w:color w:val="000000"/>
                <w:sz w:val="20"/>
                <w:szCs w:val="20"/>
                <w:lang w:eastAsia="ru-RU"/>
              </w:rPr>
              <w:br w:type="page"/>
              <w:t xml:space="preserve"> 3470000000000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Древесные отходы из натуральной чистой древесины несортированные (опилки, стружка)</w:t>
            </w:r>
            <w:r w:rsidRPr="00055DE6">
              <w:rPr>
                <w:rFonts w:ascii="Times New Roman" w:hAnsi="Times New Roman"/>
                <w:color w:val="000000"/>
                <w:sz w:val="20"/>
                <w:szCs w:val="20"/>
                <w:lang w:eastAsia="ru-RU"/>
              </w:rPr>
              <w:br w:type="page"/>
              <w:t xml:space="preserve"> 1711200001005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Бой строительного кирпича</w:t>
            </w:r>
            <w:r w:rsidRPr="00055DE6">
              <w:rPr>
                <w:rFonts w:ascii="Times New Roman" w:hAnsi="Times New Roman"/>
                <w:color w:val="000000"/>
                <w:sz w:val="20"/>
                <w:szCs w:val="20"/>
                <w:lang w:eastAsia="ru-RU"/>
              </w:rPr>
              <w:br w:type="page"/>
              <w:t xml:space="preserve"> 3140140401995  Отходы цемента в кусковой форме 3140550201995</w:t>
            </w:r>
            <w:r w:rsidRPr="00055DE6">
              <w:rPr>
                <w:rFonts w:ascii="Times New Roman" w:hAnsi="Times New Roman"/>
                <w:color w:val="000000"/>
                <w:sz w:val="20"/>
                <w:szCs w:val="20"/>
                <w:lang w:eastAsia="ru-RU"/>
              </w:rPr>
              <w:br w:type="page"/>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Бой бетонных изделий, отходы бетона в кусковой форме</w:t>
            </w:r>
            <w:r w:rsidRPr="00055DE6">
              <w:rPr>
                <w:rFonts w:ascii="Times New Roman" w:hAnsi="Times New Roman"/>
                <w:color w:val="000000"/>
                <w:sz w:val="20"/>
                <w:szCs w:val="20"/>
                <w:lang w:eastAsia="ru-RU"/>
              </w:rPr>
              <w:br w:type="page"/>
              <w:t xml:space="preserve"> 3140270101995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Бой железобетонных изделий, отходы железобетона в кусковой форме 3140270101995</w:t>
            </w:r>
          </w:p>
        </w:tc>
        <w:tc>
          <w:tcPr>
            <w:tcW w:w="483" w:type="pct"/>
            <w:tcBorders>
              <w:left w:val="nil"/>
            </w:tcBorders>
          </w:tcPr>
          <w:p w:rsidR="00CC4A4F" w:rsidRPr="00055DE6" w:rsidRDefault="00CC4A4F" w:rsidP="00A55CFE">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shd w:val="clear" w:color="000000" w:fill="FFFFFF"/>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3420000000</w:t>
            </w:r>
          </w:p>
        </w:tc>
        <w:tc>
          <w:tcPr>
            <w:tcW w:w="486" w:type="pct"/>
            <w:tcBorders>
              <w:left w:val="nil"/>
            </w:tcBorders>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г. Новороссийск, п. Верхнебаканский</w:t>
            </w:r>
          </w:p>
        </w:tc>
        <w:tc>
          <w:tcPr>
            <w:tcW w:w="742" w:type="pct"/>
            <w:tcBorders>
              <w:left w:val="nil"/>
            </w:tcBorders>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ОАО «Новорос-цемент» производства «Цементный завод «Первомайский», 353902, Краснодарский край, г. Новороссийск, Сухумское шоссе, д.60</w:t>
            </w:r>
          </w:p>
        </w:tc>
      </w:tr>
      <w:tr w:rsidR="00CC4A4F" w:rsidRPr="00DC5106" w:rsidTr="00605970">
        <w:trPr>
          <w:trHeight w:val="1653"/>
        </w:trPr>
        <w:tc>
          <w:tcPr>
            <w:tcW w:w="266"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23-00007</w:t>
            </w:r>
            <w:r>
              <w:rPr>
                <w:rFonts w:ascii="Times New Roman" w:hAnsi="Times New Roman"/>
                <w:color w:val="000000"/>
                <w:sz w:val="20"/>
                <w:szCs w:val="20"/>
                <w:lang w:eastAsia="ru-RU"/>
              </w:rPr>
              <w:t>-Х-00592-250914</w:t>
            </w:r>
          </w:p>
        </w:tc>
        <w:tc>
          <w:tcPr>
            <w:tcW w:w="820"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Полигон захоронения твердых коммунальных отходов</w:t>
            </w:r>
          </w:p>
        </w:tc>
        <w:tc>
          <w:tcPr>
            <w:tcW w:w="461"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хранение отходов</w:t>
            </w:r>
          </w:p>
        </w:tc>
        <w:tc>
          <w:tcPr>
            <w:tcW w:w="1210"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Абразивная пыль и порошок от шлифования черных металлов (с содержанием металла менее 50 %) 3140030011004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Древесные отходы с пропиткой и покрытиями несортированные1712200001014</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Золошлаки от сжигания углей 3130020001000</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Мусор от бытовых помещений организаций несортированный (исключая крупногабаритный) 91200400010040</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Мусор строительный 912006000100</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потребления на производстве, подобные коммунальным 9120000000000 Обрезки, кусковые отходы древесно-стружечных и/или древесно-волокнистых плит, содержащих связующие смолы в количестве от 0,2 % 11712020301014</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Обувь кожаная рабочая, потерявшая потребительские свойства 470060113004 Опилки древесно-стружечных и/или древесно-волокнистых плит, содержащие связующие смолы в количестве от 0,2 % до 2,5 % включительно 1712020101014</w:t>
            </w:r>
            <w:r w:rsidRPr="00055DE6">
              <w:rPr>
                <w:rFonts w:ascii="Times New Roman" w:hAnsi="Times New Roman"/>
                <w:color w:val="000000"/>
                <w:sz w:val="20"/>
                <w:szCs w:val="20"/>
                <w:lang w:eastAsia="ru-RU"/>
              </w:rPr>
              <w:br/>
              <w:t xml:space="preserve"> Шламы нефти и нефтепродуктов 5460000000000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потребления на производстве, подобные коммунальным 9120000000000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асбоцемента в кусковой форме  3140350201004</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асфальтобетона и/или асфальтобетонной смеси в кусковой форме 3140120201014 </w:t>
            </w:r>
            <w:r w:rsidRPr="00055DE6">
              <w:rPr>
                <w:rFonts w:ascii="Times New Roman" w:hAnsi="Times New Roman"/>
                <w:color w:val="000000"/>
                <w:sz w:val="20"/>
                <w:szCs w:val="20"/>
                <w:lang w:eastAsia="ru-RU"/>
              </w:rPr>
              <w:br/>
              <w:t xml:space="preserve"> Отходы битума, асфальта в твердой форме 5490120001004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конского волоса1320110001005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древесных строительных лесоматериалов, в том числе от сноса и разборки строений 1712050001004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из жилищ несортированные (исключая крупногабаритные) 9110010001004  Отходы потребления на производстве, подобные коммунальным 9120000000000 Отходы потребления на производстве, подобные коммунальным 9120000000000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СЛОЖНОГО КОМБИНИРОВАННОГО СОСТАВА В ВИДЕ ИЗДЕЛИЙ, ОБОРУДОВАНИЯ, УСТРОЙСТВ, НЕ ВОШЕДШИЕ В ДРУГИЕ ПУНКТЫ (фильтры воздушные отработанные) 9200000000000</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тканей, старая одежда 5810110001000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шлаковаты 3140160101004  Затвердевшие отходы пластмасс 5710000000000</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Пыль (или порошок) от шлифования черных металлов с содержанием металла 50 % и более 3515036611004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Пыль при изготовлении и обработке древесно-стружечных и/или древесно-волокнистых плит, содержащих связующие смолы 1712020511014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Резиноасбестовые отходы (в том числе изделия отработанные и брак) 5750030001004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Затвердевшие отходы пластмасс 5710000000000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Твердые коммунальные отходы 9100000000000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СЛОЖНОГО КОМБИНИРОВАННОГО СОСТАВА В ВИДЕ ИЗДЕЛИЙ, ОБОРУДОВАНИЯ, УСТРОЙСТВ, НЕ ВОШЕДШИЕ В ДРУГИЕ ПУНКТЫ(фильтрующий элемент отработанных воздушных фильтров) 9200000000000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Шлак сварочный3140480001994 Минеральные шламы 3160000000000 Абразивные круги отработанные, лом отработанных абразивных кругов 3140430201995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Алюмогель, отработанный при осушке воздуха и газов 3147040101995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Бой бетонных изделий, отходы бетона в кусковой форме 3140270101995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Бой железобетонных изделий, отходы железобетона в кусковой форме 3140270201995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Бой кирпичной кладки при ремонте зданий и сооружений 3140140301995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Бой неиспользованных кварцевых тиглей 3110020001995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Бой строительного кирпича 3140140401995 Бой шамотного кирпича3140140101995  Ботва от корнеплодов, другие подобные растительные остатки при выращивании овощей 1112010001995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Ботва от корнеплодов, другие подобные растительные остатки при выращивании овощей, загрязненные землей 1112020001995 Брак заготовок абразивных кругов3140430101995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Бумажные фильтры неиспользованные, брак 1871070001005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Выжимки яблочные 1113210101995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Грунт, образовавшийся при проведении землеройных работ, незагрязненный опасными веществами 3140110008995 Дробленые частицы кофейного полуфабриката 1140010411995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Дрожжи хлебопекарные отработанные1140300102995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Жмых подсолнечный 1210030101995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Жом свекловичный 1113020001995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Зерна кофе некондиционные1140010211995  Зола древесная и соломенная 3130060011995 Золошлаки от сжигания углей (Башкирский бурый, Ирша-Бородинский, Назаровский) 3130020101995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Известковый шлам при очистке свекловичного сока в сахарном производстве 3160230204995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Ионообменные смолы для водоподготовки, потерявшие потребительские свойства 5710240101005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Ионообменные смолы для умягчения питьевой воды отработанные 5710240201005 Керамические изделия, потерявшие потребительские свойства 3140070301995 Косточки плодовые1113250001995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Лом дорожного полотна автомобильных дорог (исключая битум и асфальтовые покрытия) 3140100001995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Мезга картофельная 1113150000995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Мелочь известковая и доломитовая с размером частиц не более 5 мм (отсев) 3140130208995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Мелочь коксовая с размером частиц не более 5 мм (отсев) 3140530208005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Мусор от бытовых помещений организаций крупногабаритный 9120050001005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потребления на производстве, подобные коммунальным 9120000000000 Мусор с защитных решеток при водозаборе 9490010001005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Мусор с защитных решеток электростанций 9490020001005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потребления на производстве, подобные коммунальным 9120000000000 Навоз конский перепревший 1310040501005  Навоз от звероводческих хозяйств перепревший 1310040601005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Навоз от крупного рогатого скота перепревший 1310040101005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Навоз от мелкого рогатого скота перепревший1310040301005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Накипь котельная 3140500001995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Обрезки готовой кожи нехромового дубления 1470030301995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Обрезки и обрывки тканей из полиакрилового волокна 5810110301995  Обрезки и обрывки тканей из полиамидного волокна 5810110101995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Обрезки и обрывки тканей из полиэфирного волокна 5810110201995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Обрезки и обрывки тканей льняных 5810110601995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Обрезки и обрывки тканей смешанных 5810110801995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Обрезки и обрывки тканей хлопчатобумажных 5810110701995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Обрезки и обрывки тканей шерстяных 5810110501995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Обрезь валяльно войлочной продукции 5810100001005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Обрезь гофрокартона1871010301005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Обрезь жесткого кожевенного товара в производстве обуви 1470050001995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Остатки и огарки стальных сварочных электродов 3512160101995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Остатки табачной мелочи, жилки табачного листа, табачная пыль1140410001000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(мусор) от уборки территории и помещений культурно-спортивных учреждений и зрелищных мероприятий 9120140001005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потребления на производстве, подобные коммунальным9120000000000  Отходы (мусор) от уборки территории и помещений объектов оптово-розничной торговли продовольственными товарами 9120110001005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(мусор) от уборки территории и помещений объектов оптово-розничной торговли промышленными товарами9120120001005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(мусор) от уборки территории и помещений учебно-воспитательных учреждений 9120130001005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активированного угля, незагрязненного опасными веществами 3140170001995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бетонной смеси с содержанием пыли менее 30 % 3140360208995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бумаги и картона от канцелярской деятельности и делопроизводства 1871030001005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бумаги от резки и штамповки 1871010101005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веревок и канатов 5810080013005 Отходы вощеной бумаги 1872030001005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гипса в кусковой форме 3140380201995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древесного угля в кусковой форме 3140340208995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желатина 1330110000005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жесткого пенопласта (исключая поливинилхлоридный) 5710120001005   Отходы затвердевшего компаунда 5710330001005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затвердевшего поливинилацеталя 5710220001005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затвердевшего поливинилацетата 5710200001005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затвердевшего поливинилового спирта 5710210001005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затвердевшего полиуретана, полиуретановой пены или пленки 5710100001005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потребления на производстве, подобные коммунальным 9120000000000 Отходы (мусор) от уборки территории и помещений объектов оптово-розничной торговли продовольственными товарами 9120110001005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(мусор) от уборки территории и помещений объектов оптово-розничной торговли промышленными товарами 9120120001005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(мусор) от уборки территории и помещений учебно-воспитательных учреждений 9120130001005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активированного угля, незагрязненного опасными веществами3140170001995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бетонной смеси с содержанием пыли менее 30 % 3140360208995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бумаги и картона от канцелярской деятельности и делопроизводства 1871030001005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бумаги от резки и штамповки 1871010101005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веревок и канатов5810080013005  Отходы вощеной бумаги 1872030001005 Отходы гипса в кусковой форме3140380201995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древесного угля в кусковой форме 3140340208995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желатина 1330110000005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жесткого пенопласта (исключая поливинилхлоридный) 5710120001005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затвердевшего компаунда 5710330001005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затвердевшего поливинилацеталя 5710220001005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затвердевшего поливинилацетата 5710200001005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затвердевшего поливинилового спирта 5710210001005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затвердевшего полиуретана, полиуретановой пены или пленки 5710100001005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затвердевших полиакрилатов, поликарбонатов, органического стекла 5710170001005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затвердевших полиамидов 5710110001005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затвердевших полиолефинов  (кроме полиэтилена и полипропилена) 5710280001005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затвердевших этролов (пластмасс на основе эфиров целлюлозы) 5710350001005  Отходы из жилищ крупногабаритные 9110020001005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известняка и доломита в кусковой форме 3140130301995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изолированных проводов и кабелей 9236000013005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имидофлекса 5710320201005  Отходы каменного угля в виде крошки 3140210401005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картона от резки и штамповки 871010201005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керамики в кусковой форме 3140070201995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клеенки на бумажной основе 5710090401005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клеенки на тканевой основе5710090301005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конского волоса 1320110001005 Отходы корчевания пней1730010201005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крахмальной патоки1113170000995  Отходы кухонь и предприятий общественного питания 9120100000000 Отходы масличных семян1210010008995  Отходы огнеупорного мертеля 3140140501995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от уборки территорий кладбищ, колумбариев 9120150001005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песка, незагрязненного опасными веществами 3140230101995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печатной продукции (цветная печать) 1871060001005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печатной продукции (черно-белая печать) 1871050001005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пластмассовой (синтетической) пленки, незагрязненной 5710190001005 Отходы пленки (накипи) латекса 5750050001005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полиакрилового волокна и нитей 5810030001995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полипропилена в виде лома, литников 5710300101995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полипропилена в виде пленки 5710300201995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полиэтилена в виде лома, литников 5710290101995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полиэтилена в виде пленки5710290201995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полиэтилентерефталата (в том числе пленки на его базе) 5710390001005 Отходы полиэфирного волокна и нитей 5810020001995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раковин и панцирей моллюсков, ракообразных, иглокожих1350200001005 Отходы рогов и копыт 1320120001005 Отходы смешанного волокна5810070001005  Отходы стекловолокна3140050001995 Отходы стеклослюдопласта5710320301005 Отходы сучьев, ветвей от лесоразработок1730010101005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твердого акрилонитрилбутадиенстирола (пластик АБС) 5710360101005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твердого полистирола, полистирольной пены или пленки 5710080001005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твердых сложных полиэфиров 5710020001005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теста 1111310000995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тростника при выращивании грибов 1112030001995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упаковочного гофрокартона незагрязненные 1871020301005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упаковочного картона незагрязненные 1871020201005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упаковочной бумаги незагрязненные 1871020101005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формовочных масс (термореактивной пластмассы) затвердевшие 5710070001005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целлофана 5710380001005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целлулоида 5710370001005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целлюлозного волокна 5810040001995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цемента в кусковой форме 3140550201995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шерстяного волокна (включая очесы, прядильные отходы и расщипанное сырье) 5810050001995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щетины 1320010001005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Очистки морковные 1113030101995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Очистки овощного сырья 1113030001995 Пережженные поликапроамидные слитки, жилка, щетина 5810011101995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Пищевые отходы кухонь и организаций общественного питания несортированные 9120100100005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Пластмассовая незагрязненная тара, потерявшая потребительские свойства 5710180013005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Полиэтиленовая тара, поврежденная 5710290313995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Прочие незагрязненные отходы бумаги и картона 1871990001000</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Прочие отходы бумаги незагрязненные 1871990101005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Прочие отходы гофрокартона незагрязненные 1871990301005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Прочие отходы картона незагрязненные 1871990201005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Пряности некондиционные 1140150201995 Путанка льняной пряжи и нитей 5810060212005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потребления на производстве, подобные коммунальным 9120000000000 Резиновые изделия незагрязненные, потерявшие потребительские свойства 5750010113005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Свекловичные хвосты 1113010101995 Силикагель отработанный, незагрязненный опасными веществами 3147050001000 Скорлупа от куриных яиц 1320130101005 Солодовые ростки 1114010001995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Срыв бумаги и картона 1871040001005 Стеклянный бой незагрязненный (исключая бой стекла электронно-лучевых трубок и люминесцентных ламп) 3140080201995  Строительный щебень, потерявший потребительские свойства 3140090201995 Твердые коммунальные отходы 9100000000000</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Тормозные колодки отработанные 3515050001995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Хлебная крошка 1111320001995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Цеолит отработанный при осушке воздуха и газов 3147030101995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Чай некондиционный 1140020101995 Шелуха кофейная 1140010311995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Шкурка шлифовальная отработанная 3140430301995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Шкурки и семена томатные 1113040103995 Шлам земляной от промывки овощей (свеклы, картофеля и т.д.) 3160350004995  Шлам минеральный от газоочистки производства кремния 3160600204995 Шланги пластмассовые, потерявшие потребительские свойства 5710130013005 Шнуры синтетические, потерявшие потребительские свойства 5710050013005 Щебень известковый (некондиционный скол) 3140130408995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Электрические лампы накаливания отработанные и брак 9231010001995 Электроды графитовые, отработанные, не загрязненные опасными веществами 3140320213995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Электроды угольные отработанные, не загрязненные опасными веществами 3140210213995</w:t>
            </w:r>
            <w:r w:rsidRPr="00055DE6">
              <w:rPr>
                <w:rFonts w:ascii="Times New Roman" w:hAnsi="Times New Roman"/>
                <w:color w:val="000000"/>
                <w:sz w:val="20"/>
                <w:szCs w:val="20"/>
                <w:lang w:eastAsia="ru-RU"/>
              </w:rPr>
              <w:br/>
              <w:t xml:space="preserve">Абразивная пыль и порошок от шлифования черных металлов (с содержанием металла менее 50 %) 3140030011004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Древесные отходы с пропиткой и покрытиями несортированные 1712200001014</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Золошлаки от сжигания углей 3130020001000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Мусор от бытовых помещений организаций несортированный (исключая крупногабаритный) 9120040001004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Мусор строительный9120060001000</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потребления на производстве, подобные коммунальным 9120000000000 Обрезки, кусковые отходы древесно-стружечных и/или древесно-волокнистых плит, содержащих связующие смолы в количестве от 0,2 % 1712020301014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Обувь кожаная рабочая, потерявшая потребительские свойства 1470060113004 Опилки древесно-стружечных и/или древесно-волокнистых плит, содержащие связующие смолы в количестве от 0,2 % до 2,5 % включительно 1712020101014</w:t>
            </w:r>
            <w:r w:rsidRPr="00055DE6">
              <w:rPr>
                <w:rFonts w:ascii="Times New Roman" w:hAnsi="Times New Roman"/>
                <w:color w:val="000000"/>
                <w:sz w:val="20"/>
                <w:szCs w:val="20"/>
                <w:lang w:eastAsia="ru-RU"/>
              </w:rPr>
              <w:br/>
              <w:t xml:space="preserve">Шламы нефти и нефтепродуктов 5460000000000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потребления на производстве, подобные коммунальным 9120000000000 Отходы потребления на производстве, подобные коммунальным 9120000000000 Отходы потребления на производстве, подобные коммунальным 9120000000000 Отходы асбоцемента в кусковой форме 3140120201014 Отходы асфальтобетона и/или асфальтобетонной смеси в кусковой форме 3140350201004</w:t>
            </w:r>
            <w:r w:rsidRPr="00055DE6">
              <w:rPr>
                <w:rFonts w:ascii="Times New Roman" w:hAnsi="Times New Roman"/>
                <w:color w:val="000000"/>
                <w:sz w:val="20"/>
                <w:szCs w:val="20"/>
                <w:lang w:eastAsia="ru-RU"/>
              </w:rPr>
              <w:br/>
              <w:t>Отходы битума, асфальта в твердой форме 5490120001004</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конского волоса 1320110001005 Отходы древесных строительных лесоматериалов, в том числе от сноса и разборки строений 1712050001004</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из жилищ несортированные (исключая крупногабаритные) 9110010001004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потребления на производстве, подобные коммунальным 9120000000000 ОТХОДЫ СЛОЖНОГО КОМБИНИРОВАННОГО СОСТАВА В ВИДЕ ИЗДЕЛИЙ, ОБОРУДОВАНИЯ, УСТРОЙСТВ, НЕ ВОШЕДШИЕ В ДРУГИЕ ПУНКТЫ (фильтры воздушные отработанные) 9200000000000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тканей, старая одежда5810110001000 Отходы шлаковаты 3140160101004 Затвердевшие отходы пластмасс 5710000000000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Пыль (или порошок) от шлифования черных металлов с содержанием металла 50 % и более 3515036611004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Пыль при изготовлении и обработке древесно-стружечных и/или древесно-волокнистых плит, содержащих связующие смолы 1712020511014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Резиноасбестовые отходы (в том числе изделия отработанные и брак) 5750030001004</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Затвердевшие отходы пластмасс 5710000000000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Твердые коммунальные отходы 9100000000000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СЛОЖНОГО КОМБИНИРОВАННОГО СОСТАВА В ВИДЕ ИЗДЕЛИЙ, ОБОРУДОВАНИЯ, УСТРОЙСТВ, НЕ ВОШЕДШИЕ В ДРУГИЕ ПУНКТЫ(фильтрующий элемент отработанных воздушных фильтров) 9200000000000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Шлак сварочный3140480001994 Минеральные шламы3160000000000 Абразивные круги отработанные, лом отработанных абразивных кругов 3140430201995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Алюмогель, отработанный при осушке воздуха и газов 3147040101995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Бой бетонных изделий, отходы бетона в кусковой форме 3140270101995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Бой железобетонных изделий, отходы железобетона в кусковой форме 3140270201995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Бой кирпичной кладки при ремонте зданий и сооружений 3140140301995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Бой неиспользованных кварцевых тиглей 3110020001995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Бой строительного кирпича 3140140401995 Бой шамотного кирпича 3140140101995 Ботва от корнеплодов, другие подобные растительные остатки при выращивании овощей 1112010001995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Ботва от корнеплодов, другие подобные растительные остатки при выращивании овощей, загрязненные землей 1112020001995 Брак заготовок абразивных кругов 3140430101995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Бумажные фильтры неиспользованные, брак 1871070001005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Выжимки яблочные 1113210101995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Грунт, образовавшийся при проведении землеройных работ, незагрязненный опасными веществами 3140110008995 Дробленые частицы кофейного полуфабриката 1140010411995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Дрожжи хлебопекарные отработанные1140300102995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Жмых подсолнечный 1210030101995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Жом свекловичный 1113020001995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Зерна кофе некондиционные1140010211995 Зола древесная и соломенная 3130060011995 Золошлаки от сжигания углей (Башкирский бурый, Ирша-Бородинский, Назаровский) 3130020101995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Известковый шлам при очистке свекловичного сока в сахарном производстве 3160230204995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Ионообменные смолы для водоподготовки, потерявшие потребительские свойства 5710240101005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Ионообменные смолы для умягчения питьевой воды отработанные 5710240201005 Керамические изделия, потерявшие потребительские свойства 3140070301995 Косточки плодовые 1113250001995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Лом дорожного полотна автомобильных дорог (исключая битум и асфальтовые покрытия) 3140100001995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Мезга картофельная 1113150000995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Мелочь известковая и доломитовая с размером частиц не более 5 мм (отсев) 3140130208995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Мелочь коксовая с размером частиц не более 5 мм (отсев) 3140530208005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Мусор от бытовых помещений организаций крупногабаритный 9120050001005 Отходы потребления на производстве, подобные коммунальным 9120000000000</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Мусор с защитных решеток при водозаборе 9490010001005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Мусор с защитных решеток электростанций 9490020001005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потребления на производстве, подобные коммунальным 9120000000000 Навоз конский перепревший 1310040601005 Навоз от звероводческих хозяйств перепревший 1310040501005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Навоз от крупного рогатого скота перепревший 1310040101005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Навоз от мелкого рогатого скота перепревший 1310040301005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Накипь котельная 3140500001995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Обрезки готовой кожи нехромового дубления 1470030301995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Обрезки и обрывки тканей из полиакрилового волокна 5810110301995 Обрезки и обрывки тканей из полиамидного волокна 5810110101995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Обрезки и обрывки тканей из полиэфирного волокна 5810110201995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Обрезки и обрывки тканей льняных 5810110601995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Обрезки и обрывки тканей смешанных 5810110801995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Обрезки и обрывки тканей хлопчатобумажных 5810110701995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Обрезки и обрывки тканей шерстяных 5810110501995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Обрезь валяльно войлочной продукции 5810100001005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Обрезь гофрокартона 1871010301005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Обрезь жесткого кожевенного товара в производстве обуви 1470050001995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Остатки и огарки стальных сварочных электродов 3512160101995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Остатки табачной мелочи, жилки табачного листа, табачная пыль 1140410001000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(мусор) от уборки территории и помещений культурно-спортивных учреждений и зрелищных мероприятий 9120140001005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потребления на производстве, подобные коммунальным 9120000000000 Отходы (мусор) от уборки территории и помещений объектов оптово-розничной торговли продовольственными товарами 9120110001005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(мусор) от уборки территории и помещений объектов оптово-розничной торговли промышленными товарами 9120120001005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(мусор) от уборки территории и помещений учебно-воспитательных учреждений 9120130001005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активированного угля, незагрязненного опасными веществами 3140170001995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бетонной смеси с содержанием пыли менее 30 % 3140360208995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бумаги и картона от канцелярской деятельности и делопроизводства 1871030001005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бумаги от резки и штамповки 1871010101005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веревок и канатов 5810080013005 Отходы вощеной бумаги 1872030001005 Отходы гипса в кусковой форме 3140380201995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древесного угля в кусковой форме 3140340208995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желатина 1330110000005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жесткого пенопласта (исключая поливинилхлоридный) 5710120001005 Отходы затвердевшего компаунда 5710330001005 Отходы затвердевшего поливинилацеталя 5710220001005 Отходы затвердевшего поливинилацетата 5710200001005 Отходы затвердевшего поливинилового спирта 5710210001005 Отходы затвердевшего полиуретана, полиуретановой пены или пленки 5710100001005 Отходы потребления на производстве, подобные коммунальным 9120000000000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активированного угля, незагрязненного опасными веществами 3140170001995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бетонной смеси с содержанием пыли менее 30 % 3140360208995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бумаги и картона от канцелярской деятельности и делопроизводства 1871030001005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бумаги от резки и штамповки 1871010101005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веревок и канатов 5810080013005 Отходы вощеной бумаги 1872030001005 Отходы гипса в кусковой форме 3140380201995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древесного угля в кусковой форме 3140340208995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желатина 1330110000005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жесткого пенопласта (исключая поливинилхлоридный) 5710120001005 Отходы затвердевшего компаунда 5710330001005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затвердевшего поливинилацеталя 5710220001005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затвердевшего поливинилацетата 5710200001005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затвердевшего поливинилового спирта 5710210001005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затвердевшего полиуретана, полиуретановой пены или пленки 5710100001005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затвердевших полиакрилатов, поликарбонатов, органического стекла 5710170001005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затвердевших полиамидов 5710110001005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затвердевших полиолефинов  (кроме полиэтилена и полипропилена) 5710280001005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затвердевших этролов (пластмасс на основе эфиров целлюлозы) 5710350001005  Отходы из жилищ крупногабаритные 9110020001005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известняка и доломита в кусковой форме 3140130301995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изолированных проводов и кабелей 9236000013005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имидофлекса 5710320201005 Отходы каменного угля в виде крошки 3140210401005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картона от резки и штамповки 1871010201005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керамики в кусковой форме 3140070201995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клеенки на бумажной основе 5710090401005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клеенки на тканевой основе 5710090301005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конского волоса 1320110001005 Отходы корчевания пней 1730010201005 Отходы крахмальной патоки 1113170000995 Отходы кухонь и предприятий общественного питания 9120100000000 Отходы масличных семян 1210010008995 Отходы огнеупорного мертеля 3140140501995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от уборки территорий кладбищ, колумбариев 9120150001005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песка, незагрязненного опасными веществами 3140230101995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печатной продукции (цветная печать) 1871060001005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печатной продукции (черно-белая печать) 1871050001005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пластмассовой (синтетической) пленки, незагрязненной 5710190001005 Отходы пленки (накипи) латекса 5750050001005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полиакрилового волокна и нитей 5810030001995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полипропилена в виде лома, литников 5710300101995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полипропилена в виде пленки 5710300201995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полиэтилена в виде лома, литников 5710290101995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полиэтилена в виде пленки 5710290201995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полиэтилентерефталата (в том числе пленки на его базе) 5710390001005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полиэфирного волокна и нитей 5810020001995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раковин и панцирей моллюсков, ракообразных, иглокожих 1350200001005 Отходы рогов и копыт 1320120001005 Отходы смешанного волокна 5810070001005 Отходы стекловолокна 3140050001995 Отходы стеклослюдопласта 5710320301005 Отходы сучьев, ветвей от лесоразработок 1730010101005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твердого акрилонитрилбутадиенстирола (пластик АБС) 5710360101005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твердого полистирола, полистирольной пены или пленки 5710080001005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твердых сложных полиэфиров 5710020001005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теста 1111310000995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тростника при выращивании грибов 1112030001995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упаковочного гофрокартона незагрязненные  1871020301005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упаковочного картона незагрязненные 1871020201005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упаковочной бумаги незагрязненные 1871020101005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формовочных масс (термореактивной пластмассы) затвердевшие 5710070001005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Отходы целлофана 5710380001005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целлулоида 5710370001005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Отходы целлюлозного волокна 5810040001995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цемента в кусковой форме 3140550201995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шерстяного волокна (включая очесы, прядильные отходы и расщипанное сырье) 5810050001995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щетины 1113030101995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Очистки морковные 1320010001005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Очистки овощного сырья1113030001995 Пережженные поликапроамидные слитки, жилка, щетина5810011101995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Пищевые отходы кухонь и организаций общественного питания несортированные 9120100100005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Пластмассовая незагрязненная тара, потерявшая потребительские свойства 5710180013005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Полиэтиленовая тара, поврежденная 5710290313995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Прочие незагрязненные отходы бумаги и картона 1871990001000</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Прочие отходы бумаги незагрязненные 1871990101005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Прочие отходы гофрокартона незагрязненные 1871990301005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Прочие отходы картона незагрязненные 1871990201005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Пряности некондиционные 1140150201995 Путанка льняной пряжи и нитей 5810060212005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Отходы потребления на производстве, подобные коммунальным 9120000000000 Резиновые изделия незагрязненные, потерявшие потребительские свойства 5750010113005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Свекловичные хвосты 1113010101995 Силикагель отработанный, незагрязненный опасными веществами 3147050001000 Скорлупа от куриных яиц 1320130101005 Солодовые ростки 1114010001995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Срыв бумаги и картона 1871040001005 Стеклянный бой незагрязненный (исключая бой стекла электронно-лучевых трубок и люминесцентных ламп) 3140080201995 Строительный щебень, потерявший потребительские свойства 3140090201995 Твердые коммунальные отходы 9100000000000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Тормозные колодки отработанные 3515050001995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Хлебная крошка 1111320001995</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 Цеолит отработанный при осушке воздуха и газов 3147030101995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Чай некондиционный 1140010311995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Шелуха кофейная 1140020101995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Шкурка шлифовальная отработанная 3140430301995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Шкурки и семена томатные 1113040103995 Шлам земляной от промывки овощей (свеклы, картофеля и т.д.) 3160350004995 Шлам минеральный от газоочистки производства кремния 3160600204995 Шланги пластмассовые, потерявшие потребительские свойства 5710130013005 Шнуры синтетические, потерявшие потребительские свойства 5710050013005 Щебень известковый (некондиционный скол) 3140130408995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 xml:space="preserve">Электрические лампы накаливания отработанные и брак 9231010001995 Электроды графитовые, отработанные, не загрязненные опасными веществами 3140320213995 </w:t>
            </w:r>
          </w:p>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Электроды угольные отработанные, не загрязненные опасными веществами3140210213995</w:t>
            </w:r>
          </w:p>
        </w:tc>
        <w:tc>
          <w:tcPr>
            <w:tcW w:w="483" w:type="pct"/>
          </w:tcPr>
          <w:p w:rsidR="00CC4A4F" w:rsidRPr="00055DE6" w:rsidRDefault="00CC4A4F" w:rsidP="00A55CFE">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3401000000</w:t>
            </w:r>
          </w:p>
        </w:tc>
        <w:tc>
          <w:tcPr>
            <w:tcW w:w="486"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хутор Восточный, г. Краснодар</w:t>
            </w:r>
          </w:p>
        </w:tc>
        <w:tc>
          <w:tcPr>
            <w:tcW w:w="742" w:type="pct"/>
          </w:tcPr>
          <w:p w:rsidR="00CC4A4F" w:rsidRPr="00055DE6" w:rsidRDefault="00CC4A4F" w:rsidP="00A55CFE">
            <w:pPr>
              <w:spacing w:after="0" w:line="240" w:lineRule="auto"/>
              <w:rPr>
                <w:rFonts w:ascii="Times New Roman" w:hAnsi="Times New Roman"/>
                <w:color w:val="000000"/>
                <w:sz w:val="20"/>
                <w:szCs w:val="20"/>
                <w:lang w:eastAsia="ru-RU"/>
              </w:rPr>
            </w:pPr>
            <w:r w:rsidRPr="00055DE6">
              <w:rPr>
                <w:rFonts w:ascii="Times New Roman" w:hAnsi="Times New Roman"/>
                <w:color w:val="000000"/>
                <w:sz w:val="20"/>
                <w:szCs w:val="20"/>
                <w:lang w:eastAsia="ru-RU"/>
              </w:rPr>
              <w:t>ОАО "Мусороуборочная компания", 350051, г. Краснодар, ул. Рашпилевская, 325</w:t>
            </w:r>
          </w:p>
        </w:tc>
      </w:tr>
      <w:tr w:rsidR="00CC4A4F" w:rsidRPr="00DC5106" w:rsidTr="00377DA7">
        <w:trPr>
          <w:trHeight w:val="70"/>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Красноярский край</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24-00035-З-00592-250914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твердых бытовых отходов</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из жилищ 9110000000000,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Прочие коммунальные отходы 9900000000000 </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04403000000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 Ильнка</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МУП "Ачинский транспорт", 662150, Красноярский край, г. Ачинск, пер. Пионерский, д. 6 "А"</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24-00036-Х-00592-250914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Шламонакопитель бытовых сточных вод</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(иловый осадок) 9430000000000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04211000000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 Секретарка, Большейлуйского района</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ОАО "Ачинский нефтеперерабатывающий завод Восточной нефтяной компании", 662110, Красноярский край, Большеулуйский район, промзона НПЗ</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24-00037-Х-00592-250914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Хвостохранилище Артемовской ЗИФ</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отходы добывающей промышленности 3490000000000</w:t>
            </w:r>
          </w:p>
          <w:p w:rsidR="00CC4A4F" w:rsidRPr="00DC5106" w:rsidRDefault="00CC4A4F" w:rsidP="00A55CFE">
            <w:pPr>
              <w:spacing w:after="0" w:line="240" w:lineRule="auto"/>
              <w:rPr>
                <w:rFonts w:ascii="Times New Roman" w:hAnsi="Times New Roman"/>
                <w:sz w:val="20"/>
                <w:szCs w:val="20"/>
              </w:rPr>
            </w:pP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04230502000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 Кошурниково</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ОАО "Артемовская золоторудная компания", 662951, Красноярский край, Курагинский район, Артемовск, ул. Ольховская, 126</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24-00038-Х-00592-250914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Породный отвал рудника "Комсомольский" шахты "Комсомольская"</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3450000000000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04121000000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Норильск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ЗФ ОАО "ГМК "Норильский никель", 663300, Красноярский край, г. Норильск, пл. Гвардейская, д. 2</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24-00039-Х-00592-250914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Породный отвал рудника "Комсомольский" шахты "Маяк"</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3450000000000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04121000000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Норильск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ЗФ ОАО "ГМК "Норильский никель", 663300, Красноярский край, г. Норильск, пл. Гвардейская, д. 2</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24-00040-Х-00592-250914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Породный отвал рудника "Октябрьский"</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3450000000000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04121000000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Норильск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ЗФ ОАО "ГМК "Норильский никель", 663300, Красноярский край, г. Норильск, пл. Гвардейская, д. 2</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24-00041-Х-00592-250914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Породный отвал шахты "Комсомольская" рудника "Комсомольский"</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3450000000000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04121000000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Норильск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ЗФ ОАО "ГМК "Норильский никель", 663300, Красноярский край, г. Норильск, пл. Гвардейская, д. 2</w:t>
            </w:r>
          </w:p>
        </w:tc>
      </w:tr>
      <w:tr w:rsidR="00CC4A4F" w:rsidRPr="00DC5106" w:rsidTr="00A55CFE">
        <w:trPr>
          <w:trHeight w:val="768"/>
        </w:trPr>
        <w:tc>
          <w:tcPr>
            <w:tcW w:w="266" w:type="pct"/>
            <w:vMerge w:val="restar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24-00042-Х-00592-250914</w:t>
            </w:r>
          </w:p>
        </w:tc>
        <w:tc>
          <w:tcPr>
            <w:tcW w:w="820" w:type="pct"/>
            <w:vMerge w:val="restar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Золоотвал ОАО "Красноярская ТЭЦ-1"</w:t>
            </w:r>
          </w:p>
        </w:tc>
        <w:tc>
          <w:tcPr>
            <w:tcW w:w="461" w:type="pct"/>
            <w:vMerge w:val="restar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vMerge w:val="restar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(Башкирский бурый, Ирша-Бородинский, Назаровский) 3130020101995</w:t>
            </w:r>
          </w:p>
        </w:tc>
        <w:tc>
          <w:tcPr>
            <w:tcW w:w="483" w:type="pct"/>
            <w:vMerge w:val="restar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04401368000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Красноярск</w:t>
            </w:r>
          </w:p>
        </w:tc>
        <w:tc>
          <w:tcPr>
            <w:tcW w:w="742" w:type="pct"/>
            <w:vMerge w:val="restar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ОАО "Красноярская ТЭЦ-1", 660021, Красноярский край, г. Красноярск, ул. Бограда, 144 а</w:t>
            </w:r>
          </w:p>
        </w:tc>
      </w:tr>
      <w:tr w:rsidR="00CC4A4F" w:rsidRPr="00DC5106" w:rsidTr="00BE3023">
        <w:trPr>
          <w:trHeight w:val="870"/>
        </w:trPr>
        <w:tc>
          <w:tcPr>
            <w:tcW w:w="266" w:type="pct"/>
            <w:vMerge/>
          </w:tcPr>
          <w:p w:rsidR="00CC4A4F" w:rsidRPr="00DC5106" w:rsidRDefault="00CC4A4F" w:rsidP="00A55CFE">
            <w:pPr>
              <w:spacing w:after="0" w:line="240" w:lineRule="auto"/>
              <w:rPr>
                <w:rFonts w:ascii="Times New Roman" w:hAnsi="Times New Roman"/>
                <w:sz w:val="20"/>
                <w:szCs w:val="20"/>
              </w:rPr>
            </w:pPr>
          </w:p>
        </w:tc>
        <w:tc>
          <w:tcPr>
            <w:tcW w:w="820" w:type="pct"/>
            <w:vMerge/>
          </w:tcPr>
          <w:p w:rsidR="00CC4A4F" w:rsidRPr="00DC5106" w:rsidRDefault="00CC4A4F" w:rsidP="00A55CFE">
            <w:pPr>
              <w:spacing w:after="0" w:line="240" w:lineRule="auto"/>
              <w:rPr>
                <w:rFonts w:ascii="Times New Roman" w:hAnsi="Times New Roman"/>
                <w:sz w:val="20"/>
                <w:szCs w:val="20"/>
              </w:rPr>
            </w:pPr>
          </w:p>
        </w:tc>
        <w:tc>
          <w:tcPr>
            <w:tcW w:w="461" w:type="pct"/>
            <w:vMerge/>
          </w:tcPr>
          <w:p w:rsidR="00CC4A4F" w:rsidRPr="00DC5106" w:rsidRDefault="00CC4A4F" w:rsidP="00A55CFE">
            <w:pPr>
              <w:spacing w:after="0" w:line="240" w:lineRule="auto"/>
              <w:rPr>
                <w:rFonts w:ascii="Times New Roman" w:hAnsi="Times New Roman"/>
                <w:sz w:val="20"/>
                <w:szCs w:val="20"/>
              </w:rPr>
            </w:pPr>
          </w:p>
        </w:tc>
        <w:tc>
          <w:tcPr>
            <w:tcW w:w="1210" w:type="pct"/>
            <w:vMerge/>
          </w:tcPr>
          <w:p w:rsidR="00CC4A4F" w:rsidRPr="00DC5106" w:rsidRDefault="00CC4A4F" w:rsidP="00A55CFE">
            <w:pPr>
              <w:spacing w:after="0" w:line="240" w:lineRule="auto"/>
              <w:rPr>
                <w:rFonts w:ascii="Times New Roman" w:hAnsi="Times New Roman"/>
                <w:sz w:val="20"/>
                <w:szCs w:val="20"/>
              </w:rPr>
            </w:pPr>
          </w:p>
        </w:tc>
        <w:tc>
          <w:tcPr>
            <w:tcW w:w="483" w:type="pct"/>
            <w:vMerge/>
          </w:tcPr>
          <w:p w:rsidR="00CC4A4F" w:rsidRPr="00DC5106" w:rsidRDefault="00CC4A4F" w:rsidP="00A55CFE">
            <w:pPr>
              <w:spacing w:after="0" w:line="240" w:lineRule="auto"/>
              <w:rPr>
                <w:rFonts w:ascii="Times New Roman" w:hAnsi="Times New Roman"/>
                <w:sz w:val="20"/>
                <w:szCs w:val="20"/>
              </w:rPr>
            </w:pP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04205000000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 Березовка</w:t>
            </w:r>
          </w:p>
        </w:tc>
        <w:tc>
          <w:tcPr>
            <w:tcW w:w="742" w:type="pct"/>
            <w:vMerge/>
          </w:tcPr>
          <w:p w:rsidR="00CC4A4F" w:rsidRPr="00DC5106" w:rsidRDefault="00CC4A4F" w:rsidP="00A55CFE">
            <w:pPr>
              <w:spacing w:after="0" w:line="240" w:lineRule="auto"/>
              <w:rPr>
                <w:rFonts w:ascii="Times New Roman" w:hAnsi="Times New Roman"/>
                <w:sz w:val="20"/>
                <w:szCs w:val="20"/>
              </w:rPr>
            </w:pP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24-00043-З-00592-250914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промышленных отходов IV класса опасности</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5490270101034,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Стружка древесная, загрязненная минеральными маслами (содержание масел менее  15%) 1713020201034,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Кора с примесью земли 1711010201004,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Обрезь фанеры, содержащей связующие смолы в количестве от 0,2% до 2,5% включительно 1712010101014,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древесных строительных лесоматериалов, в том числе от сноса и разборки строений 1712050001004,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Обрезки, кусковые отходы древесно-стружечных и/или древесно-волокнистых плит, содержащих связующие смолы в количестве от 0,2 до 2,5% включительно 1712020301014,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Опилки и стружки разнородной древесины (например, содержащие опилки и стружку древесно-стружечных и/или древесно-волокнистых плит) 1719010301004,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Опилки древесные, загрязненные минеральными маслами (содержание масел менее 15%) 1713020101034,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толи 1872040201014,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(Березовский) 3130020201004,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шлаковаты 3140160101004,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бензином (количество бензина менее 15%) 3140230201034,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менее 15 %) 3140230201034,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 3140230301034,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 3140350201004,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 3140370201014,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Шлак сварочный 3140480001994,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 5490120001004,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Окалина замасленная, (содержание масла менее 15 %) 5490300104034,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стеклолакоткани 5710320101004,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Золошлаки, шлаки и пыль от топочных установок и от термической обработки отходов (5 класс опасности) 3130000000000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Красноярск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"Линос", 660079, Красноярский край, г. Красноярск, ул. Свердловская, 17 д, оф. 3</w:t>
            </w:r>
          </w:p>
        </w:tc>
      </w:tr>
      <w:tr w:rsidR="00CC4A4F" w:rsidRPr="00DC5106" w:rsidTr="00826E0F">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24-00044-З-00592-250914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ТБО в г. Ужуре Ужурского района</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пищевых и вкусовых продуктов 1100000000000,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растительных и животных жировых продуктов 1200000000000,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шкур, мехов и кожи 1400000000000,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Древесные отходы 1700000000000,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целлюлозы, бумаги и картона 1800000000000,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Другие отходы от переработки продуктов животного и растительного происхождения 1900000000000,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Золы, шлаки, пыль от топочных установок и от термической обработки отходов 3130000000000,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сталь 3512000001000,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несортированные черные металлы 3513000001000,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с примесями или загрязненные опасными веществами 3515000001000,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 5490120001004,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5490270101034,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5700000000000,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текстильного производства, производства волокна 5800000000000,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9100000000000,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Электрическое оборудование, приборы, устройства и их части 9210000000000,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Электрические лампы накаливания отработанные и брак 9231010001995,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изолированных кабелей 9236000013005,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от водоподготовки, обработки сточных вод и использования воды 9400000000000,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Медицинские отходы 9710000000000,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9900000000000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04256000000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Ужур</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"Ужурский сервисцентр", 662253, Красноярский край, Ужурский район, г. Ужур, ул. Победы Социализма, д. 116</w:t>
            </w:r>
          </w:p>
        </w:tc>
      </w:tr>
      <w:tr w:rsidR="00CC4A4F" w:rsidRPr="00DC5106" w:rsidTr="00826E0F">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24-00045-З-00592-250914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ТБО с. Новоселово</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Автомобильные воздушные фильтры отработанные, неразборные 9200000000000,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5490270101034,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Шины пневматические отработанные 5750020013004,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Автомобильные масляные фильтры отработанные, неразборные 9200000000000,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(Большесырский) 3130000000000,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Смет с территории организаций, содержащий опасные компоненты в количестве, соответствующем 4-му классу опасности 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Остатки и огарки стальных сварочных электродов 3513010001995,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от канцелярской деятельнсти и делопроизводства 1871030001005,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Тормозные колодки отработанные 3515050001995,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Свечи зажигания автомобильные отработанные 3510010101995,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Электрические лампы накаливания отработанные и брак 9231010001995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04241809000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с.Новоселово</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УО "Жилсервис", 662430, Красноярский край, с. Новоселово, ул. Октябрьская, 23</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24-00046-Х-00592-250914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Шламохранилище</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пыль коксовая (хвосты флотации) 3140530111004,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шлам минеральный от газоочистки производства алюминия 3160600304013 </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Красноярск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ОАО "РУСАЛ Красноярск", 660111, г.Красноярск, ул.Пограничников, д.40</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24-00047-Х-00592-250914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Золошлакоотвал</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(Башкирский бурый, Ирша-Бородинский, Назаровский) 3130020101995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046334424</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 Солдатово</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Филиал "Минусинская ТЭЦ "ОАО "Енисейская ТГК (ТГК-13)", 660021, Красноярский край, Минусинский район, Промплощадка ТЭЦ, а/я 531</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24-00048-Х-00592-250914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Золоотвал № 2 филиала "Красноярская ТЭЦ-2" ОАО "Енисейская ТГК (ТГК-13)</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(Башкирский бурый, Ирша-Бородинский, Назаровский) 3130020101995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Красноярск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Филиал "Красноярская ТЭЦ-2 "ОАО "Енисейская ТГК (ТГК-13)", 660079, г. Красноярск, ул. Лесоповальщиков, 156</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24-00049-Х-00592-250914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Золоотвал филиала "Красноярская ТЭЦ-3" ОАО "Енисейская ТГК (ТГК-13)</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(Башкирский бурый, Ирша-Бородинский, Назаровский) 3130020101995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Красноярск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Филиал "Красноярская ТЭЦ-3 "ОАО "Енисейская ТГК (ТГК-13)", 660111, г. Красноярск, ул. Пограничников, 5</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24-00050-З-00592-250914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Шламовый амбар на площадке строительства поисково-оценочной скважины № 1 Троицкой площади</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при добыче нефти и газа (Буровой шлам) 3410000000000,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при добыче нефти и газа (Отработанный буровой раствор) 3410000000000,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(осадки) от реагентной очистке сточных вод 9450000000000,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Бой бетонных изделий, отходы бетона в кусковой форме 3140240101995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04609000000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 Мотыгино</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д. 70</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24-00051-З-00592-250914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Шламовый амбар на площадке строительства поисково-оценочной скважины № 1 Тэтэрской площади</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при добыче нефти и газа (Буровой шлам) 3410000000000,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при добыче нефти и газа (Отработанный буровой раствор) 3410000000000,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(осадки) от реагентной очистке сточных вод 9450000000000,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Бой бетонных изделий, отходы бетона в кусковой форме 3140240101995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04650000000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 Чемдальск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"Газпром геологоразведка", 625000, г. Тюмень, ул. Герцена, д. 70</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24-00052-З-00592-250914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Шламовый амбар на промплощадке поисково- оценочной скважины № 3 Придутской площади</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при добыче нефти и газа 3410000000000,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(осадки) от реагентной очистке сточных вод 9450000000000,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(осадки) из выгребных ям и хозяйственно бытовые стоки 9510000000000,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цемента в кусковой форме 3140550201995 </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04650000000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 Ванавара</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"Красноярскгазпром", 123182, г. Москва, ул. Курчатова, д. 1</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24-00053-З-00592-250914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для размещения твердых бытовых отходов г. Минусинска, Красноярского края</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Прочие отходы нефтепродуктов,продуктов переработки нефти, угля, газа, горючих сланцев и торфа 5490000000000,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кожи 1470000000000,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обработки и переработки древесины 1710000000000,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1870000000000,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Золы, шлаки, пыль от топочных установок и от термической обработки отходов 3130000000000,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3510000000000,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резины, включая старые шины 5750000000000,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Текстильные отходы и шламы 5810000000000,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Твердые коммунальные отходы 9100000000000,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9200000000000,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Прочие коммунальные отходы 9900000000000 </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04423000000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Минусинск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ИП Кривобоков В.А., 662602, Красноярский край, г. Минусинск, ул. Красных Партизан, д. 120 "А"</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24-00054-З-00592-250914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твердых бытовых отходов</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Опилки древесные, загрязненные минеральными маслами (содержание масел менее 15%) 1713020101034,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бумаги и картона (отработанные автомобильные фильтры воздушные) 1870000000000,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5490270101034,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полимерных материалов (тормозные накладки отработанные) 5700000000000,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Твердые коммунальные отходы 9100000000000,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Смет с территории организаций, содержащий опасные компаненты в количестве, соответствующем 4-му классу опасности 9120010201014,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от канцелярской деятельности и делопроизводства 1871030001005,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 3140430201995,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Свечи зажигания автомобильные отработанные 3510010101995,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Остатки и огарки стальных сварочных электродов 3512160101995,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черных металлов несортированный 3513010001995,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Железные бочки, потерявшие потребительские свойства 3513030113995,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Стружка черных металлов незагрязненная 3513200001995,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Пластмассовая незагрязненная тара, потерявшая потребительские свойства 5710180013005,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Электрические лампы накаливания отработанные и брак 9231010001995 </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04422000000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Лесосибирск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"Чистый город", 662547, Красноярский край, г. Лесосибирск, ул. Горького, д. 118 "В</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24-00055-З-00592-250914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промышленных отходов</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Отходы минерального происхождения (исключая отходы металлов) 3100000000000,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Шины пневматические отработанные 5750020013004,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горбыля, рейки из натуральной чистой древесины 1711020001005,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Опилки натуральной чистой древесины 1711060101005,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Древесные отходы из натуральной чистой древесины несортированные 1711200001005 </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04422000000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Лесосибирск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"Чистый город", 662547, Красноярский край, г. Лесосибирск, ул. Горького, д. 118 "В</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24-00056-Х-00592-250914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Шламохранилище</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Нефелиновый шлам 3160000000000,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Золошлки от сжигания углей (Башкирский бурый, Ирша-Бородинский, Назаровский) 3130020101995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4703000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Ачинск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ОАО "РУСАЛ Ачинск", 662150, Красноярский край, г. Ачинск, Южная Промзона, квартал XII, стр. 1</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w:t>
            </w:r>
            <w:r w:rsidRPr="00DC5106">
              <w:rPr>
                <w:rFonts w:ascii="Times New Roman" w:hAnsi="Times New Roman"/>
                <w:sz w:val="20"/>
                <w:szCs w:val="20"/>
                <w:lang w:val="en-US"/>
              </w:rPr>
              <w:t>57</w:t>
            </w:r>
            <w:r w:rsidRPr="00DC5106">
              <w:rPr>
                <w:rFonts w:ascii="Times New Roman" w:hAnsi="Times New Roman"/>
                <w:sz w:val="20"/>
                <w:szCs w:val="20"/>
              </w:rPr>
              <w:t>-Х-00592-250914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Отвалы вскрышных пород Мазульского известнякового рудника</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Грунт, образовавшийся при проведении землеройных работ, незагрязненный опасными веществами (пустая порода) 3140110008995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4703000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Ачинск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ОАО "РУСАЛ Ачинск", 662150, Красноярский край, г. Ачинск, Южная Промзона, квартал XII, стр. 1</w:t>
            </w:r>
          </w:p>
        </w:tc>
      </w:tr>
      <w:tr w:rsidR="00CC4A4F" w:rsidRPr="00DC5106" w:rsidTr="00826E0F">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24-00058-З-00592-250914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Объект рекультивации земель с захоронением твердых промышленных и коммунальных отходов 4,5 класса опасности в отработанном карьере 2го кирпичного завода за кладбищем "Шинник"</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700A8B" w:rsidRDefault="00CC4A4F" w:rsidP="00A55CFE">
            <w:pPr>
              <w:pStyle w:val="s16"/>
              <w:spacing w:before="0" w:beforeAutospacing="0" w:after="0" w:afterAutospacing="0"/>
              <w:rPr>
                <w:sz w:val="20"/>
                <w:szCs w:val="20"/>
              </w:rPr>
            </w:pPr>
            <w:r w:rsidRPr="00700A8B">
              <w:rPr>
                <w:sz w:val="20"/>
                <w:szCs w:val="20"/>
              </w:rPr>
              <w:t>Отходы катализаторов и контактных масс, не вошедшие в другие пункты 5950000000000,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от водоподготовки , обработки сточных вод и использования воды 9400000000000,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производства пищевых продуктов 1110000000000,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производства вкусовых продуктов 1140000000000,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производства кормов 1170000000000,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растительных и животных жировых продуктов - 1200000000000,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содержания убоя и переработки животных и птиц (включая отходы рыбы и иных морепродуктов) 1300000000000,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шкур, мехов и кожи - 1400000000000,</w:t>
            </w:r>
          </w:p>
          <w:p w:rsidR="00CC4A4F" w:rsidRPr="00700A8B" w:rsidRDefault="00CC4A4F" w:rsidP="00A55CFE">
            <w:pPr>
              <w:pStyle w:val="s16"/>
              <w:spacing w:before="0" w:beforeAutospacing="0" w:after="0" w:afterAutospacing="0"/>
              <w:rPr>
                <w:sz w:val="20"/>
                <w:szCs w:val="20"/>
              </w:rPr>
            </w:pPr>
            <w:r w:rsidRPr="00700A8B">
              <w:rPr>
                <w:sz w:val="20"/>
                <w:szCs w:val="20"/>
              </w:rPr>
              <w:t>Древесные отходы 1700000000000,</w:t>
            </w:r>
          </w:p>
          <w:p w:rsidR="00CC4A4F" w:rsidRPr="00700A8B" w:rsidRDefault="00CC4A4F" w:rsidP="00A55CFE">
            <w:pPr>
              <w:pStyle w:val="s16"/>
              <w:spacing w:before="0" w:beforeAutospacing="0" w:after="0" w:afterAutospacing="0"/>
              <w:rPr>
                <w:sz w:val="20"/>
                <w:szCs w:val="20"/>
              </w:rPr>
            </w:pPr>
            <w:r w:rsidRPr="00700A8B">
              <w:rPr>
                <w:sz w:val="20"/>
                <w:szCs w:val="20"/>
              </w:rPr>
              <w:t>Другие отходы от переработки продуктов животного и растительного происхождения 1900000000000,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минерального происхождения (исключая отходы металлов) 3100000000000,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добывающей промышленности 3400000000000,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полимерных материалов 5700000000000,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текстильного производства, производства волокон 5800000000000,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(осадки) при механической и биологической очистке сточных вод 9430000000000,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металлов и сплавов 3500000000000,</w:t>
            </w:r>
          </w:p>
          <w:p w:rsidR="00CC4A4F" w:rsidRPr="00700A8B" w:rsidRDefault="00CC4A4F" w:rsidP="00A55CFE">
            <w:pPr>
              <w:pStyle w:val="s16"/>
              <w:spacing w:before="0" w:beforeAutospacing="0" w:after="0" w:afterAutospacing="0"/>
              <w:rPr>
                <w:sz w:val="20"/>
                <w:szCs w:val="20"/>
              </w:rPr>
            </w:pPr>
            <w:r w:rsidRPr="00700A8B">
              <w:rPr>
                <w:sz w:val="20"/>
                <w:szCs w:val="20"/>
              </w:rPr>
              <w:t>Другие отходы минерального происхождения 3900000000000,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химического происхождения 5000000000000,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оксидов, гидроксидов, солей 5100000000000,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оксидов и гидроксидов 5130000000000,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солей 5150000000000,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средств защиты растений, средств дезинфекции 5300000000000,</w:t>
            </w:r>
          </w:p>
          <w:p w:rsidR="00CC4A4F" w:rsidRPr="00700A8B" w:rsidRDefault="00CC4A4F" w:rsidP="00A55CFE">
            <w:pPr>
              <w:pStyle w:val="s16"/>
              <w:spacing w:before="0" w:beforeAutospacing="0" w:after="0" w:afterAutospacing="0"/>
              <w:rPr>
                <w:sz w:val="20"/>
                <w:szCs w:val="20"/>
              </w:rPr>
            </w:pPr>
            <w:r w:rsidRPr="00700A8B">
              <w:rPr>
                <w:sz w:val="20"/>
                <w:szCs w:val="20"/>
              </w:rPr>
              <w:t>Другие химические отходы 5900000000000,</w:t>
            </w:r>
          </w:p>
          <w:p w:rsidR="00CC4A4F" w:rsidRPr="00700A8B" w:rsidRDefault="00CC4A4F" w:rsidP="00A55CFE">
            <w:pPr>
              <w:pStyle w:val="s16"/>
              <w:spacing w:before="0" w:beforeAutospacing="0" w:after="0" w:afterAutospacing="0"/>
              <w:rPr>
                <w:sz w:val="20"/>
                <w:szCs w:val="20"/>
              </w:rPr>
            </w:pPr>
            <w:r w:rsidRPr="00700A8B">
              <w:rPr>
                <w:sz w:val="20"/>
                <w:szCs w:val="20"/>
              </w:rPr>
              <w:t>Сорбенты, не вошедшие в другие пункты 5960000000000,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сложного комбинированного состава в виде изделий, оборудования, устройств, не вошедшие в другие пункты 9200000000000, 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проводники 9230000000000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Красноярск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ООО "Экоресурс", 660125, Красноярский край, г. Красноярск, ул. Светлогорская, д. 35 </w:t>
            </w:r>
          </w:p>
        </w:tc>
      </w:tr>
      <w:tr w:rsidR="00CC4A4F" w:rsidRPr="00DC5106" w:rsidTr="00826E0F">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24-00059-З-00592-250914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Объект рекультивации земель с захоронением твердых промышленных отходов 4,5 класса опасности в Советском районе г. Красноярска (район пос. Бадалык)</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700A8B" w:rsidRDefault="00CC4A4F" w:rsidP="00A55CFE">
            <w:pPr>
              <w:pStyle w:val="s16"/>
              <w:spacing w:before="0" w:beforeAutospacing="0" w:after="0" w:afterAutospacing="0"/>
              <w:rPr>
                <w:sz w:val="20"/>
                <w:szCs w:val="20"/>
              </w:rPr>
            </w:pPr>
            <w:r w:rsidRPr="00700A8B">
              <w:rPr>
                <w:sz w:val="20"/>
                <w:szCs w:val="20"/>
              </w:rPr>
              <w:t>Отходы сложного комбинированного состава в виде изделий, оборудования, устройств, не вошедшие в другие пункты 9200000000000,</w:t>
            </w:r>
          </w:p>
          <w:p w:rsidR="00CC4A4F" w:rsidRPr="00700A8B" w:rsidRDefault="00CC4A4F" w:rsidP="00A55CFE">
            <w:pPr>
              <w:pStyle w:val="s16"/>
              <w:spacing w:before="0" w:beforeAutospacing="0" w:after="0" w:afterAutospacing="0"/>
              <w:rPr>
                <w:sz w:val="20"/>
                <w:szCs w:val="20"/>
              </w:rPr>
            </w:pPr>
            <w:r w:rsidRPr="00700A8B">
              <w:rPr>
                <w:sz w:val="20"/>
                <w:szCs w:val="20"/>
              </w:rPr>
              <w:t>Другие химические отходы 5900000000000,</w:t>
            </w:r>
          </w:p>
          <w:p w:rsidR="00CC4A4F" w:rsidRPr="00700A8B" w:rsidRDefault="00CC4A4F" w:rsidP="00A55CFE">
            <w:pPr>
              <w:pStyle w:val="s16"/>
              <w:spacing w:before="0" w:beforeAutospacing="0" w:after="0" w:afterAutospacing="0"/>
              <w:rPr>
                <w:sz w:val="20"/>
                <w:szCs w:val="20"/>
              </w:rPr>
            </w:pPr>
            <w:r w:rsidRPr="00700A8B">
              <w:rPr>
                <w:sz w:val="20"/>
                <w:szCs w:val="20"/>
              </w:rPr>
              <w:t>Сорбенты, не вошедшие в другие пункты 5960000000000,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солей 5150000000000,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средств защиты растений, средств дезинфекции 5300000000000,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оксидов, гидроксидов, солей 5100000000000,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оксидов и гидроксидов 5130000000000,</w:t>
            </w:r>
          </w:p>
          <w:p w:rsidR="00CC4A4F" w:rsidRPr="00700A8B" w:rsidRDefault="00CC4A4F" w:rsidP="00A55CFE">
            <w:pPr>
              <w:pStyle w:val="s16"/>
              <w:spacing w:before="0" w:beforeAutospacing="0" w:after="0" w:afterAutospacing="0"/>
              <w:rPr>
                <w:sz w:val="20"/>
                <w:szCs w:val="20"/>
              </w:rPr>
            </w:pPr>
            <w:r w:rsidRPr="00700A8B">
              <w:rPr>
                <w:sz w:val="20"/>
                <w:szCs w:val="20"/>
              </w:rPr>
              <w:t>Другие отходы минерального происхождения 3900000000000,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химического происхождения 5000000000000,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от водоподготовки , обработки сточных вод и использования воды 9400000000000,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производства пищевых продуктов 1110000000000,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производства вкусовых продуктов 1140000000000,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производства кормов 1170000000000,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растительных и животных жировых продуктов 1200000000000,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содержания убоя и переработки животных и птиц (включая отходы рыбы и иных морепродуктов) 1300000000000,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шкур, мехов и кожи 1400000000000,</w:t>
            </w:r>
          </w:p>
          <w:p w:rsidR="00CC4A4F" w:rsidRPr="00700A8B" w:rsidRDefault="00CC4A4F" w:rsidP="00A55CFE">
            <w:pPr>
              <w:pStyle w:val="s16"/>
              <w:spacing w:before="0" w:beforeAutospacing="0" w:after="0" w:afterAutospacing="0"/>
              <w:rPr>
                <w:sz w:val="20"/>
                <w:szCs w:val="20"/>
              </w:rPr>
            </w:pPr>
            <w:r w:rsidRPr="00700A8B">
              <w:rPr>
                <w:sz w:val="20"/>
                <w:szCs w:val="20"/>
              </w:rPr>
              <w:t>Древесные отходы 1700000000000,</w:t>
            </w:r>
          </w:p>
          <w:p w:rsidR="00CC4A4F" w:rsidRPr="00700A8B" w:rsidRDefault="00CC4A4F" w:rsidP="00A55CFE">
            <w:pPr>
              <w:pStyle w:val="s16"/>
              <w:spacing w:before="0" w:beforeAutospacing="0" w:after="0" w:afterAutospacing="0"/>
              <w:rPr>
                <w:sz w:val="20"/>
                <w:szCs w:val="20"/>
              </w:rPr>
            </w:pPr>
            <w:r w:rsidRPr="00700A8B">
              <w:rPr>
                <w:sz w:val="20"/>
                <w:szCs w:val="20"/>
              </w:rPr>
              <w:t>Другие отходы от переработки продуктов животного и растительного происхождения 1900000000000,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минерального происхождения (исключая отходы металлов) 3100000000000,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добывающей промышленности 3400000000000,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полимерных материалов 5700000000000,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текстильного производства, производства волокон 5800000000000,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(осадки) при механической и биологической очистке сточных вод 9430000000000,</w:t>
            </w:r>
          </w:p>
          <w:p w:rsidR="00CC4A4F" w:rsidRPr="00700A8B" w:rsidRDefault="00CC4A4F" w:rsidP="00A55CFE">
            <w:pPr>
              <w:pStyle w:val="s16"/>
              <w:spacing w:before="0" w:beforeAutospacing="0" w:after="0" w:afterAutospacing="0"/>
              <w:rPr>
                <w:sz w:val="20"/>
                <w:szCs w:val="20"/>
              </w:rPr>
            </w:pPr>
            <w:r w:rsidRPr="00700A8B">
              <w:rPr>
                <w:sz w:val="20"/>
                <w:szCs w:val="20"/>
              </w:rPr>
              <w:t>Отходы металлов и сплавов 3500000000000,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целлюлозы, бумаги и картона 1800000000000,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9100000000000,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9200000000000,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проводники 9230000000000,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Медицинские отходы (больниц и лечебно-оздоровительных учреждений) 9700000000000,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9900000000000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Красноярск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ООО "Экоресурс", 660125, Красноярский край, г. Красноярск, ул. Светлогорская, д. 35 </w:t>
            </w:r>
          </w:p>
        </w:tc>
      </w:tr>
      <w:tr w:rsidR="00CC4A4F" w:rsidRPr="00DC5106" w:rsidTr="00826E0F">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w:t>
            </w:r>
            <w:r w:rsidRPr="00DC5106">
              <w:rPr>
                <w:rFonts w:ascii="Times New Roman" w:hAnsi="Times New Roman"/>
                <w:sz w:val="20"/>
                <w:szCs w:val="20"/>
                <w:lang w:val="en-US"/>
              </w:rPr>
              <w:t>060</w:t>
            </w:r>
            <w:r w:rsidRPr="00DC5106">
              <w:rPr>
                <w:rFonts w:ascii="Times New Roman" w:hAnsi="Times New Roman"/>
                <w:sz w:val="20"/>
                <w:szCs w:val="20"/>
              </w:rPr>
              <w:t>-З-00592-250914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Объект рекультивации земель с захоронением твердых промышленных и коммунальных отходов 4,5 класса опасности в отработанном карьере 2го кирпичного завода за кладбищем "Шинник"</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пищевых и вкусовых продуктов 1110000000000,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молочных продуктов 1280000000000,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кожи 1470000000000,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Древесные отходы 1700000000000,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целлюлозы, бумаги и картона 1800000000000,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Другие отходы от переработки продуктов животного и растительного происхождения 1900000000000,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(брак) 3110000000000,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3120000000000,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3130000000000,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Минеральные шламы 3160000000000,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добывающей промышленности 3400000000000,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3900000000000,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солей 5150000000000,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средств защиты растений, средств дезинфекции 5300000000000,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переработки нефти, угля, газа, горючих сланцев и торфа 5400000000000,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5490000000000,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5550000000000,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клея, клеящих веществ, мастик, не затвердевших смол 5570000000000,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фармацевтической продукции и гигиенических средств 5600000000000,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5700000000000,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5710000000000,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резины, включая старые шины 5750000000000,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Остатки полимерных материалов в размельчителях 5780000000000,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текстильного производства, производства волокон 5800000000000,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Сорбенты, не вошедшие в другие пункты 5960000000000,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9100000000000,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Электрическое оборудование, приборы, устройства и их части 9210000000000,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проводники 9230000000000,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от водоподготовки, обработки сточных вод и использования воды 9400000000000,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Медицинские отходы (больниц и лечебно-оздоровительных учреждений) 9700000000000,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отходы9900000000000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Красноярск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"Вторичные ресурсы Красноярск", 660125, Красноярский край, г. Красноярск, ул. Светлогорская, д. 35</w:t>
            </w:r>
          </w:p>
        </w:tc>
      </w:tr>
      <w:tr w:rsidR="00CC4A4F" w:rsidRPr="00DC5106" w:rsidTr="00826E0F">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w:t>
            </w:r>
            <w:r w:rsidRPr="00DC5106">
              <w:rPr>
                <w:rFonts w:ascii="Times New Roman" w:hAnsi="Times New Roman"/>
                <w:sz w:val="20"/>
                <w:szCs w:val="20"/>
                <w:lang w:val="en-US"/>
              </w:rPr>
              <w:t>061</w:t>
            </w:r>
            <w:r w:rsidRPr="00DC5106">
              <w:rPr>
                <w:rFonts w:ascii="Times New Roman" w:hAnsi="Times New Roman"/>
                <w:sz w:val="20"/>
                <w:szCs w:val="20"/>
              </w:rPr>
              <w:t>-З-00592-250914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Объект рекультивации земель с захоронением твердых промышленных отходов 4,5 класса опасности в Советском районе г. Красноярска (район пос. Бадалык)</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пищевых и вкусовых продуктов 1110000000000,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молочных продуктов 1280000000000,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кожи 1470000000000,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Древесные отходы 1700000000000,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целлюлозы, бумаги и картона 1800000000000,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Другие отходы от переработки продуктов животного и растительного происхождения 1900000000000,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(брак) 3110000000000,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3120000000000,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3130000000000,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Минеральные шламы 3160000000000,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добывающей промышленности 3400000000000,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3900000000000,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солей 5150000000000,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средств защиты растений, средств дезинфекции 5300000000000,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переработки нефти, угля, газа, горючих сланцев и торфа 5400000000000,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5490000000000,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5550000000000,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клея, клеящих веществ, мастик, не затвердевших смол 5570000000000,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фармацевтической продукции и гигиенических средств 5600000000000,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5700000000000,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5710000000000,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резины, включая старые шины 5750000000000,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Остатки полимерных материалов в размельчителях 5780000000000,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текстильного производства, производства волокон 5800000000000,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Сорбенты, не вошедшие в другие пункты 5960000000000,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9100000000000,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Электрическое оборудование, приборы, устройства и их части 9210000000000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проводники 9230000000000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от водоподготовки, обработки сточных вод и использования воды 9400000000000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Медицинские отходы (больниц и лечебно-оздоровительных учреждений) 9700000000000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w:t>
            </w:r>
            <w:r w:rsidRPr="00DC5106">
              <w:rPr>
                <w:rFonts w:ascii="Times New Roman" w:hAnsi="Times New Roman"/>
                <w:sz w:val="20"/>
                <w:szCs w:val="20"/>
                <w:lang w:val="en-US"/>
              </w:rPr>
              <w:t xml:space="preserve"> 9900000000000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Красноярск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"Вторичные ресурсы Красноярск", 660125, Красноярский край, г. Красноярск, ул. Светлогорская, д. 35</w:t>
            </w:r>
          </w:p>
        </w:tc>
      </w:tr>
      <w:tr w:rsidR="00CC4A4F" w:rsidRPr="00DC5106" w:rsidTr="00826E0F">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w:t>
            </w:r>
            <w:r w:rsidRPr="00DC5106">
              <w:rPr>
                <w:rFonts w:ascii="Times New Roman" w:hAnsi="Times New Roman"/>
                <w:sz w:val="20"/>
                <w:szCs w:val="20"/>
                <w:lang w:val="en-US"/>
              </w:rPr>
              <w:t>062</w:t>
            </w:r>
            <w:r w:rsidRPr="00DC5106">
              <w:rPr>
                <w:rFonts w:ascii="Times New Roman" w:hAnsi="Times New Roman"/>
                <w:sz w:val="20"/>
                <w:szCs w:val="20"/>
              </w:rPr>
              <w:t>-З-00592-250914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Объект рекультивации земель с захоронением твердых промышленных и коммунальных отходов 4,5 класса опасности в отработанном карьере 2го кирпичного завода за кладбищем "Шинник"</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9100000000000,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Медицинские отходы (больниц и лечебно-оздоровительных учреждений) 9700000000000,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w:t>
            </w:r>
            <w:r w:rsidRPr="00DC5106">
              <w:rPr>
                <w:rFonts w:ascii="Times New Roman" w:hAnsi="Times New Roman"/>
                <w:sz w:val="20"/>
                <w:szCs w:val="20"/>
                <w:lang w:val="en-US"/>
              </w:rPr>
              <w:t xml:space="preserve"> 9900000000000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04401000000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Красноярск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"Вторичные ресурсы ", 660125, Красноярский край, г. Красноярск, ул. Светлогорская, д. 35</w:t>
            </w:r>
          </w:p>
        </w:tc>
      </w:tr>
      <w:tr w:rsidR="00CC4A4F" w:rsidRPr="00DC5106" w:rsidTr="00826E0F">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w:t>
            </w:r>
            <w:r w:rsidRPr="00DC5106">
              <w:rPr>
                <w:rFonts w:ascii="Times New Roman" w:hAnsi="Times New Roman"/>
                <w:sz w:val="20"/>
                <w:szCs w:val="20"/>
                <w:lang w:val="en-US"/>
              </w:rPr>
              <w:t>063</w:t>
            </w:r>
            <w:r w:rsidRPr="00DC5106">
              <w:rPr>
                <w:rFonts w:ascii="Times New Roman" w:hAnsi="Times New Roman"/>
                <w:sz w:val="20"/>
                <w:szCs w:val="20"/>
              </w:rPr>
              <w:t>-Х-00592-250914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Хвостохранилище</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Хвосты сорбации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3450000000000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04235554000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 Партизанский</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ЗАО "Васильевский рудник",663415, Красноярский край, Мотыгинкий район, п. Раздолинск, ул. Первомайская, 33 «А»</w:t>
            </w:r>
          </w:p>
        </w:tc>
      </w:tr>
      <w:tr w:rsidR="00CC4A4F" w:rsidRPr="00DC5106" w:rsidTr="00826E0F">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24-00064-З-00592-250914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 5490270101034,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1870000000000,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9900000000000,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несортированный (исключая крупногабаритный) 9110010001004,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5700000000000,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Медицинские отходы 9710000000000,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Шины пневматические отработанные 5750020013004,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3130000000000,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минеральными маслами (содержание масла - менее 15 %) 3148020201034</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04235554000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 Партизанский</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ЗАО "Васильевский рудник",663415, Красноярский край, Мотыгинкий район, п. Раздолинск, ул. Первомайская, 33 «А»</w:t>
            </w:r>
          </w:p>
        </w:tc>
      </w:tr>
      <w:tr w:rsidR="00CC4A4F" w:rsidRPr="00DC5106" w:rsidTr="00826E0F">
        <w:trPr>
          <w:trHeight w:val="1653"/>
        </w:trPr>
        <w:tc>
          <w:tcPr>
            <w:tcW w:w="266" w:type="pct"/>
            <w:tcBorders>
              <w:top w:val="single" w:sz="4" w:space="0" w:color="000000"/>
              <w:left w:val="single" w:sz="4" w:space="0" w:color="000000"/>
              <w:right w:val="single" w:sz="4" w:space="0" w:color="000000"/>
            </w:tcBorders>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24-00065-З-00592-250914</w:t>
            </w:r>
          </w:p>
        </w:tc>
        <w:tc>
          <w:tcPr>
            <w:tcW w:w="820" w:type="pct"/>
            <w:tcBorders>
              <w:top w:val="single" w:sz="4" w:space="0" w:color="000000"/>
              <w:left w:val="single" w:sz="4" w:space="0" w:color="000000"/>
              <w:right w:val="single" w:sz="4" w:space="0" w:color="000000"/>
            </w:tcBorders>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Borders>
              <w:top w:val="single" w:sz="4" w:space="0" w:color="000000"/>
              <w:left w:val="single" w:sz="4" w:space="0" w:color="000000"/>
              <w:right w:val="single" w:sz="4" w:space="0" w:color="000000"/>
            </w:tcBorders>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top w:val="single" w:sz="4" w:space="0" w:color="000000"/>
              <w:left w:val="single" w:sz="4" w:space="0" w:color="000000"/>
              <w:right w:val="single" w:sz="4" w:space="0" w:color="000000"/>
            </w:tcBorders>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пивоваренного, спиртового и ликероводочного производства 1114000000000,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1870000000000,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молочных продуктов 1280000000000,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шкур, мехов, кожи 1400000000000,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обработки и переработки древесины 1710000000000,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Минеральные шламы 3160000000000,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при добыче полезных ископаемых 3450000000000,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минеральные отходы 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3130000000000,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при добыче нерудных полезных ископаемых 3470000000000,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и отходы металлокерамики с черными металлами 3510010001000,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оцинкованную сталь 3512040001000,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углеродистую сталь 3512020001000,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и отходы цветных металлов – 3530000000000,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3900000000000,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5710000000000,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резины, включая старые шины 5750000000000,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Остатки полимерных материалов в размельчителях 5780000000000,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Текстильные отходы и шламы 5810000000000,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5820000000000,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чистящих и моющих средств 5940000000000,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коммунальные 9000000000000</w:t>
            </w:r>
          </w:p>
          <w:p w:rsidR="00CC4A4F" w:rsidRPr="00DC5106" w:rsidRDefault="00CC4A4F" w:rsidP="00A55CFE">
            <w:pPr>
              <w:rPr>
                <w:rFonts w:ascii="Times New Roman" w:hAnsi="Times New Roman"/>
                <w:sz w:val="20"/>
                <w:szCs w:val="20"/>
              </w:rPr>
            </w:pPr>
          </w:p>
          <w:p w:rsidR="00CC4A4F" w:rsidRPr="00DC5106" w:rsidRDefault="00CC4A4F" w:rsidP="00A55CFE">
            <w:pPr>
              <w:rPr>
                <w:rFonts w:ascii="Times New Roman" w:hAnsi="Times New Roman"/>
                <w:sz w:val="20"/>
                <w:szCs w:val="20"/>
              </w:rPr>
            </w:pPr>
          </w:p>
        </w:tc>
        <w:tc>
          <w:tcPr>
            <w:tcW w:w="483" w:type="pct"/>
            <w:tcBorders>
              <w:top w:val="single" w:sz="4" w:space="0" w:color="000000"/>
              <w:left w:val="single" w:sz="4" w:space="0" w:color="000000"/>
              <w:right w:val="single" w:sz="4" w:space="0" w:color="000000"/>
            </w:tcBorders>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Borders>
              <w:top w:val="single" w:sz="4" w:space="0" w:color="000000"/>
              <w:left w:val="single" w:sz="4" w:space="0" w:color="000000"/>
              <w:right w:val="single" w:sz="4" w:space="0" w:color="000000"/>
            </w:tcBorders>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04429000000</w:t>
            </w:r>
          </w:p>
        </w:tc>
        <w:tc>
          <w:tcPr>
            <w:tcW w:w="486" w:type="pct"/>
            <w:tcBorders>
              <w:top w:val="single" w:sz="4" w:space="0" w:color="000000"/>
              <w:left w:val="single" w:sz="4" w:space="0" w:color="000000"/>
              <w:right w:val="single" w:sz="4" w:space="0" w:color="000000"/>
            </w:tcBorders>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Норильск</w:t>
            </w:r>
          </w:p>
        </w:tc>
        <w:tc>
          <w:tcPr>
            <w:tcW w:w="742" w:type="pct"/>
            <w:tcBorders>
              <w:top w:val="single" w:sz="4" w:space="0" w:color="000000"/>
              <w:left w:val="single" w:sz="4" w:space="0" w:color="000000"/>
              <w:right w:val="single" w:sz="4" w:space="0" w:color="000000"/>
            </w:tcBorders>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Стройбытсервис», 663300, Красноярский край, г. Норильск, ул. Кирова, д. 20</w:t>
            </w:r>
          </w:p>
        </w:tc>
      </w:tr>
      <w:tr w:rsidR="00CC4A4F" w:rsidRPr="00DC5106" w:rsidTr="00BE3023">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24-00</w:t>
            </w:r>
            <w:r w:rsidRPr="00DC5106">
              <w:rPr>
                <w:rFonts w:ascii="Times New Roman" w:hAnsi="Times New Roman"/>
                <w:sz w:val="20"/>
                <w:szCs w:val="20"/>
                <w:lang w:val="en-US"/>
              </w:rPr>
              <w:t>066</w:t>
            </w:r>
            <w:r w:rsidRPr="00DC5106">
              <w:rPr>
                <w:rFonts w:ascii="Times New Roman" w:hAnsi="Times New Roman"/>
                <w:sz w:val="20"/>
                <w:szCs w:val="20"/>
              </w:rPr>
              <w:t>-З-00592-250914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Полигон «Северный»</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щетино - щеточного производства 14000000000,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дубилен (кроме дубящих веществ) 1440000000000,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кожи 1470000000000,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Древесные отходы 1700000000000,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целлюлозы, бумаги и картона 1800000000000,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Другие отходы от переработки продуктов животного и растительного происхождения 1900000000000,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минерального происхождения (исключая отходы тяжелых металлов) 3100000000000,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добывающей промышленности 3400000000000,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металлов и сплавов 3500000000000,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3900000000000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солей 5150000000000,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щелочей 5240000000000,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переработки нефти, угля, газа, горючих сланцев и торфа 5400000000000,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органических растворителей, красок, лаков, клея, мастик и смол 5500000000000,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фармацевтической продукции и гигиенических средств 5600000000000,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5700000000000,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текстильного производства, производства волокон 5800000000000,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Лабораторные отходы и остатки химикалиев 5930000000000,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на производстве, подобные коммунальным 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9200000000000,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и осадки при механической и биологической очистке сточных вод 9430000000000,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9450000000000,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позиции 9480000000000,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от водоэксплуатации 9490000000000,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из выгребных ям и хозяйственно-бытовые стоки 9510000000000,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Медицинские отходы 9710000000000,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9900000000000</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lang w:val="en-US"/>
              </w:rPr>
            </w:pPr>
            <w:r w:rsidRPr="00DC5106">
              <w:rPr>
                <w:rFonts w:ascii="Times New Roman" w:hAnsi="Times New Roman"/>
                <w:sz w:val="20"/>
                <w:szCs w:val="20"/>
                <w:lang w:val="en-US"/>
              </w:rPr>
              <w:t>04214000000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Красноярск</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«ЮРМА-М», 660111, Красноярский край, г. Красноярск, пр. Ульяновский, д. 18, пом. 109</w:t>
            </w:r>
          </w:p>
        </w:tc>
      </w:tr>
      <w:tr w:rsidR="00CC4A4F" w:rsidRPr="00DC5106" w:rsidTr="00605970">
        <w:trPr>
          <w:trHeight w:val="132"/>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Приморский край</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25-00001</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Комплекс по переработке и утилизации</w:t>
            </w:r>
          </w:p>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 xml:space="preserve"> ТБО в </w:t>
            </w:r>
            <w:r w:rsidRPr="00605970">
              <w:rPr>
                <w:rFonts w:ascii="Times New Roman" w:hAnsi="Times New Roman"/>
                <w:sz w:val="20"/>
                <w:szCs w:val="20"/>
              </w:rPr>
              <w:t>г.Владивостоке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Золы, шлаки и пыль от топочных установок и от термической обработки отходов (золошлаки от установок сжигания отходов) 3130000000000,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солей (шлам от нейтрализации кислотного электролита) 5150000000000,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полимерных материалов 5700000000000,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Затвердевшие отходы пластмасс 5710000000000,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Текстиль загрязненный (изношенная рабочая одежда, загрязненная производственной пылью) 58200000 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(осадки) при механической и биологической очистке сточных вод (осадки после механической очистки сточных вод влажностью не более 85%)9430000000 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шлаковаты 3140160101004,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асфальтобетона и/или асфальтобетонной смеси в кусковой форме 31403502 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асфальтобетона и/или асфальтобетонной смеси в виде пыли 3140350111004,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бетонной смеси с содержанием пыли более 30% 3140360208995,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абразивных материалов в виде пыли и порошка 3140430411004,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стеклолакоткани 5710320101004,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из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потребления на производстве подобные коммунальным (мусор от уборки территории предприятия, складских и производственных помещений) 9120000000000,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строительный 9120060001000.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05701000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Рыбачий</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МУПВ «Спецзавод №1» ул.Бородинская, 28, г.Владивосток, Приморский край,</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690105</w:t>
            </w:r>
          </w:p>
          <w:p w:rsidR="00CC4A4F" w:rsidRPr="00605970" w:rsidRDefault="00CC4A4F" w:rsidP="00A55CFE">
            <w:pPr>
              <w:spacing w:after="0" w:line="240" w:lineRule="auto"/>
              <w:rPr>
                <w:rFonts w:ascii="Times New Roman" w:hAnsi="Times New Roman"/>
                <w:sz w:val="20"/>
                <w:szCs w:val="20"/>
              </w:rPr>
            </w:pP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25-00002</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Золоотвал №1</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Золы, шлаки и пыль от топочных установок и от термической обработки отходов (золошлаки от установок сжигания отходов) 3130000000000,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(Бикинский, Харанорский, Павловский, Раковский) 3130020001000,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(осадки) при подготовке воды (отходы образующиеся при подготовке воды на ВПУ подпитки котлов) 94100000 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Лучегорск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«ЛуТЭК»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25-00003</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Золоотвал №2</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F7857" w:rsidRDefault="00CC4A4F" w:rsidP="00A55CFE">
            <w:pPr>
              <w:pStyle w:val="ConsPlusCell"/>
              <w:rPr>
                <w:rFonts w:ascii="Times New Roman" w:hAnsi="Times New Roman" w:cs="Times New Roman"/>
                <w:lang w:eastAsia="en-US"/>
              </w:rPr>
            </w:pPr>
            <w:r w:rsidRPr="006F7857">
              <w:rPr>
                <w:rFonts w:ascii="Times New Roman" w:hAnsi="Times New Roman" w:cs="Times New Roman"/>
                <w:lang w:eastAsia="en-US"/>
              </w:rPr>
              <w:t>Золы, шлаки и пыль от топочных установок и от</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термической обработки отходов 3130000000000,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3130020001000,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(осадки) при подготовке воды 9410000000000.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Лучегорск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«ЛуТЭК»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25-00004</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Золоотвал №1 СП Артемовская ТЭЦ филиала «Приморская генерация» ОАО «ДГК»</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F7857" w:rsidRDefault="00CC4A4F" w:rsidP="00A55CFE">
            <w:pPr>
              <w:pStyle w:val="ConsPlusCell"/>
              <w:rPr>
                <w:rFonts w:ascii="Times New Roman" w:hAnsi="Times New Roman" w:cs="Times New Roman"/>
                <w:lang w:eastAsia="en-US"/>
              </w:rPr>
            </w:pPr>
            <w:r w:rsidRPr="006F7857">
              <w:rPr>
                <w:rFonts w:ascii="Times New Roman" w:hAnsi="Times New Roman" w:cs="Times New Roman"/>
                <w:lang w:eastAsia="en-US"/>
              </w:rPr>
              <w:t xml:space="preserve">Золы, шлаки и пыль от топочных установок и от термической обработки отходов (зола от сжигания мазута), 3130000000000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3130020001000.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05705000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Артем</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«Приморская генерация»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Владивосток, ул. Фадеева, 47а, 690034</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25-00005</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Золоотвал №2 СП Артемовская ТЭЦ филиала «Приморская генерация» ОАО «ДГК»</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F7857" w:rsidRDefault="00CC4A4F" w:rsidP="00A55CFE">
            <w:pPr>
              <w:pStyle w:val="ConsPlusCell"/>
              <w:rPr>
                <w:rFonts w:ascii="Times New Roman" w:hAnsi="Times New Roman" w:cs="Times New Roman"/>
                <w:lang w:eastAsia="en-US"/>
              </w:rPr>
            </w:pPr>
            <w:r w:rsidRPr="006F7857">
              <w:rPr>
                <w:rFonts w:ascii="Times New Roman" w:hAnsi="Times New Roman" w:cs="Times New Roman"/>
                <w:lang w:eastAsia="en-US"/>
              </w:rPr>
              <w:t>Золы, шлаки и пыль от топочных установок и от термической обработки отходов (зола от сжигания мазута) 3130000000000,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3130020001000.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05705000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Артем</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«Приморская генерация»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Владивосток, ул. Фадеева, 47а, 690034</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25-00006</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Полигон промышленных отходов</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(бой пенодиатаомового кирпича) 3140000000000,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асбоцемента 3140120001000,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строительный 9120060001000,</w:t>
            </w:r>
          </w:p>
          <w:p w:rsidR="00CC4A4F" w:rsidRPr="006F7857" w:rsidRDefault="00CC4A4F" w:rsidP="00A55CFE">
            <w:pPr>
              <w:pStyle w:val="ConsPlusCell"/>
              <w:rPr>
                <w:rFonts w:ascii="Times New Roman" w:hAnsi="Times New Roman" w:cs="Times New Roman"/>
                <w:lang w:eastAsia="en-US"/>
              </w:rPr>
            </w:pPr>
            <w:r w:rsidRPr="006F7857">
              <w:rPr>
                <w:rFonts w:ascii="Times New Roman" w:hAnsi="Times New Roman" w:cs="Times New Roman"/>
                <w:lang w:eastAsia="en-US"/>
              </w:rPr>
              <w:t>Отходы (осадки) при механической и биологической очистке сточных вод 9430000000 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Лучегорск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«ЛуТЭК»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25-00007</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угольного разреза №1 СП РУ «Лучегорское»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3430000000000.</w:t>
            </w:r>
          </w:p>
        </w:tc>
        <w:tc>
          <w:tcPr>
            <w:tcW w:w="483"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отсутствуют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Лучегорск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«ЛуТЭК»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25-00008</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Внутренний разреза №1 ОАО «ДГК» филиал «ЛУР»</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(вскрышные породы) 3430000000000.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«ЛУР»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25-00009</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Пойменный разреза №2 ОАО «ДГК» филиал «ЛУР»</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(вскрышные породы) 3430000000000.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«ЛУР»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25-00010</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Северный разреза №1 ОАО «ДГК» филиал «ЛУР»</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(вскрышные породы) 3430000000000.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Федосьевка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«ЛУР»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25-00011</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Северный разреза №2 ОАО «ДГК» филиал «ЛУР»</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(вскрышные породы) 3430000000000.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Федосьевка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«ЛУР»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25-00012</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Пойменный угольного разреза №2 СП РУ «Лучегорское»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3430000000000.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Игнатьевка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«ЛуТЭК»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25-00013</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Отвал Северный угольного разреза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 СП РУ «Лучегорское»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3430000000000.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Игнатьевка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«ЛуТЭК»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25-00014</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Отвал Северный угольного разреза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 СП РУ «Лучегорское»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3430000000000.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Игнатьевка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«ЛуТЭК»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25-00015</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Южный угольного разреза</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№1 СП РУ «Лучегорское»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3430000000000.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«ЛуТЭК»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25-00016</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Прибортовой угольного разреза</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№2 СП РУ «Лучегорское»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3430000000000.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05634151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Игнатьевка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Филиал «ЛуТЭК»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 Лучегорск, Пожарский район, 692001</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25-00017</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Золоотвал в б. Промежуточ-ная СП Владивостокская ТЭЦ-2 филиала «Приморская генерация» ОАО «ДГК»</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F7857" w:rsidRDefault="00CC4A4F" w:rsidP="00A55CFE">
            <w:pPr>
              <w:pStyle w:val="ConsPlusCell"/>
              <w:rPr>
                <w:rFonts w:ascii="Times New Roman" w:hAnsi="Times New Roman" w:cs="Times New Roman"/>
                <w:lang w:eastAsia="en-US"/>
              </w:rPr>
            </w:pPr>
            <w:r w:rsidRPr="006F7857">
              <w:rPr>
                <w:rFonts w:ascii="Times New Roman" w:hAnsi="Times New Roman" w:cs="Times New Roman"/>
                <w:lang w:eastAsia="en-US"/>
              </w:rPr>
              <w:t>Золы, шлаки и пыль от топочных установок и от</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термической обработки отходов 3130000000000,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3130020001000,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(осадки) при подготовке воды 9410000000000.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05701000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Владивосток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ул.Фрунзе, 49, г.Хабаровск, 680000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«Приморская генерация»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Владивосток, ул. Фадеева, 47а, 690034</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25-00018</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Золоотвал СП Партизанская ГРЭС филиала «Приморская генерация» ОАО «ДГК»</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F7857" w:rsidRDefault="00CC4A4F" w:rsidP="00A55CFE">
            <w:pPr>
              <w:pStyle w:val="ConsPlusCell"/>
              <w:rPr>
                <w:rFonts w:ascii="Times New Roman" w:hAnsi="Times New Roman" w:cs="Times New Roman"/>
                <w:lang w:eastAsia="en-US"/>
              </w:rPr>
            </w:pPr>
            <w:r w:rsidRPr="006F7857">
              <w:rPr>
                <w:rFonts w:ascii="Times New Roman" w:hAnsi="Times New Roman" w:cs="Times New Roman"/>
                <w:lang w:eastAsia="en-US"/>
              </w:rPr>
              <w:t>Золы, шлаки и пыль от топочных установок и от</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термической обработки отходов 3130000000000,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3130020001000.</w:t>
            </w:r>
          </w:p>
          <w:p w:rsidR="00CC4A4F" w:rsidRPr="006F7857" w:rsidRDefault="00CC4A4F" w:rsidP="00A55CFE">
            <w:pPr>
              <w:pStyle w:val="ConsPlusCell"/>
              <w:rPr>
                <w:rFonts w:ascii="Times New Roman" w:hAnsi="Times New Roman" w:cs="Times New Roman"/>
                <w:lang w:eastAsia="en-US"/>
              </w:rPr>
            </w:pP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05717000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Паритзанск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ул.</w:t>
            </w:r>
            <w:r>
              <w:rPr>
                <w:rFonts w:ascii="Times New Roman" w:hAnsi="Times New Roman"/>
                <w:sz w:val="20"/>
                <w:szCs w:val="20"/>
              </w:rPr>
              <w:t>Фрунзе, 49, г.Хабаровск, 680000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Филиал «Приморская генерация»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Владивосток, ул. Фадеева, 47а, 690034</w:t>
            </w:r>
          </w:p>
        </w:tc>
      </w:tr>
      <w:tr w:rsidR="00CC4A4F" w:rsidRPr="00DC5106" w:rsidTr="00605970">
        <w:trPr>
          <w:trHeight w:val="1268"/>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25-00019</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 «Восточный»</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(вскрышные породы) 34300000 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(осадки) при механической и биологической очистке сточных вод 9430000000 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05620000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Песчаное</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«Угольный разрез Раковский»</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692651, Приморский край, Михайловский р-н, с.Песчаное,  ул. Шахтерская, 1</w:t>
            </w:r>
          </w:p>
        </w:tc>
      </w:tr>
      <w:tr w:rsidR="00CC4A4F" w:rsidRPr="00DC5106" w:rsidTr="00605970">
        <w:trPr>
          <w:trHeight w:val="1146"/>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25-00020</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 «Западный»</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(вскрышные породы) 34300000 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(осадки) при механической и биологической очистке сточных вод 9430000000 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05620000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Песчаное</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«Угольный разрез Раковский»</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692651, Приморский край, Михайловский р-н, с.Песчаное,  ул. Шахтерская, 1</w:t>
            </w:r>
          </w:p>
        </w:tc>
      </w:tr>
      <w:tr w:rsidR="00CC4A4F" w:rsidRPr="00DC5106" w:rsidTr="00605970">
        <w:trPr>
          <w:trHeight w:val="1326"/>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25-00021</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 «Северо-Западный»</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угля и горючих сланцев (вскрышные породы) 34300000 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(осадки) при механической и биологической очистке сточных вод 9430000000 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05620000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Песчаное</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«Угольный разрез Раковский»</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692651, Приморский край, Михайловский р-н, с.Песчаное,  ул. Шахтерская, 1</w:t>
            </w:r>
          </w:p>
        </w:tc>
      </w:tr>
      <w:tr w:rsidR="00CC4A4F" w:rsidRPr="00DC5106" w:rsidTr="00605970">
        <w:trPr>
          <w:trHeight w:val="687"/>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25-00022</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Породный отвал карьера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рудных полезных ископаемых 3450000000000.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05640000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Терней</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ЗАО ПГРК «Восток»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692442, Приморский край, г. Дал</w:t>
            </w:r>
            <w:r>
              <w:rPr>
                <w:rFonts w:ascii="Times New Roman" w:hAnsi="Times New Roman"/>
                <w:sz w:val="20"/>
                <w:szCs w:val="20"/>
              </w:rPr>
              <w:t>ьнегорск,   ул. Приморская, 4-Б</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25-00023</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Полигон ТБО</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из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потребления на производстве подобные коммунальным 9120000000000,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абразивных материалов в виде пыли и порошка 3140430411004,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(осадки) при механической и биологической очистке сточных вод 9430000000000,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коры 1711010001000.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05640000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Амгу</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«Амгу»</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692162, ул. Приморская, 1, с.Амгу, Тернейский район</w:t>
            </w:r>
          </w:p>
        </w:tc>
      </w:tr>
      <w:tr w:rsidR="00CC4A4F" w:rsidRPr="00DC5106" w:rsidTr="00605970">
        <w:trPr>
          <w:trHeight w:val="1124"/>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25-00024</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Полигон ТБО</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из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Мусор строительный от разборки зданий 9120060101004.</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05648151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Славянка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«Базис»</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692701, ул. Молодежная, 8-63, п.Славянка</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25-00025</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Полигон ТБО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из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строительный 9120060001000.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05723000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Уссурийск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«Бумеранг»</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692506, Приморский край, г. Уссурийск,  ул. Шахтерская, 62а</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p>
        </w:tc>
      </w:tr>
      <w:tr w:rsidR="00CC4A4F" w:rsidRPr="00DC5106" w:rsidTr="00605970">
        <w:trPr>
          <w:trHeight w:val="84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25-00027</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Полигон ТБО</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Твердые коммунальные отходы 91000000 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05717000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Партизанск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МУП «Городское хозяйство»</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Приморский край, г. Пар</w:t>
            </w:r>
            <w:r>
              <w:rPr>
                <w:rFonts w:ascii="Times New Roman" w:hAnsi="Times New Roman"/>
                <w:sz w:val="20"/>
                <w:szCs w:val="20"/>
              </w:rPr>
              <w:t>тизанск,   ул. 50 лет ВЛКСМ, 38</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25-00028</w:t>
            </w:r>
            <w:r>
              <w:rPr>
                <w:rFonts w:ascii="Times New Roman" w:hAnsi="Times New Roman"/>
                <w:sz w:val="20"/>
                <w:szCs w:val="20"/>
              </w:rPr>
              <w:t>-З-00592-250914</w:t>
            </w:r>
          </w:p>
        </w:tc>
        <w:tc>
          <w:tcPr>
            <w:tcW w:w="820" w:type="pct"/>
          </w:tcPr>
          <w:p w:rsidR="00CC4A4F" w:rsidRPr="00605970" w:rsidRDefault="00CC4A4F" w:rsidP="00A55CFE">
            <w:pPr>
              <w:rPr>
                <w:rFonts w:ascii="Times New Roman" w:hAnsi="Times New Roman"/>
                <w:sz w:val="20"/>
                <w:szCs w:val="20"/>
              </w:rPr>
            </w:pPr>
            <w:r w:rsidRPr="00605970">
              <w:rPr>
                <w:rFonts w:ascii="Times New Roman" w:hAnsi="Times New Roman"/>
                <w:sz w:val="20"/>
                <w:szCs w:val="20"/>
              </w:rPr>
              <w:t>Полигон ТБО</w:t>
            </w:r>
          </w:p>
        </w:tc>
        <w:tc>
          <w:tcPr>
            <w:tcW w:w="461" w:type="pct"/>
          </w:tcPr>
          <w:p w:rsidR="00CC4A4F" w:rsidRPr="00605970" w:rsidRDefault="00CC4A4F" w:rsidP="00A55CFE">
            <w:pPr>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rPr>
                <w:rFonts w:ascii="Times New Roman" w:hAnsi="Times New Roman"/>
                <w:sz w:val="20"/>
                <w:szCs w:val="20"/>
              </w:rPr>
            </w:pPr>
          </w:p>
        </w:tc>
        <w:tc>
          <w:tcPr>
            <w:tcW w:w="1210" w:type="pct"/>
          </w:tcPr>
          <w:p w:rsidR="00CC4A4F" w:rsidRPr="00605970" w:rsidRDefault="00CC4A4F" w:rsidP="00A55CFE">
            <w:pPr>
              <w:rPr>
                <w:rFonts w:ascii="Times New Roman" w:hAnsi="Times New Roman"/>
                <w:sz w:val="20"/>
                <w:szCs w:val="20"/>
              </w:rPr>
            </w:pPr>
            <w:r w:rsidRPr="00605970">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605970" w:rsidRDefault="00CC4A4F" w:rsidP="00A55CFE">
            <w:pPr>
              <w:rPr>
                <w:rFonts w:ascii="Times New Roman" w:hAnsi="Times New Roman"/>
                <w:sz w:val="20"/>
                <w:szCs w:val="20"/>
              </w:rPr>
            </w:pPr>
            <w:r w:rsidRPr="00605970">
              <w:rPr>
                <w:rFonts w:ascii="Times New Roman" w:hAnsi="Times New Roman"/>
                <w:sz w:val="20"/>
                <w:szCs w:val="20"/>
              </w:rPr>
              <w:t>Мусор строительный 9120060001000,</w:t>
            </w:r>
          </w:p>
          <w:p w:rsidR="00CC4A4F" w:rsidRPr="00605970" w:rsidRDefault="00CC4A4F" w:rsidP="00A55CFE">
            <w:pPr>
              <w:rPr>
                <w:rFonts w:ascii="Times New Roman" w:hAnsi="Times New Roman"/>
                <w:sz w:val="20"/>
                <w:szCs w:val="20"/>
              </w:rPr>
            </w:pPr>
            <w:r w:rsidRPr="00605970">
              <w:rPr>
                <w:rFonts w:ascii="Times New Roman" w:hAnsi="Times New Roman"/>
                <w:sz w:val="20"/>
                <w:szCs w:val="20"/>
              </w:rPr>
              <w:t>Отходы из жилищ несортированные (исключая крупногабаритные) 9110010001004,</w:t>
            </w:r>
          </w:p>
          <w:p w:rsidR="00CC4A4F" w:rsidRPr="00605970" w:rsidRDefault="00CC4A4F" w:rsidP="00A55CFE">
            <w:pPr>
              <w:rPr>
                <w:rFonts w:ascii="Times New Roman" w:hAnsi="Times New Roman"/>
                <w:sz w:val="20"/>
                <w:szCs w:val="20"/>
              </w:rPr>
            </w:pPr>
            <w:r w:rsidRPr="00605970">
              <w:rPr>
                <w:rFonts w:ascii="Times New Roman" w:hAnsi="Times New Roman"/>
                <w:sz w:val="20"/>
                <w:szCs w:val="20"/>
              </w:rPr>
              <w:t>Пыль (или порошок) от шлифования черных металлов (с содержанием металла 50% и более) 3515036611004.</w:t>
            </w:r>
          </w:p>
        </w:tc>
        <w:tc>
          <w:tcPr>
            <w:tcW w:w="483" w:type="pct"/>
          </w:tcPr>
          <w:p w:rsidR="00CC4A4F" w:rsidRPr="00605970" w:rsidRDefault="00CC4A4F" w:rsidP="00A55CFE">
            <w:pP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rPr>
                <w:rFonts w:ascii="Times New Roman" w:hAnsi="Times New Roman"/>
                <w:sz w:val="20"/>
                <w:szCs w:val="20"/>
              </w:rPr>
            </w:pPr>
            <w:r w:rsidRPr="00605970">
              <w:rPr>
                <w:rFonts w:ascii="Times New Roman" w:hAnsi="Times New Roman"/>
                <w:sz w:val="20"/>
                <w:szCs w:val="20"/>
              </w:rPr>
              <w:t>05717000</w:t>
            </w:r>
          </w:p>
        </w:tc>
        <w:tc>
          <w:tcPr>
            <w:tcW w:w="486" w:type="pct"/>
          </w:tcPr>
          <w:p w:rsidR="00CC4A4F" w:rsidRPr="00605970" w:rsidRDefault="00CC4A4F" w:rsidP="00A55CFE">
            <w:pPr>
              <w:rPr>
                <w:rFonts w:ascii="Times New Roman" w:hAnsi="Times New Roman"/>
                <w:sz w:val="20"/>
                <w:szCs w:val="20"/>
              </w:rPr>
            </w:pPr>
            <w:r w:rsidRPr="00605970">
              <w:rPr>
                <w:rFonts w:ascii="Times New Roman" w:hAnsi="Times New Roman"/>
                <w:sz w:val="20"/>
                <w:szCs w:val="20"/>
              </w:rPr>
              <w:t>с. Владимиро-Александровское</w:t>
            </w:r>
          </w:p>
        </w:tc>
        <w:tc>
          <w:tcPr>
            <w:tcW w:w="742" w:type="pct"/>
          </w:tcPr>
          <w:p w:rsidR="00CC4A4F" w:rsidRPr="00605970" w:rsidRDefault="00CC4A4F" w:rsidP="00A55CFE">
            <w:pPr>
              <w:rPr>
                <w:rFonts w:ascii="Times New Roman" w:hAnsi="Times New Roman"/>
                <w:sz w:val="20"/>
                <w:szCs w:val="20"/>
              </w:rPr>
            </w:pPr>
            <w:r w:rsidRPr="00605970">
              <w:rPr>
                <w:rFonts w:ascii="Times New Roman" w:hAnsi="Times New Roman"/>
                <w:sz w:val="20"/>
                <w:szCs w:val="20"/>
              </w:rPr>
              <w:t>ООО «Жилсервис» с.Владимиро-Александровское, ул. Лазо, 125</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25-00029</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Полигон ТБО Спасского района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из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потребления на производстве подобные коммунальным 9120000000000,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солей (шлам от нейтрализации кислотного электролита) 5150000000000,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3130020001000,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Медицинские отходы (класс Б) 9710000000000,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из жилищ крупногабаритные 9110020001005.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05637000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Дубовское</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«Капитал»</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692245, Приморский край, г. Спасск-Дальний,   ул. 3-я Загородная, 12</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25-00031</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Полигон ТБО</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несортированный (исключая крупногабаритный) 912004000100 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из жилищ 9110000000000,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солей (шлам от нейтрализации кислотного электролита) 5150000000000,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строительный 9120060001000,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Зола древесная и соломенная 3130060011995.</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05640000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Пластун</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МУП «Коммунальный комплекс п. Пластун»</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Приморский край, Тернейский район, п. Пластун,   ул. Лермонтова, 13 кв.121</w:t>
            </w:r>
          </w:p>
        </w:tc>
      </w:tr>
      <w:tr w:rsidR="00CC4A4F" w:rsidRPr="00DC5106" w:rsidTr="00605970">
        <w:trPr>
          <w:trHeight w:val="299"/>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25-00032</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Полигон ТБО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Твердые коммунальные отходы 9100000000000.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05612151</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пгт.Кировский</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«Хозяин»</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Кировс</w:t>
            </w:r>
            <w:r>
              <w:rPr>
                <w:rFonts w:ascii="Times New Roman" w:hAnsi="Times New Roman"/>
                <w:sz w:val="20"/>
                <w:szCs w:val="20"/>
              </w:rPr>
              <w:t>кий,   ул. Николая Сорокина, 34</w:t>
            </w:r>
          </w:p>
        </w:tc>
      </w:tr>
      <w:tr w:rsidR="00CC4A4F" w:rsidRPr="00DC5106" w:rsidTr="00605970">
        <w:trPr>
          <w:trHeight w:val="904"/>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25-00033</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Участок земли для захоронения ТБО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коммунальные отходы 9900000000000.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05620000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Ивановка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«Эко»</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Приморский край, Михайловский район, с. Родниковое,   ул. Садовая, 11</w:t>
            </w:r>
          </w:p>
        </w:tc>
      </w:tr>
      <w:tr w:rsidR="00CC4A4F" w:rsidRPr="00DC5106" w:rsidTr="00605970">
        <w:trPr>
          <w:trHeight w:val="1070"/>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25-00034</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Участок земли для захоронения ТБО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коммунальные отходы 9900000000000.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05620419</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Михайловка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«Эко»</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Приморский край, Михайловский район, с. Родниковое,   ул. Садовая, 11</w:t>
            </w:r>
          </w:p>
        </w:tc>
      </w:tr>
      <w:tr w:rsidR="00CC4A4F" w:rsidRPr="00DC5106" w:rsidTr="00605970">
        <w:trPr>
          <w:trHeight w:val="980"/>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25-00035</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Майминовского месторождения ОАО «ГМК «Дальполиметалл» шт. №4</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рудных полезных ископаемых (вскрышная порода рудника «Королевский») 3450000000000.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05707000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д. Черемшаны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«ГМК» «Дальполиметалл»</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692446, Приморский край, г. Дальне</w:t>
            </w:r>
            <w:r>
              <w:rPr>
                <w:rFonts w:ascii="Times New Roman" w:hAnsi="Times New Roman"/>
                <w:sz w:val="20"/>
                <w:szCs w:val="20"/>
              </w:rPr>
              <w:t>горск,   пр. 50 лет Октября, 93</w:t>
            </w:r>
          </w:p>
        </w:tc>
      </w:tr>
      <w:tr w:rsidR="00CC4A4F" w:rsidRPr="00DC5106" w:rsidTr="00605970">
        <w:trPr>
          <w:trHeight w:val="987"/>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25-00036</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Майминовского месторождения ОАО «ГМК «Дальполиметалл» шт. №2</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рудных полезных ископаемых (вскрышная порода рудника «Королевский») 3450000000000.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05707000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д. Черемшаны</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«ГМК» «Дальполиметалл»</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692446, Приморский край, г. Дальнегорск,   пр. 50 лет Октября, 93</w:t>
            </w:r>
          </w:p>
        </w:tc>
      </w:tr>
      <w:tr w:rsidR="00CC4A4F" w:rsidRPr="00DC5106" w:rsidTr="00605970">
        <w:trPr>
          <w:trHeight w:val="88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25-00037</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Южного месторождения ОАО «ГМК «Дальполиметалл»</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рудных полезных ископаемых (вскрышная порода рудника «Южный») 3450000000000.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05707000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Краснореченск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«ГМК» «Дальполиметалл»</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692446, Приморский край, г. Дальне</w:t>
            </w:r>
            <w:r>
              <w:rPr>
                <w:rFonts w:ascii="Times New Roman" w:hAnsi="Times New Roman"/>
                <w:sz w:val="20"/>
                <w:szCs w:val="20"/>
              </w:rPr>
              <w:t>горск,   пр. 50 лет Октября, 93</w:t>
            </w:r>
          </w:p>
        </w:tc>
      </w:tr>
      <w:tr w:rsidR="00CC4A4F" w:rsidRPr="00DC5106" w:rsidTr="00605970">
        <w:trPr>
          <w:trHeight w:val="495"/>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25-00038</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горных пород №6</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рудных полезных ископаемых 3450000000000.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05650156</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Вознесенка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«ЯГРК»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692271, Приморский край, п. Я</w:t>
            </w:r>
            <w:r>
              <w:rPr>
                <w:rFonts w:ascii="Times New Roman" w:hAnsi="Times New Roman"/>
                <w:sz w:val="20"/>
                <w:szCs w:val="20"/>
              </w:rPr>
              <w:t>рославский,   ул. Юбилейная, 66</w:t>
            </w:r>
          </w:p>
        </w:tc>
      </w:tr>
      <w:tr w:rsidR="00CC4A4F" w:rsidRPr="00DC5106" w:rsidTr="00605970">
        <w:trPr>
          <w:trHeight w:val="675"/>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25-00039</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горных пород №4</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Хранение отходов </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рудных полезных ископаемых 3450000000000.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05650156</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Вознесенка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«ЯГРК»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692271, Приморский край, п. Я</w:t>
            </w:r>
            <w:r>
              <w:rPr>
                <w:rFonts w:ascii="Times New Roman" w:hAnsi="Times New Roman"/>
                <w:sz w:val="20"/>
                <w:szCs w:val="20"/>
              </w:rPr>
              <w:t>рославский,   ул. Юбилейная, 66</w:t>
            </w:r>
          </w:p>
        </w:tc>
      </w:tr>
      <w:tr w:rsidR="00CC4A4F" w:rsidRPr="00DC5106" w:rsidTr="00605970">
        <w:trPr>
          <w:trHeight w:val="726"/>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25-00040</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горных пород №4а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рудных полезных ископаемых 3450000000000.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05650156</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Вознесенка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«ЯГРК»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692271, Приморский край, п. Я</w:t>
            </w:r>
            <w:r>
              <w:rPr>
                <w:rFonts w:ascii="Times New Roman" w:hAnsi="Times New Roman"/>
                <w:sz w:val="20"/>
                <w:szCs w:val="20"/>
              </w:rPr>
              <w:t>рославский,   ул. Юбилейная, 66</w:t>
            </w:r>
          </w:p>
        </w:tc>
      </w:tr>
      <w:tr w:rsidR="00CC4A4F" w:rsidRPr="00DC5106" w:rsidTr="00605970">
        <w:trPr>
          <w:trHeight w:val="70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25-00041</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горных пород №7</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рудных полезных ископаемых 3450000000000.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05650156</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Вознесенка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«ЯГРК»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692271, Приморский край, п. Я</w:t>
            </w:r>
            <w:r>
              <w:rPr>
                <w:rFonts w:ascii="Times New Roman" w:hAnsi="Times New Roman"/>
                <w:sz w:val="20"/>
                <w:szCs w:val="20"/>
              </w:rPr>
              <w:t>рославский,   ул. Юбилейная, 66</w:t>
            </w:r>
          </w:p>
        </w:tc>
      </w:tr>
      <w:tr w:rsidR="00CC4A4F" w:rsidRPr="00DC5106" w:rsidTr="00605970">
        <w:trPr>
          <w:trHeight w:val="88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25-00042</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горных пород №8/11</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рудных полезных ископаемых 3450000000000.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05650156</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Вознесенка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«ЯГРК»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692271, Приморский край, п. Я</w:t>
            </w:r>
            <w:r>
              <w:rPr>
                <w:rFonts w:ascii="Times New Roman" w:hAnsi="Times New Roman"/>
                <w:sz w:val="20"/>
                <w:szCs w:val="20"/>
              </w:rPr>
              <w:t>рославский,   ул. Юбилейная, 66</w:t>
            </w:r>
          </w:p>
        </w:tc>
      </w:tr>
      <w:tr w:rsidR="00CC4A4F" w:rsidRPr="00DC5106" w:rsidTr="00605970">
        <w:trPr>
          <w:trHeight w:val="778"/>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25-00043</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горных пород №10</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рудных полезных ископаемых 3450000000000.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05650156</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Вознесенка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«ЯГРК»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692271, Приморский край, п. Я</w:t>
            </w:r>
            <w:r>
              <w:rPr>
                <w:rFonts w:ascii="Times New Roman" w:hAnsi="Times New Roman"/>
                <w:sz w:val="20"/>
                <w:szCs w:val="20"/>
              </w:rPr>
              <w:t>рославский,   ул. Юбилейная, 66</w:t>
            </w:r>
          </w:p>
        </w:tc>
      </w:tr>
      <w:tr w:rsidR="00CC4A4F" w:rsidRPr="00DC5106" w:rsidTr="00605970">
        <w:trPr>
          <w:trHeight w:val="958"/>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25-00044</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горных пород №11</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при добыче рудных полезных ископаемых 3450000000000.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05650156</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 Вознесенка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«ЯГРК»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692271, Приморский край, п. Я</w:t>
            </w:r>
            <w:r>
              <w:rPr>
                <w:rFonts w:ascii="Times New Roman" w:hAnsi="Times New Roman"/>
                <w:sz w:val="20"/>
                <w:szCs w:val="20"/>
              </w:rPr>
              <w:t>рославский,   ул. Юбилейная, 66</w:t>
            </w:r>
          </w:p>
        </w:tc>
      </w:tr>
      <w:tr w:rsidR="00CC4A4F" w:rsidRPr="00DC5106" w:rsidTr="00605970">
        <w:trPr>
          <w:trHeight w:val="727"/>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25-00045</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Хвостохранилище №1</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31400000 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05650156</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Ярославский</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«ЯГРК»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692271, Приморский край, п. Я</w:t>
            </w:r>
            <w:r>
              <w:rPr>
                <w:rFonts w:ascii="Times New Roman" w:hAnsi="Times New Roman"/>
                <w:sz w:val="20"/>
                <w:szCs w:val="20"/>
              </w:rPr>
              <w:t>рославский,   ул. Юбилейная, 66</w:t>
            </w:r>
          </w:p>
        </w:tc>
      </w:tr>
      <w:tr w:rsidR="00CC4A4F" w:rsidRPr="00DC5106" w:rsidTr="00605970">
        <w:trPr>
          <w:trHeight w:val="845"/>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25-00046</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Хвостохранилище №3</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3140000000000.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05650156</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Ярославский</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«ЯГРК»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692271, Приморский край, п. Я</w:t>
            </w:r>
            <w:r>
              <w:rPr>
                <w:rFonts w:ascii="Times New Roman" w:hAnsi="Times New Roman"/>
                <w:sz w:val="20"/>
                <w:szCs w:val="20"/>
              </w:rPr>
              <w:t>рославский,   ул. Юбилейная, 66</w:t>
            </w:r>
          </w:p>
        </w:tc>
      </w:tr>
      <w:tr w:rsidR="00CC4A4F" w:rsidRPr="00DC5106" w:rsidTr="00605970">
        <w:trPr>
          <w:trHeight w:val="741"/>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25-00047</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Хвостохранилище №4</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31400000 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05650156</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 Ярославский</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«ЯГРК»</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692271, Приморский край, п. Я</w:t>
            </w:r>
            <w:r>
              <w:rPr>
                <w:rFonts w:ascii="Times New Roman" w:hAnsi="Times New Roman"/>
                <w:sz w:val="20"/>
                <w:szCs w:val="20"/>
              </w:rPr>
              <w:t>рославский,   ул. Юбилейная, 66</w:t>
            </w:r>
          </w:p>
        </w:tc>
      </w:tr>
      <w:tr w:rsidR="00CC4A4F" w:rsidRPr="00DC5106" w:rsidTr="00605970">
        <w:trPr>
          <w:trHeight w:val="1062"/>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25-00048</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осадка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p w:rsidR="00CC4A4F" w:rsidRPr="00605970" w:rsidRDefault="00CC4A4F" w:rsidP="00A55CFE">
            <w:pPr>
              <w:spacing w:after="0" w:line="240" w:lineRule="auto"/>
              <w:rPr>
                <w:rFonts w:ascii="Times New Roman" w:hAnsi="Times New Roman"/>
                <w:sz w:val="20"/>
                <w:szCs w:val="20"/>
              </w:rPr>
            </w:pPr>
          </w:p>
        </w:tc>
        <w:tc>
          <w:tcPr>
            <w:tcW w:w="1210" w:type="pct"/>
          </w:tcPr>
          <w:p w:rsidR="00CC4A4F" w:rsidRPr="006F7857" w:rsidRDefault="00CC4A4F" w:rsidP="00A55CFE">
            <w:pPr>
              <w:pStyle w:val="ConsPlusCell"/>
              <w:rPr>
                <w:rFonts w:ascii="Times New Roman" w:hAnsi="Times New Roman" w:cs="Times New Roman"/>
                <w:lang w:eastAsia="en-US"/>
              </w:rPr>
            </w:pPr>
            <w:r w:rsidRPr="006F7857">
              <w:rPr>
                <w:rFonts w:ascii="Times New Roman" w:hAnsi="Times New Roman" w:cs="Times New Roman"/>
                <w:lang w:eastAsia="en-US"/>
              </w:rPr>
              <w:t>Отходы (осадки) при механической и</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биологической очистке сточных вод 9430000000000.</w:t>
            </w:r>
          </w:p>
        </w:tc>
        <w:tc>
          <w:tcPr>
            <w:tcW w:w="483"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05723000</w:t>
            </w:r>
          </w:p>
        </w:tc>
        <w:tc>
          <w:tcPr>
            <w:tcW w:w="48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Уссурийск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«Примснаб-контракт»</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692527, Приморский край, г. Уссурийск,  Раковское шоссе,1</w:t>
            </w:r>
          </w:p>
        </w:tc>
      </w:tr>
      <w:tr w:rsidR="00CC4A4F" w:rsidRPr="00DC5106" w:rsidTr="00605970">
        <w:trPr>
          <w:trHeight w:val="106"/>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Ставропольский край</w:t>
            </w:r>
          </w:p>
        </w:tc>
      </w:tr>
      <w:tr w:rsidR="00CC4A4F" w:rsidRPr="00DC5106" w:rsidTr="00605970">
        <w:trPr>
          <w:trHeight w:val="1653"/>
        </w:trPr>
        <w:tc>
          <w:tcPr>
            <w:tcW w:w="26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26-00002-З</w:t>
            </w:r>
            <w:r>
              <w:rPr>
                <w:rFonts w:ascii="Times New Roman" w:hAnsi="Times New Roman"/>
                <w:sz w:val="20"/>
                <w:szCs w:val="20"/>
              </w:rPr>
              <w:t>-00592-250914</w:t>
            </w:r>
          </w:p>
        </w:tc>
        <w:tc>
          <w:tcPr>
            <w:tcW w:w="82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Аварийная емкость</w:t>
            </w:r>
          </w:p>
        </w:tc>
        <w:tc>
          <w:tcPr>
            <w:tcW w:w="461"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захоронение отходов</w:t>
            </w:r>
          </w:p>
        </w:tc>
        <w:tc>
          <w:tcPr>
            <w:tcW w:w="121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Шламы нефти и нефтепродуктов (жидкий шлам от зачистки оборудования)  5460000000000,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эмульсий и смесей нефтепродуктов  5440000000000,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Отходы гидроксида калия с рН=10,1-11  55240020102013</w:t>
            </w:r>
          </w:p>
        </w:tc>
        <w:tc>
          <w:tcPr>
            <w:tcW w:w="483" w:type="pct"/>
          </w:tcPr>
          <w:p w:rsidR="00CC4A4F" w:rsidRPr="00A831F9"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831F9" w:rsidRDefault="00CC4A4F" w:rsidP="00A55CFE">
            <w:pPr>
              <w:shd w:val="clear" w:color="auto" w:fill="FFFFFF"/>
              <w:spacing w:after="0" w:line="240" w:lineRule="auto"/>
              <w:outlineLvl w:val="0"/>
              <w:rPr>
                <w:rFonts w:ascii="Times New Roman" w:hAnsi="Times New Roman"/>
                <w:sz w:val="20"/>
                <w:szCs w:val="20"/>
              </w:rPr>
            </w:pPr>
            <w:r w:rsidRPr="00A831F9">
              <w:rPr>
                <w:rFonts w:ascii="Times New Roman" w:hAnsi="Times New Roman"/>
                <w:sz w:val="20"/>
                <w:szCs w:val="20"/>
              </w:rPr>
              <w:t>07612101</w:t>
            </w:r>
          </w:p>
        </w:tc>
        <w:tc>
          <w:tcPr>
            <w:tcW w:w="48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С. Новая жизнь Буденновский район</w:t>
            </w:r>
          </w:p>
        </w:tc>
        <w:tc>
          <w:tcPr>
            <w:tcW w:w="742"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ООО «Ставролен»,  356800, г.Буденновск,                       ул. Розы Люксембург, 1</w:t>
            </w:r>
          </w:p>
        </w:tc>
      </w:tr>
      <w:tr w:rsidR="00CC4A4F" w:rsidRPr="00DC5106" w:rsidTr="00605970">
        <w:trPr>
          <w:trHeight w:val="1653"/>
        </w:trPr>
        <w:tc>
          <w:tcPr>
            <w:tcW w:w="26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26-00003-З</w:t>
            </w:r>
            <w:r>
              <w:rPr>
                <w:rFonts w:ascii="Times New Roman" w:hAnsi="Times New Roman"/>
                <w:sz w:val="20"/>
                <w:szCs w:val="20"/>
              </w:rPr>
              <w:t>-00592-250914</w:t>
            </w:r>
          </w:p>
        </w:tc>
        <w:tc>
          <w:tcPr>
            <w:tcW w:w="82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полигон для захоронения твердых не утилизируемых отходов</w:t>
            </w:r>
          </w:p>
        </w:tc>
        <w:tc>
          <w:tcPr>
            <w:tcW w:w="461"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захоронение отходов</w:t>
            </w:r>
          </w:p>
        </w:tc>
        <w:tc>
          <w:tcPr>
            <w:tcW w:w="121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Лабораторные отходы и остатки химикалиев  5930000000000,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Другие химические отходы 5900000000000,</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неорганических кислот 5210000000000,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 Отходы щелочей 5240000000000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Шламы нефти и нефтепродуктов 5460000000000,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катализаторов и контактных масс, не вошедшие в другие группы 5950000000000,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Цеолит отработанный, не загрязненный опасными веществами 3147030001000,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керамики 3140070001000,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затвердевшего полиэтилена (отходы полиэтилена в виде агломератов или жгутов, содержащие сажу) 5710290001000,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Прочие отходы процессов преобразования и синтеза (золошлаковые отходы полимера) 5990000000000,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 Прочие твердые минеральные отходы (шлам от зачистки оборудования) 3410000000000,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Фильтровочные и поглотительные отработанные массы, незагрязненные опасными веществами 3147000000994,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Шлам карбоната кальция 3160230004000,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Ионообменные смолы для водоподготовки, потерявшие потребительские свойства 5710240101005,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Полиэтиленовая тара, поврежденная 5710290313995,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керамики в кусковой форме 3140070201995,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полиэтилена в виде лома, литников 5710290101995,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Цеолит, отработанный при сушке воздуха и газов (марка NaX-БКО тип А, NaX-К) 3147030101995,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Силикагель, отработанный при сушке воздуха и газов (марка КСМГ) 3147050101995,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песка, незагрязненные опасными веществами (отработанный вспученный перлитовый песок) 3140230101995,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полипропилена в виде лома, литников 5710300101995,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Уголь активированный отработанный, загрязненный минеральными маслами (содержание масла – менее 15%) 3148010201034,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Сорбенты, не вошедшие в другие пункты (отработанный сульфоуголь) 5960000000000</w:t>
            </w:r>
          </w:p>
        </w:tc>
        <w:tc>
          <w:tcPr>
            <w:tcW w:w="483" w:type="pct"/>
          </w:tcPr>
          <w:p w:rsidR="00CC4A4F" w:rsidRPr="00A831F9"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07612101</w:t>
            </w:r>
          </w:p>
        </w:tc>
        <w:tc>
          <w:tcPr>
            <w:tcW w:w="48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С. Покойное Буденновский район</w:t>
            </w:r>
          </w:p>
        </w:tc>
        <w:tc>
          <w:tcPr>
            <w:tcW w:w="742"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ООО «Ставролен»,  356800, г.Буденновск,                       ул. Розы Люксембург, 1</w:t>
            </w:r>
          </w:p>
        </w:tc>
      </w:tr>
      <w:tr w:rsidR="00CC4A4F" w:rsidRPr="00DC5106" w:rsidTr="00605970">
        <w:trPr>
          <w:trHeight w:val="1653"/>
        </w:trPr>
        <w:tc>
          <w:tcPr>
            <w:tcW w:w="26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26-00004-З</w:t>
            </w:r>
            <w:r>
              <w:rPr>
                <w:rFonts w:ascii="Times New Roman" w:hAnsi="Times New Roman"/>
                <w:sz w:val="20"/>
                <w:szCs w:val="20"/>
              </w:rPr>
              <w:t>-00592-250914</w:t>
            </w:r>
          </w:p>
        </w:tc>
        <w:tc>
          <w:tcPr>
            <w:tcW w:w="82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Полигон захоронения твердых коммунальных отходов</w:t>
            </w:r>
          </w:p>
        </w:tc>
        <w:tc>
          <w:tcPr>
            <w:tcW w:w="461"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захоронение отходов</w:t>
            </w:r>
          </w:p>
        </w:tc>
        <w:tc>
          <w:tcPr>
            <w:tcW w:w="121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перьев и пуха 1320070001004,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Обрезки спилка хромовой кожи 1470020101004,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Стружка хромовой кожи 1470020201004,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Обрезки готовой хромовой кожи 1470020301004,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Шлам от шлифовки кож и кожная пыль (мука) 1470040000004,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Обувь кожаная рабочая, потерявшая потребительские свойства 1470060113004,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коры 171101001004,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Кора с примесью земли 1711010201004,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Обрезь фанеры, содержащей связующие смолы в количестве от 0,2% до 2,5% включительно 1712010101014,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Брак фанерных заготовок, содержащих связующие смолы в количестве от 0,2% до 2,5% 1712010201014,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древесных строительных лесоматериалов, в том числе от сноса и разборки строений 1712050001004,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древесины, пропитанной 5% раствором (NH4)2HPO4 (производство спичек) 1712070101014,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древесины с масляной пропиткой 1712080001014,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Древесные отходы с пропиткой и покрытиями несортированные 1712200001014,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Опилки древесные, загрязненные минеральными маслами (содержание масел – менее 15%) 1713020101034,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Опилки древесные, загрязненные бензином (содержание бензина – менее 15%) 1713030101034,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Стружка древесная, загрязненная бензином (содержание бензина – менее 15%) 1713030201034,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Стружка разнородной древесины (например, содержащая стружку древесно-стружечных и/или древесно-волокнистых плит) 1719010201004,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Опилки и стружки разнородной древесины (например, содержащие опилки и стружку древесно-стружечных и/или древесно-волокнистых плит) 1719010301004,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от обработки разнородной древесины (например, содержащая пыль древесно-стружечных и/или древесно-волокнистых плит) 1719010411004,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Шлам от обработки разнородной древесины (например, содержащий шлам древесно-стружечных и/или древесно-волокнистых плит) 1719010504004,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Обрезь разнородной древесины (например, содержащая обрезь древесно-стружечных и/или древесно-волокнистых плит) 1719010601004,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битума, асфальта в твердой форме 5490120001004,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Обтирочный материал, загрязненный маслами (содержание масел менее 15%) 5490270101034,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стеклолакоткани 5710320101004,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смеси затвердевших разнородных пластмасс 5710990001004,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полимерных материалов из размалывающих устройств (легкие фракции) 5780010001004,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полимерных материалов с фильтров размалывающих устройств 5780020011004,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Мусор бытовых помещений организаций несортированный (исключая крупногабаритный) 9120040001004,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производства вкусовых продуктов 1140000000000,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комбикормовая 1171050011004,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жироотделителей, содержащие растительные жировые продукты 1250010000004,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жироотделителей, содержащие животные жировые продукты 1250020000004,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Масляные эмульсии от мойки оборудования производства растительных масел 1250030106004,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Масляные эмульсии от мойки оборудования производства животных жиров 1250040106004,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смазочных и гидравлических масел из растительного сырья 1260010002004,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Масла растительные отработанные 1260020002004,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от зачистки растительных и животных жиров 1260050000004,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отбеливающей глины, содержащей масла 1290010000004,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Мездра 1410010000004,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Слилок сырой при обработке шкур 1410020001004,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древесная от шлифовки натуральной чистой древесины 1711070011004,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Опилки древесно-стружечных и/или древесно-волокнистых плит, содержащие связующие смолы в количестве от 0,2% до 2,5% включительно 1712020101014,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Стружка древесно-стружечных и/или древесно-волокнистых плит, содержащая связующие смолы в количестве от 0,2% до 2,5% включительно 1712020201014,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Слилок желатиновый при обработке шкур 1410030001004,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Обрезки, кусковые отходы древесно-стружечных и/или древесно-волокнистых плит, содержащих смолы в количестве от 0,2% до 2,5% включительно  1712020301014,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Древесно-стружечные и/или древесно-волокнистые плиты, содержащие связующие смолы в количестве от 0,2% до 2,5% включительно, некондиционные, брак 1712020401014,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Шлам при изготовлении и обработке древесно-стружечных и/или древесно-волокнистых плит, содержащих связующие смолы в количестве от 0,2% до 2,5% включительно 1712020604014,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бумаги с нанесенным лаком 1872010101014,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бумажной клеевой ленты 1872010201014,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фотобумаги 1872020001014,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рубероида 1872040101014,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толи 1872040201014,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Разнородные отходы бумаги и картона (например, содержащие отходы фотобумаги) 1879010001004,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Футеровка миксеров алюминиевого производства отработанная 3111020101004,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Футеровка пламенных печей и печей переплава алюминиевого производства отработанная 3111020201004,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Футеровка разливочных и вакуумных ковшей алюминиевого производства отработанная 3111020301004,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Кирпичная футеровка алюминиевых электролизеров отработанная 3111020401004,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керамзитовая 3140060111004,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керамическая 3140070111004,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стеклянная 3140080111004,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щебеночная 3140090111004,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асбоцемента в кусковой форме 3140120201014,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известковая и доломитовая 3140130111004,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мела в виде порошка или пыли 3140130511004,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кирпичная 3140140211004,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шлаковаты 3140160101004,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от шлаковаты 3140160211004,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базальтового супертонкого волокна 3140160301004,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каменноугольная 3140210111004,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Огарки обожженных анодов алюминиевого производства 3140210301004,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Песок, загрязненный мазутом (содержание мазута – менее 15%) 3140230201034,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Песок, загрязненный маслами (содержание масел менее 15%) 3140230301034,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Песок, загрязненный бензином (количество бензина менее 15%) 3140230401034,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бетонная 3140270311004,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графитная 3140320111004,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древесного угля 3140340111004,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асфальтобетона и/или асфальтобетонной смеси в виде пыли 3140350111004,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бетонной смеси с содержанием пыли более 30% 3140360108004,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асбеста в кусковой форме 3140370201014,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асбестовой бумаги 3140370301014,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гипсовая 3140380111004,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электрофильтров производства кремния 3140390211004,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абразивных материалов в виде пыли и порошка 3140430411004,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Шлак сварочный 3140480001994,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коксовая 3140530111004,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Пыль глазури (эмали) 3140600111004,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Уголь активированный отработанный, загрязненный минеральными маслами (содержание масла – менее 15%) 3148010201034,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Угольные фильтры отработанные, загрязненные минеральными маслами (содержание масла – менее 15%) 3148020201034,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Коксовые массы отработанные, загрязненные минеральными маслами (содержание  масла – менее 15%) 3148030201034,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Шлам асбестовый, не загрязненный опасными веществами 3160440104004,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гидроксида  натрия с pH=9,0-10,0 5240020102014,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гидроксида калия с pH =9,0-10,0 5240020202014,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Эмульсии и эмульсионные смеси для шлифовки металлов, отработанные, содержащие масла или нефтепродукты в количестве менее 15% 5440020106034,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Окалина замасленная (содержание масел менее 15%) 5490300104034,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Пенька промасленная (содержание масла менее 15%) 5490300201034,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Сальниковая набивка асбестографитовая, промасленная (содержание масла менее 15%) 5490300301034,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пленкосинтетического картона 5710090101004,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 xml:space="preserve">Отходы пленкоасбокартона 5710090201004, </w:t>
            </w:r>
          </w:p>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Отходы затвердевшего полинивилхлорида и пенопласта на его базе 5710160001004,</w:t>
            </w:r>
          </w:p>
        </w:tc>
        <w:tc>
          <w:tcPr>
            <w:tcW w:w="483" w:type="pct"/>
          </w:tcPr>
          <w:p w:rsidR="00CC4A4F" w:rsidRPr="00A831F9"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831F9" w:rsidRDefault="00CC4A4F" w:rsidP="00A55CFE">
            <w:pPr>
              <w:shd w:val="clear" w:color="auto" w:fill="FFFFFF"/>
              <w:spacing w:after="0" w:line="240" w:lineRule="auto"/>
              <w:outlineLvl w:val="0"/>
              <w:rPr>
                <w:rFonts w:ascii="Times New Roman" w:hAnsi="Times New Roman"/>
                <w:sz w:val="20"/>
                <w:szCs w:val="20"/>
              </w:rPr>
            </w:pPr>
            <w:r w:rsidRPr="00A831F9">
              <w:rPr>
                <w:rFonts w:ascii="Times New Roman" w:hAnsi="Times New Roman"/>
                <w:sz w:val="20"/>
                <w:szCs w:val="20"/>
              </w:rPr>
              <w:t>072588021</w:t>
            </w:r>
          </w:p>
        </w:tc>
        <w:tc>
          <w:tcPr>
            <w:tcW w:w="48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х. Нижнерусский, Шпаковского района, Ставропольского края</w:t>
            </w:r>
          </w:p>
        </w:tc>
        <w:tc>
          <w:tcPr>
            <w:tcW w:w="742"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ООО «Эко-Сити» 35500, Ставропольский край, г. Ставрополь, пер. Буйнакского, 3/1</w:t>
            </w:r>
          </w:p>
        </w:tc>
      </w:tr>
      <w:tr w:rsidR="00CC4A4F" w:rsidRPr="00DC5106" w:rsidTr="00605970">
        <w:trPr>
          <w:trHeight w:val="1653"/>
        </w:trPr>
        <w:tc>
          <w:tcPr>
            <w:tcW w:w="26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26-00005-З</w:t>
            </w:r>
            <w:r>
              <w:rPr>
                <w:rFonts w:ascii="Times New Roman" w:hAnsi="Times New Roman"/>
                <w:sz w:val="20"/>
                <w:szCs w:val="20"/>
              </w:rPr>
              <w:t>-00592-250914</w:t>
            </w:r>
          </w:p>
        </w:tc>
        <w:tc>
          <w:tcPr>
            <w:tcW w:w="82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Полигон промышленных отходов «Волчья балка»</w:t>
            </w:r>
          </w:p>
        </w:tc>
        <w:tc>
          <w:tcPr>
            <w:tcW w:w="461"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захоронение отходов</w:t>
            </w:r>
          </w:p>
        </w:tc>
        <w:tc>
          <w:tcPr>
            <w:tcW w:w="121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Отходы от зачистки камеры оргзагрязненных стоков цеха БХО и ТООП 5990000000000, Кирпичная футеровка, УТО отработанная 3110000000000, Остатки поролитовых фильтров 3140000000000, Шлам от зачистки оборудования с N-метилпирролидоном 5900000000000, Просроченные твердые, порошкообразные реактивы 5930000000000, Отработанные катализаторы синтеза винилацетата 5990000000000, Парафины 5990000000000, Шлам нейтрализации кислот 5200000000000, Отходы растворения отработанных катализаторов 5990000000000, Шлам от зачистки оборудования производства винилацетат 5990000000000, Отходы от зачистки хранилищ касторового масла 1260050000000, Отходы твердых смазок 5420000000000, Шлам от зачистки оборудования, с аммиаком 5150000000000, Шлам узла растворения отходов 5900000000000, Отработанный катализатор алюмосиликатный производства меламина 5950000000000, Шлаки и золы пиролизных установок 3130000000000, Уголь, активированный отработанный, загрязненный опасными веществами от очистки жидких азотных удобрений КАС 3148010000000, Уголь, активированный отработанный, загрязненный опасными веществами от очистки высокоуглеродной органики 3148010000000, Уголь, активированный отработанный, загрязненный опасными веществами от процесса очистки абсорбента СО2 производства аммиака 3148010000000, Осадок из хранилища КАС 5100000000000, Отходы производства нитрата магния 5150000000000, Ионообменные смолы для умягчения питьевой воды отработанные 5710240200000, Ткани фильтровальные (отделения ККФК) 5820000000000, Отходы мышьяковистого ангидрида, обработанные известью 5930000000000, Осмолы в смеси с углем 5990000000000, Осадки очистных сооружений мойки автотранспорта 9430000000000, Отходы активированного угля, незагрязненного опасными веществами 3140170001995, Алюмогель, отработанный при осушке воздуха и газов 3147040101995</w:t>
            </w:r>
          </w:p>
        </w:tc>
        <w:tc>
          <w:tcPr>
            <w:tcW w:w="483" w:type="pct"/>
          </w:tcPr>
          <w:p w:rsidR="00CC4A4F" w:rsidRPr="00A831F9"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831F9" w:rsidRDefault="00CC4A4F" w:rsidP="00A55CFE">
            <w:pPr>
              <w:shd w:val="clear" w:color="auto" w:fill="FFFFFF"/>
              <w:spacing w:after="0" w:line="240" w:lineRule="auto"/>
              <w:outlineLvl w:val="0"/>
              <w:rPr>
                <w:rFonts w:ascii="Times New Roman" w:hAnsi="Times New Roman"/>
                <w:sz w:val="20"/>
                <w:szCs w:val="20"/>
              </w:rPr>
            </w:pPr>
            <w:r w:rsidRPr="00A831F9">
              <w:rPr>
                <w:rFonts w:ascii="Times New Roman" w:hAnsi="Times New Roman"/>
                <w:sz w:val="20"/>
                <w:szCs w:val="20"/>
              </w:rPr>
              <w:t>07628435</w:t>
            </w:r>
          </w:p>
        </w:tc>
        <w:tc>
          <w:tcPr>
            <w:tcW w:w="48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х. Сотниковский, Кочубеевский район, Ставропольский край</w:t>
            </w:r>
          </w:p>
        </w:tc>
        <w:tc>
          <w:tcPr>
            <w:tcW w:w="742"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ОАО «Невинномысский Азот», 357107, Ставропольский край, г. Невинномысск, ул. Низяева, 1</w:t>
            </w:r>
          </w:p>
        </w:tc>
      </w:tr>
      <w:tr w:rsidR="00CC4A4F" w:rsidRPr="00DC5106" w:rsidTr="00605970">
        <w:trPr>
          <w:trHeight w:val="1653"/>
        </w:trPr>
        <w:tc>
          <w:tcPr>
            <w:tcW w:w="26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26-00006-Х</w:t>
            </w:r>
            <w:r>
              <w:rPr>
                <w:rFonts w:ascii="Times New Roman" w:hAnsi="Times New Roman"/>
                <w:sz w:val="20"/>
                <w:szCs w:val="20"/>
              </w:rPr>
              <w:t>-00592-250914</w:t>
            </w:r>
          </w:p>
        </w:tc>
        <w:tc>
          <w:tcPr>
            <w:tcW w:w="82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Отвал фосфогипса</w:t>
            </w:r>
          </w:p>
        </w:tc>
        <w:tc>
          <w:tcPr>
            <w:tcW w:w="461"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хранение отходов</w:t>
            </w:r>
          </w:p>
        </w:tc>
        <w:tc>
          <w:tcPr>
            <w:tcW w:w="121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Фосфогипс 3140000000000</w:t>
            </w:r>
          </w:p>
        </w:tc>
        <w:tc>
          <w:tcPr>
            <w:tcW w:w="483" w:type="pct"/>
          </w:tcPr>
          <w:p w:rsidR="00CC4A4F" w:rsidRPr="00A831F9"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831F9" w:rsidRDefault="00CC4A4F" w:rsidP="00A55CFE">
            <w:pPr>
              <w:shd w:val="clear" w:color="auto" w:fill="FFFFFF"/>
              <w:spacing w:after="0" w:line="240" w:lineRule="auto"/>
              <w:outlineLvl w:val="0"/>
              <w:rPr>
                <w:rFonts w:ascii="Times New Roman" w:hAnsi="Times New Roman"/>
                <w:sz w:val="20"/>
                <w:szCs w:val="20"/>
              </w:rPr>
            </w:pPr>
            <w:r w:rsidRPr="00A831F9">
              <w:rPr>
                <w:rFonts w:ascii="Times New Roman" w:hAnsi="Times New Roman"/>
                <w:sz w:val="20"/>
                <w:szCs w:val="20"/>
              </w:rPr>
              <w:t>07724000001</w:t>
            </w:r>
          </w:p>
        </w:tc>
        <w:tc>
          <w:tcPr>
            <w:tcW w:w="48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г. Невинномысск, Ставропольский край</w:t>
            </w:r>
          </w:p>
        </w:tc>
        <w:tc>
          <w:tcPr>
            <w:tcW w:w="742"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ОАО «Невинномысский Азот», 357107, Ставропольский край, г. Невинномысск, ул. Низяева, 1</w:t>
            </w:r>
          </w:p>
        </w:tc>
      </w:tr>
      <w:tr w:rsidR="00CC4A4F" w:rsidRPr="00DC5106" w:rsidTr="00605970">
        <w:trPr>
          <w:trHeight w:val="1653"/>
        </w:trPr>
        <w:tc>
          <w:tcPr>
            <w:tcW w:w="26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26-00007-З</w:t>
            </w:r>
            <w:r>
              <w:rPr>
                <w:rFonts w:ascii="Times New Roman" w:hAnsi="Times New Roman"/>
                <w:sz w:val="20"/>
                <w:szCs w:val="20"/>
              </w:rPr>
              <w:t>-00592-250914</w:t>
            </w:r>
          </w:p>
        </w:tc>
        <w:tc>
          <w:tcPr>
            <w:tcW w:w="82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Шламонакопитель шламов от водоподготовки цеха ПВС и ТК</w:t>
            </w:r>
          </w:p>
        </w:tc>
        <w:tc>
          <w:tcPr>
            <w:tcW w:w="461"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захоронение отходов</w:t>
            </w:r>
          </w:p>
        </w:tc>
        <w:tc>
          <w:tcPr>
            <w:tcW w:w="121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Шлам водоподготовки, в том числе от механической очистки воды 9410000000000</w:t>
            </w:r>
          </w:p>
        </w:tc>
        <w:tc>
          <w:tcPr>
            <w:tcW w:w="483" w:type="pct"/>
          </w:tcPr>
          <w:p w:rsidR="00CC4A4F" w:rsidRPr="00A831F9"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831F9" w:rsidRDefault="00CC4A4F" w:rsidP="00A55CFE">
            <w:pPr>
              <w:shd w:val="clear" w:color="auto" w:fill="FFFFFF"/>
              <w:spacing w:after="0" w:line="240" w:lineRule="auto"/>
              <w:outlineLvl w:val="0"/>
              <w:rPr>
                <w:rFonts w:ascii="Times New Roman" w:hAnsi="Times New Roman"/>
                <w:sz w:val="20"/>
                <w:szCs w:val="20"/>
              </w:rPr>
            </w:pPr>
            <w:r w:rsidRPr="00A831F9">
              <w:rPr>
                <w:rFonts w:ascii="Times New Roman" w:hAnsi="Times New Roman"/>
                <w:sz w:val="20"/>
                <w:szCs w:val="20"/>
              </w:rPr>
              <w:t>07724000001</w:t>
            </w:r>
          </w:p>
        </w:tc>
        <w:tc>
          <w:tcPr>
            <w:tcW w:w="48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г. Невинномысск, Ставропольский край</w:t>
            </w:r>
          </w:p>
        </w:tc>
        <w:tc>
          <w:tcPr>
            <w:tcW w:w="742"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ОАО «Невинномысский Азот», 357107, Ставропольский край, г. Невинномысск, ул. Низяева, 1</w:t>
            </w:r>
          </w:p>
        </w:tc>
      </w:tr>
      <w:tr w:rsidR="00CC4A4F" w:rsidRPr="00DC5106" w:rsidTr="00605970">
        <w:trPr>
          <w:trHeight w:val="1653"/>
        </w:trPr>
        <w:tc>
          <w:tcPr>
            <w:tcW w:w="26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26-00008-З</w:t>
            </w:r>
            <w:r>
              <w:rPr>
                <w:rFonts w:ascii="Times New Roman" w:hAnsi="Times New Roman"/>
                <w:sz w:val="20"/>
                <w:szCs w:val="20"/>
              </w:rPr>
              <w:t>-00592-250914</w:t>
            </w:r>
          </w:p>
        </w:tc>
        <w:tc>
          <w:tcPr>
            <w:tcW w:w="82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Шламонакопитель ХВО цехов 1-Б, 1-В</w:t>
            </w:r>
          </w:p>
        </w:tc>
        <w:tc>
          <w:tcPr>
            <w:tcW w:w="461"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захоронение отходов</w:t>
            </w:r>
          </w:p>
        </w:tc>
        <w:tc>
          <w:tcPr>
            <w:tcW w:w="1210"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Шлам из шламонакопителя цехов 1-Б, 1-В</w:t>
            </w:r>
          </w:p>
        </w:tc>
        <w:tc>
          <w:tcPr>
            <w:tcW w:w="483" w:type="pct"/>
          </w:tcPr>
          <w:p w:rsidR="00CC4A4F" w:rsidRPr="00A831F9" w:rsidRDefault="00CC4A4F" w:rsidP="00A55CFE">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A831F9" w:rsidRDefault="00CC4A4F" w:rsidP="00A55CFE">
            <w:pPr>
              <w:shd w:val="clear" w:color="auto" w:fill="FFFFFF"/>
              <w:spacing w:after="0" w:line="240" w:lineRule="auto"/>
              <w:outlineLvl w:val="0"/>
              <w:rPr>
                <w:rFonts w:ascii="Times New Roman" w:hAnsi="Times New Roman"/>
                <w:sz w:val="20"/>
                <w:szCs w:val="20"/>
              </w:rPr>
            </w:pPr>
            <w:r w:rsidRPr="00A831F9">
              <w:rPr>
                <w:rFonts w:ascii="Times New Roman" w:hAnsi="Times New Roman"/>
                <w:sz w:val="20"/>
                <w:szCs w:val="20"/>
              </w:rPr>
              <w:t>07724000001</w:t>
            </w:r>
          </w:p>
        </w:tc>
        <w:tc>
          <w:tcPr>
            <w:tcW w:w="486"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г. Невинномысск, Ставропольский край</w:t>
            </w:r>
          </w:p>
        </w:tc>
        <w:tc>
          <w:tcPr>
            <w:tcW w:w="742" w:type="pct"/>
          </w:tcPr>
          <w:p w:rsidR="00CC4A4F" w:rsidRPr="00A831F9" w:rsidRDefault="00CC4A4F" w:rsidP="00A55CFE">
            <w:pPr>
              <w:spacing w:after="0" w:line="240" w:lineRule="auto"/>
              <w:rPr>
                <w:rFonts w:ascii="Times New Roman" w:hAnsi="Times New Roman"/>
                <w:sz w:val="20"/>
                <w:szCs w:val="20"/>
              </w:rPr>
            </w:pPr>
            <w:r w:rsidRPr="00A831F9">
              <w:rPr>
                <w:rFonts w:ascii="Times New Roman" w:hAnsi="Times New Roman"/>
                <w:sz w:val="20"/>
                <w:szCs w:val="20"/>
              </w:rPr>
              <w:t>ОАО «Невинномысский Азот», 357107, Ставропольский край, г. Невинномысск, ул. Низяева, 1</w:t>
            </w:r>
          </w:p>
        </w:tc>
      </w:tr>
      <w:tr w:rsidR="00CC4A4F" w:rsidRPr="00DC5106" w:rsidTr="00605970">
        <w:trPr>
          <w:trHeight w:val="70"/>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Хабаровский край</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27-00001</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Полигон ТБО</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перьев и пуха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1320070001004, Обрезки спилка хромовой кожи 1470020101004, Стружка хромовой кожи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1470020201004, Обрезки готовой хромовой кожи 1470020301004, Обувь кожаная рабочая, потерявшая потребительские свойства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1470060113004, Отходы коры     1711010101004, Кора с примесью земли 1711010201004, Обрезь фанеры, содержащей связующие смолы в количестве от 0,2% до 2,5% включительно 1712010101014, Брак фанерных заготовок, содержащих связующие смолы в количестве от 0,2% до 2,5% включительно   1712010201014, Опилки древесно-стружечных и/или древесноволокнистых плит, содержащие связующие смолы в количестве от 0,2% до 2,5% включительно 1712020101014,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Стружка древесно-стружечных и/или древесноволокнистых плит, содержащая связующие смолы в количестве от 0,2% до 2,5% включительно 1712020201014, Обрезки, кусковые отходы древесно-стружечных и/или древесноволокнистых плит, содержащих связующие смолы в количестве от 0,2% до 2,5% включительно     1712020301014,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Древесно-стружечные и/или древесноволокнистые плиты, содержащие связующие смолы в количестве от 0,2% до 2,5% включительно, некондиционные, брак 1712020401014, Шлам при изготовлении и обработке древесно-стружечных и/или древесноволокнистых плит, содержащих связующие смолы в количестве от 0,2% до 2,5% включительно    1712020604014,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древесных строительных лесоматериалов, в том числе от сноса и разборки строений 1712050001004,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Древесные отходы с пропиткой и покрытиями несортированные 1712200001014, Опилки разнородной древесины (например, содержащие опилки древесно-стружечных и/или древесноволокнистых плит) 1719010101004,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Стружка разнородной древесины (например, содержащая стружку древесно-стружечных и/или древесноволокнистых плит) 1719010201004,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Опилки и стружки разнородной древесины (например, содержащие опилки и стружку древесно-стружечных и/или древесноволокнистых плит) 1719010301004, Пыль от обработки разнородной древесины (например, содержащая пыль древесно-стружечных и/или древесноволокнистых плит) 1719010411004,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Шлам от обработки разнородной древесины (например, содержащий шлам древесно-стружечных и/или древесноволокнистых плит) 1719010504004,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Обрезь разнородной древесины (например, содержащая обрезь древесно-стружечных и/или древесноволокнистых плит) 1719010601004,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бумаги с нанесенным лаком 1872010101014,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бумажной клеевой ленты 1872010201014,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фотобумаги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1872020001014,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рубероида 1872040101014,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толи 1872040201014,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Разнородные отходы бумаги и картона (например, содержащие отходы фотобумаги)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1879010001004,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Кирпичная футеровка алюминиевых электролизеров отработанная 3111020401004, Металлургические шлаки, съемы и пыль (Шлак доменный) 3120000000000,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Металлургические шлаки, съемы и пыль (Пыль от сухой очистки аспирационного воздуха доменного производства) 3120000000000,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Металлургические шлаки, съемы и пыль (Пыль от сухой очистки аспирационного воздуха электросталеплавительного производства) 3120000000000,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Металлургические шлаки, съемы и пыль (Пыль от сухой очистки технологических газов электросталеплавительного производства) 3120000000000,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Золы, шлаки и пыль от топочных установок и от термической обработки отходов (Золошлаки от установок сжигания нефтесодержащих отходов) 3130000000000,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(Березовский) 3130020201004, Горновой песок литейного производства 3140010008004,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песка очистных и пескоструйных устройств (в металлургии) 3140020008004,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Абразивная пыль и порошок от шлифования черных металлов (с содержанием металла менее 50%) 3140030011004, Пыль керамзитовая</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3140060111004, Пыль керамическая</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3140070111004, Пыль стеклянная 3140080111004, Прочие твердые минеральные отходы (Отходы застывшего жидкого стекла от зачистки оборудования (по приготовлению жидкого стекла)) 3140000000000, Пыль щебеночная 3140090111004, Отходы асбоцемента в кусковой форме 3140120201014, Пыль известковая и доломитовая 3140130111004,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мела в виде порошка или пыли 3140130511004, Пыль кирпичная 3140140211004,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шлаковаты 3140160101004,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Пыль от шлаковаты3140160211004,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базальтового супертонкого волокна 3140160301004, Пыль каменноугольная 3140210111004,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Пыль бетонная 3140270311004,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Пыль графитная 3140320111004,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песчано-гравийной смеси) 3140000000000,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Пыль древесного угля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3140340111004, Отходы асфальтобетона и/или асфальтобетонной смеси в виде пыли   3140350111004,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асфальтобетона и/или асфальтобетонной смеси в кусковой форме 3140350201004,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бетонной смеси с содержанием пыли более 30% 3140360108004, Отходы асбеста в кусковой форме 3140370201014,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асбестовой бумаги 3140370301014, Пыль гипсовая 3140380111004, Прочие твердые минеральные отходы (Отходы гипсокартона) 3140000000000,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абразивных материалов в виде пыли и порошка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3140430411004,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Шлак сварочный 3140480001994,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затвердевшего строительного раствора в кусковой форме) 3140000000000,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Пыль глазури (эмали)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3140600111004,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(Стеклянная тара из-под ацетона) 3140000000000,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Минеральные шламы (Шлам минеральный от газоочистки производства огнеупорных материалов) 3160000000000, Минеральные шламы (Шлам после нейтрализации кислотного электролита) 3160000000000,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Шлам асбестовый, не загрязненный опасными веществами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3160440104004,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Пыль чугунная незагрязненная 3511011611004,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Пыль стальная незагрязненная 3512011611004,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Пыль черных металлов незагрязненная 3513160011004,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Пыль (или порошок) от шлифования черных металлов с содержанием металла 50% и более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3515036611004,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Лом и отходы черных металлов (Шлам от зачистки градирен) 3510000000000,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Лом и отходы черных металлов (Тара железная, загрязненная засохшими лакокрасочными материалами, не содержащая растворители и тяжелые металлы) 3510000000000,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Пыль алюминиевая незагрязненная 3531011611004,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Тара и упаковка из олова незагрязненная, потерявшая потребительские свойства, и брак 3531110313004, Отходы битума, асфальта в твердой форме 54901200 01004, Отходы лакокрасочных средств 5550000000000,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полимерных материалов (Отходы гетинакса) 5700000000000,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пленкосинтетического картона   5710090101004,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пленкоасбокартона 5710090201004,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полимерных материалов (Отходы текстолита)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5700000000000,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полимерных материалов (Отходы линолеума)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5700000000000,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затвердевшего поливинилхлорида и пенопласта на его базе 5710160001004,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полимерных материалов (Отходы затвердевшего поливинилхлорида и пенопласта на его базе (включая искусственную кожу)) 5700000000000,Отходы полимерных материалов (Отходы фторопласта) 5700000000000,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стеклолакоткани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5710320101004,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смеси затвердевших разнородных пластмасс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5710990001004,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полимерных материалов (Тара пластмассовая, загрязненная пестицидами) 5700000000000,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полимерных материалов (Тара пластмассовая из-под щелочей) 5700000000000,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полимерных материалов (Тара пластмассовая из-под гипохлорида натрия)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5700000000000,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Пыль (мука) резиновая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5750010511004,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Резиноасбестовые отходы (в том числе изделия отработанные и брак) 5750030001004, Отходы резины, включая старые шины (Резиновая списанная спецодежда, спецобувь) 5750000000000,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Текстиль загрязненный (Изношенная рабочая одежда, загрязненная производственной пылью (без выраженных специфических загрязнений)) 5820000000000,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Текстиль загрязненный (Текстиль, пропитанный бакелитовыми лаками, производства фильтровальных материалов с содержанием лака не более 4,5 %) 5820000000000,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Текстиль загрязненный (Текстиль (в том числе полировальная ткань и/ или полировальные круги), загрязненные железом (окалина, чугун, сталь)) 5820000000000,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Прочие отходы процессов преобразования и синтеза (Смет из производственных помещений, транспортных средств, содержащий опасные компоненты в количестве, соответствующем 4-му классу опасности) 5990000000000, Отходы из жилищ несортированные (исключая крупногабаритные) 9110010001004,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потребления на производстве, подобные коммунальным (Смет)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9120000000000,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потребления на производстве, подобные коммунальным (Смет с территории организаций, содержащий опасные компоненты в количестве, соответствующем 4-му классу опасности) 9120000000000,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строительный от разборки зданий 9120060101004,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потребления на производстве, подобные коммунальным (Мусор от ремонтных и строительных работ) 9120000000000,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потребления на производстве, подобные коммунальным (Мусор складских помещений) 9120000000000, Отходы потребления на производстве, подобные коммунальным (Производственный мусор от транспортных предприятий) 9120000000000,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потребления на производстве, подобные коммунальным (Отходы человеческого волоса)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9120000000000,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потребления на производстве, подобные коммунальным (Мусор кухонь и организаций общественного питания несортированные) 9120000000000,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Электрическое оборудование, приборы, устройства и их части (Клавиатура, манипулятор «мышь», соединительные провода)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9210000000000,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Электрическое оборудование, приборы, устройства и их части (Картриджи отработанные) 9210000000000,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Покрышки отработанные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5750020213004</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8624151051</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 Переяславка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Муниципальное унитарное предприятие города Хабаровска "Спецавтохозяйство по санитарной очистке" (МУП города Хабаровска "Спецавтохозяйство по санитарной очистке") г. Хабаровск, ул. Хабаровская, 19</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27-00002</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Полигон твердых бытовых отходов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из   жилищ несортированные  (исключая крупногабаритные)    9110010001004, Пищевые отходы   кухонь   и    организаций общественного питания несортированные 9120100100005,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несортированный (исключая крупногабаритный)</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 9120040001004</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8634151051</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с. Арка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"Охотская горно-геологическая компания" 682480, Хабаровский край, пос. Охотск, ул. 40-лет Победы, 33</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27-00003</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Полигон промышленных отходов</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Абразивная пыль и порошок от шлифования черных металлов (с содержанием металла менее 50%) 3140030011004, Абразивные круги     отработанные, лом отработанных абразивных кругов 3140430201995,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Ткани и волокно фильтров, отработанные в процессе очистки нефтесодержащих производственных сточных вод, с содержанием нефтепродуктов менеее15%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Угольные фильтры отработанные, загрязненные минеральными маслами (содержание масла - менее 15%) 3148020201034, Накипь котельная 3140500001995,</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Обтирочный материал, загрязненный маслами (содержание масел менее 15%) 5490270101034,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(автомобильные масляные фильтры отработанные, неразобранные) 9200000000000,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Покрышки отработанные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5750020213004,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упаковочной бумаги незагрязненные 1871020101005,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Стеклянный бой незагрязненный   (исключая бой    стекла   электронно-лучевых   трубок   и люминесцентных ламп) 3140080201995,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Остатки и   огарки   стальных    сварочных электродов 3512160101995,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Резиновые изделия незагрязненные, потерявшие потребительские свойства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5750010113005, Полиэтиленовая тара, поврежденная 5710290313995,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полипропилена в виде пленки 5710300201995,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Деревянная упаковка (невозвратная тара) из натуральной древесины 1711050213005,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Тормозные колодки отработанные 3515050001995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8634151051</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с. Арка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"Охотская горно-геологическая компания" 682480, Хабаровский край, пос. Охотск, ул. 40-лет Победы, 33</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27-00004</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Полигон жидких отходов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(осадки) от реагентной очистки сточных вод (осадок от ОС бытовых стоков) 9450000000000, Отходы (осадки)</w:t>
            </w:r>
            <w:r>
              <w:rPr>
                <w:rFonts w:ascii="Times New Roman" w:hAnsi="Times New Roman"/>
                <w:sz w:val="20"/>
                <w:szCs w:val="20"/>
              </w:rPr>
              <w:t xml:space="preserve"> от</w:t>
            </w:r>
            <w:r w:rsidRPr="00605970">
              <w:rPr>
                <w:rFonts w:ascii="Times New Roman" w:hAnsi="Times New Roman"/>
                <w:sz w:val="20"/>
                <w:szCs w:val="20"/>
              </w:rPr>
              <w:t xml:space="preserve"> реагентной очистки сточных вод (шлам от ОК мойки автотранспорта)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9450000000000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8634151051</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с. Арка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"Охотская горно-геологическая компания" 682480, Хабаровский край, пос. Охотск, ул. 40-лет Победы, 33</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27-00005</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Полигон промышленных и бытовых отходов экспортного нефтеотгрузочного терминала Де-Кастри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Золы, шлаки и пыль от топочных установок   и от термической обработки отходов 3130000000000, Мусор строительный (строительные отходы, содержащие инертные материалы) 9120060001000,</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лакокрасочных средств (отходы упаковки с остатками лакокрасочных средств) 5550000000000</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8650413</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 Де-Кастри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Компания "Эксон Нефтегаз Лимитед", Сахалинский филиал компании "Эксон Мобил"  693000, Сахалинская область, г. Южно-Сахалинск, ул. Сахалинская, 28</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27-00006</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Буферный золоотвал (Силинский)</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3130020001000</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8709000001</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г. Комсомольск-на-Амуре</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Открытое акционерное общество "Дальневосточная генерирующая компания" филиал "Хабаровская генерация" (СП "Комсомольская ТЭЦ-2"ОАО "ДГК" филиал "Хабаровская генерация" ), 680000, г. Хабаровск,  ул. Фрунзе, 49;  </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27-00007</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Основной золоотвал в р-не оз. Хорпы</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w:t>
            </w:r>
            <w:r w:rsidRPr="00605970">
              <w:rPr>
                <w:rFonts w:ascii="Times New Roman" w:hAnsi="Times New Roman"/>
                <w:sz w:val="20"/>
                <w:szCs w:val="20"/>
              </w:rPr>
              <w:br/>
              <w:t xml:space="preserve"> 3130020001000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8709000001</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г. Комсомольск-на-Амуре</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Открытое акционерное общество "ДГК" филиал "Хабаровская генерация" СП "Комсомольская ТЭЦ-2" 680000, г. Хабаровск,  ул. Фрунзе, 49 </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27-00008</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Дополнительная секция буферного золоотвала</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3130020001000</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8655419101</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с. Ильинка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"Дальневосточное генерирующая компания" филиал "Хабаровская генерация" структурное подразделение "Хабаровская ТЭЦ-1" (ОАО "ДГК" филиал "ХГ" СП "ХТЭЦ-1") 680000, г. Хабаровск,  ул. Фрунзе, 49</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27-00009</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Золошлакоотвал</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w:t>
            </w:r>
            <w:r>
              <w:rPr>
                <w:rFonts w:ascii="Times New Roman" w:hAnsi="Times New Roman"/>
                <w:sz w:val="20"/>
                <w:szCs w:val="20"/>
              </w:rPr>
              <w:t>ки от сжигания углей</w:t>
            </w:r>
            <w:r w:rsidRPr="00605970">
              <w:rPr>
                <w:rFonts w:ascii="Times New Roman" w:hAnsi="Times New Roman"/>
                <w:sz w:val="20"/>
                <w:szCs w:val="20"/>
              </w:rPr>
              <w:br/>
              <w:t xml:space="preserve"> 3130020001000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8603101001</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г. Амурск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"Дальневосточная генерирующая компания"  филиал "Хабаровская генерация" структурное подразделение "Амурская ТЭЦ-1" (ООО ДГК ХГ Амурская ТЭЦ-1) 680000, г. Хабаровск,  ул. Фрунзе, 49</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27-00010</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Золошлакоотвал №2</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w:t>
            </w:r>
            <w:r>
              <w:rPr>
                <w:rFonts w:ascii="Times New Roman" w:hAnsi="Times New Roman"/>
                <w:sz w:val="20"/>
                <w:szCs w:val="20"/>
              </w:rPr>
              <w:t>ки от сжигания углей</w:t>
            </w:r>
            <w:r w:rsidRPr="00605970">
              <w:rPr>
                <w:rFonts w:ascii="Times New Roman" w:hAnsi="Times New Roman"/>
                <w:sz w:val="20"/>
                <w:szCs w:val="20"/>
              </w:rPr>
              <w:br/>
              <w:t xml:space="preserve"> 3130020101995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8655443136</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с. Федоровка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"ДГК"  "Хабаровская генерация" СП "Хабаровская ТЭЦ-3" 680000, г. Хабаровск,  ул. Фрунзе, 49</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27-00011</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пустой породы №1 "Северный"</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при добыче рудных полезных ископаемых (вскрышные породы) 3450000000000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8637419</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пос. Херпучи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"Ресурсы Албазино" г. Хабаровск, ул. Тургенева, 80</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27-00012</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пустой породы №2 "Юго-западный"</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при добыче рудных полезных ископаемых (вскрышные породы) 3450000000000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8637419</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пос. Херпучи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"Ресурсы Албазино" г. Хабаровск, ул. Тургенева, 80</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27-00013</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пустой породы №3 "Юго-восточный"</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при добыче рудных полезных ископаемых (вскрышные породы) 3450000000000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8637419</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пос. Херпучи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"Ресурсы Албазино" г. Хабаровск, ул. Тургенева, 80</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27-00014</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пустой породы №4 "Малый"</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при добыче рудных полезных ископаемых (вскрышные породы) 3450000000000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8637419</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пос. Херпучи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"Ресурсы Албазино" г. Хабаровск, ул. Тургенева, 80</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27-00015</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пустой породы №5 "Ольгинский"</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при добыче рудных полезных ископаемых (вскрышные породы) 3450000000000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8637419</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пос. Херпучи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"Ресурсы Албазино" г. Хабаровск, ул. Тургенева, 80</w:t>
            </w: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p>
          <w:p w:rsidR="00CC4A4F" w:rsidRPr="00605970" w:rsidRDefault="00CC4A4F" w:rsidP="00A55CFE">
            <w:pPr>
              <w:spacing w:after="0" w:line="240" w:lineRule="auto"/>
              <w:rPr>
                <w:rFonts w:ascii="Times New Roman" w:hAnsi="Times New Roman"/>
                <w:sz w:val="20"/>
                <w:szCs w:val="20"/>
              </w:rPr>
            </w:pP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27-00016</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 разреза "Мареканский"</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 xml:space="preserve">Грунт, образовавшийся при проведении землеройных работ, </w:t>
            </w:r>
            <w:r w:rsidRPr="00605970">
              <w:rPr>
                <w:rFonts w:ascii="Times New Roman" w:hAnsi="Times New Roman"/>
                <w:sz w:val="20"/>
                <w:szCs w:val="20"/>
              </w:rPr>
              <w:t>не загрязненны</w:t>
            </w:r>
            <w:r>
              <w:rPr>
                <w:rFonts w:ascii="Times New Roman" w:hAnsi="Times New Roman"/>
                <w:sz w:val="20"/>
                <w:szCs w:val="20"/>
              </w:rPr>
              <w:t xml:space="preserve">й </w:t>
            </w:r>
            <w:r w:rsidRPr="00605970">
              <w:rPr>
                <w:rFonts w:ascii="Times New Roman" w:hAnsi="Times New Roman"/>
                <w:sz w:val="20"/>
                <w:szCs w:val="20"/>
              </w:rPr>
              <w:t>опасными веществами 3140110008995,  Золошлаки от сжигания углей               3130020001000</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8634151051</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р.п. Охотск, Охотскийрайон, Хабаровский край</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Открытое акционерное общество "Ургалуголь" (ОАО "Ургалугол") 682030, Хабаровский край, Верхнебурейский район, п. Чегдомын, ул. Магистральная, 2</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27-00017</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Отвал вскрышных пород разреза "Буреинский"</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при добыче угля и горючих сланцев (пустые породы от обогащения угля) 3430000000000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8614151051</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р.п. Чегдомын, Верхнебурейский район</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Открытое акционерное общество "Ургалуголь" (ОАО "Ургалугол") 682030, Хабаровский край, Верхнебурейский район, п. Чегдомын, ул. Магистральная, 2</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27-00018</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Отвал вскрышных пород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при добыче рудных полезных ископаемых (вскрышные породы) 3450000000000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8631158</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рп. Многовершинный, Николаевский район</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ЗАО "Многовершинное" 682449, п. Многовершинный, Николаевский район, </w:t>
            </w:r>
          </w:p>
        </w:tc>
      </w:tr>
      <w:tr w:rsidR="00CC4A4F" w:rsidRPr="00DC5106" w:rsidTr="00A831F9">
        <w:trPr>
          <w:trHeight w:val="1270"/>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27-00019</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Хвостохранилище золотоизвлекательной фабрики </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при добыче рудных полезных ископаемых (обеззолоченные хвосты сорбционного выщелачивания) 3450000000000, Прочие отходы добывающей промышленности (шлак пробирного анализа) 3490000000000,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Прочие отходы добывающей промышленности (дисперсные материалы) 3490000000000,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(осадки)  при  обработке сточных вод, не вошедшие в другие позиции 9480000000000,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Отходы (осадки)  от  реагентной очистки сточных вод 9450000000000</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8631158</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рп. Многовершинный, Николаевский район</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ЗАО "Многовершинное" 682449, п. Многовершинный, Николаевский район, </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27-00020</w:t>
            </w:r>
            <w:r>
              <w:rPr>
                <w:rFonts w:ascii="Times New Roman" w:hAnsi="Times New Roman"/>
                <w:sz w:val="20"/>
                <w:szCs w:val="20"/>
              </w:rPr>
              <w:t>-З-00592-250914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Хвостохранилище</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при добыче рудных полезных ископаемых (хвосты обогащения) 3450000000000, </w:t>
            </w:r>
            <w:r>
              <w:rPr>
                <w:rFonts w:ascii="Times New Roman" w:hAnsi="Times New Roman"/>
                <w:sz w:val="20"/>
                <w:szCs w:val="20"/>
              </w:rPr>
              <w:t xml:space="preserve">Отходы (осадки) </w:t>
            </w:r>
            <w:r w:rsidRPr="00605970">
              <w:rPr>
                <w:rFonts w:ascii="Times New Roman" w:hAnsi="Times New Roman"/>
                <w:sz w:val="20"/>
                <w:szCs w:val="20"/>
              </w:rPr>
              <w:t xml:space="preserve">при механической и биологической очистке сточных вод 9430000000000, </w:t>
            </w:r>
          </w:p>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 xml:space="preserve">Отходы (осадки) от </w:t>
            </w:r>
            <w:r w:rsidRPr="00605970">
              <w:rPr>
                <w:rFonts w:ascii="Times New Roman" w:hAnsi="Times New Roman"/>
                <w:sz w:val="20"/>
                <w:szCs w:val="20"/>
              </w:rPr>
              <w:t>реагентной очистки сточных вод (осадок ОС "Альфа-7ХБ") 9450000000000</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8637419</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пос. Херпучи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"Ресурсы Албазино" г. Хабаровск, ул. Тургенева, 80</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27-00021</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Площадка временного хранения отходов нефтеотгрузочного терминала Де-Кастри</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 xml:space="preserve">Ртутные лампы, </w:t>
            </w:r>
            <w:r w:rsidRPr="00605970">
              <w:rPr>
                <w:rFonts w:ascii="Times New Roman" w:hAnsi="Times New Roman"/>
                <w:sz w:val="20"/>
                <w:szCs w:val="20"/>
              </w:rPr>
              <w:t>люминес</w:t>
            </w:r>
            <w:r>
              <w:rPr>
                <w:rFonts w:ascii="Times New Roman" w:hAnsi="Times New Roman"/>
                <w:sz w:val="20"/>
                <w:szCs w:val="20"/>
              </w:rPr>
              <w:t xml:space="preserve">центные ртутьсодержащие трубки </w:t>
            </w:r>
            <w:r w:rsidRPr="00605970">
              <w:rPr>
                <w:rFonts w:ascii="Times New Roman" w:hAnsi="Times New Roman"/>
                <w:sz w:val="20"/>
                <w:szCs w:val="20"/>
              </w:rPr>
              <w:t xml:space="preserve">отработанные и брак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3533010013011, Электрическое оборудование, приборы, устройства и их части (отработанные элементы питания (батарейки)) 9210000000000,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Аккумуляторы свинцовые отработанные неповрежденные, с неслитым электролитом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9211010113012, Масла моторные отработанные 5410020102033,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Отходы смеси затвердевших разнородных пластмасс 5710990001004,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Шины пневматические отработанные 5750020013004,</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Золы, шлаки и пыль от топочных установок   и от термической обработки отходов (зола от инсинератора) 3130000000000,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Мусор строительный 9120060001000,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Лом черных металлов несортированный 3513010001995,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Обрезки резины 5750010201005,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Затвердевшие отходы пластм</w:t>
            </w:r>
            <w:r>
              <w:rPr>
                <w:rFonts w:ascii="Times New Roman" w:hAnsi="Times New Roman"/>
                <w:sz w:val="20"/>
                <w:szCs w:val="20"/>
              </w:rPr>
              <w:t>асс (пластик не содержащий ПВХ)</w:t>
            </w:r>
            <w:r w:rsidRPr="00605970">
              <w:rPr>
                <w:rFonts w:ascii="Times New Roman" w:hAnsi="Times New Roman"/>
                <w:sz w:val="20"/>
                <w:szCs w:val="20"/>
              </w:rPr>
              <w:t xml:space="preserve"> 5710000000000,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Полиэтиленовая тара, поврежденная 5710290313995,      </w:t>
            </w:r>
          </w:p>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Пластмассовая незагрязненная</w:t>
            </w:r>
            <w:r w:rsidRPr="00605970">
              <w:rPr>
                <w:rFonts w:ascii="Times New Roman" w:hAnsi="Times New Roman"/>
                <w:sz w:val="20"/>
                <w:szCs w:val="20"/>
              </w:rPr>
              <w:t xml:space="preserve"> тара, потерявшая потребител</w:t>
            </w:r>
            <w:r>
              <w:rPr>
                <w:rFonts w:ascii="Times New Roman" w:hAnsi="Times New Roman"/>
                <w:sz w:val="20"/>
                <w:szCs w:val="20"/>
              </w:rPr>
              <w:t xml:space="preserve">ьские свойства 5710180013005, </w:t>
            </w:r>
            <w:r w:rsidRPr="00605970">
              <w:rPr>
                <w:rFonts w:ascii="Times New Roman" w:hAnsi="Times New Roman"/>
                <w:sz w:val="20"/>
                <w:szCs w:val="20"/>
              </w:rPr>
              <w:t xml:space="preserve">Древесные отходы    из    натуральной чистой древесины несортированные 1711200001005, </w:t>
            </w:r>
          </w:p>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 xml:space="preserve">Стеклянный бой незагрязненный (исключая бой стекла </w:t>
            </w:r>
            <w:r w:rsidRPr="00605970">
              <w:rPr>
                <w:rFonts w:ascii="Times New Roman" w:hAnsi="Times New Roman"/>
                <w:sz w:val="20"/>
                <w:szCs w:val="20"/>
              </w:rPr>
              <w:t xml:space="preserve">электронно-лучевых   трубок   и люминесцентных ламп) 3140080201995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8650413</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 Де-Кастри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Компания "Эксон Нефтегаз Лимитед", Сахалинский филиал компании "Эксон Мобил"  693000, Сахалинская область, г. Южно-Сахалинск, ул. Сахалинская, 28</w:t>
            </w:r>
          </w:p>
        </w:tc>
      </w:tr>
      <w:tr w:rsidR="00CC4A4F" w:rsidRPr="00DC5106" w:rsidTr="00605970">
        <w:trPr>
          <w:trHeight w:val="876"/>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27-00022</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Склад отработанных ртутных ламп</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Pr>
                <w:rFonts w:ascii="Times New Roman" w:hAnsi="Times New Roman"/>
                <w:sz w:val="20"/>
                <w:szCs w:val="20"/>
              </w:rPr>
              <w:t xml:space="preserve">Ртутные лампы, люминесцентные </w:t>
            </w:r>
            <w:r w:rsidRPr="00605970">
              <w:rPr>
                <w:rFonts w:ascii="Times New Roman" w:hAnsi="Times New Roman"/>
                <w:sz w:val="20"/>
                <w:szCs w:val="20"/>
              </w:rPr>
              <w:t xml:space="preserve">ртутьсодержащие трубки отработанные и брак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3533010013011</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8637419</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пос. Херпучи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"Ресурсы Албазино" г. Хабаровск, ул. Тургенева, 80</w:t>
            </w:r>
          </w:p>
        </w:tc>
      </w:tr>
      <w:tr w:rsidR="00CC4A4F" w:rsidRPr="00DC5106" w:rsidTr="00605970">
        <w:trPr>
          <w:trHeight w:val="805"/>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27-00023</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Склад отработанных аккумуляторов</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Аккумуляторы свинцовые отработанные неповрежденные, с неслитым электролитом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9211010113012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8637419</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пос. Херпучи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"Ресурсы Албазино" г. Хабаровск, ул. Тургенева, 80</w:t>
            </w:r>
          </w:p>
        </w:tc>
      </w:tr>
      <w:tr w:rsidR="00CC4A4F" w:rsidRPr="00DC5106" w:rsidTr="00605970">
        <w:trPr>
          <w:trHeight w:val="860"/>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27-00024</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Склад отработанных покрышек</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Покрышки отработанные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5750020213004</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8637419</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пос. Херпучи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"Ресурсы Албазино" г. Хабаровск, ул. Тургенева, 80</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27-00025</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Склад отработанных нефтепродуктов и нефтесодержащих отходов</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Масла моторные отработанные 5410020102033, Масла индустриальные отработанные 5410020502033,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Мас</w:t>
            </w:r>
            <w:r>
              <w:rPr>
                <w:rFonts w:ascii="Times New Roman" w:hAnsi="Times New Roman"/>
                <w:sz w:val="20"/>
                <w:szCs w:val="20"/>
              </w:rPr>
              <w:t>ла трансмиссионные отработанные</w:t>
            </w:r>
            <w:r w:rsidRPr="00605970">
              <w:rPr>
                <w:rFonts w:ascii="Times New Roman" w:hAnsi="Times New Roman"/>
                <w:sz w:val="20"/>
                <w:szCs w:val="20"/>
              </w:rPr>
              <w:t xml:space="preserve"> 5410020602033,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Масла компрессорные отработанные 5410021102033,</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Масла гидрав</w:t>
            </w:r>
            <w:r>
              <w:rPr>
                <w:rFonts w:ascii="Times New Roman" w:hAnsi="Times New Roman"/>
                <w:sz w:val="20"/>
                <w:szCs w:val="20"/>
              </w:rPr>
              <w:t>лические    отрабо</w:t>
            </w:r>
            <w:r w:rsidRPr="00605970">
              <w:rPr>
                <w:rFonts w:ascii="Times New Roman" w:hAnsi="Times New Roman"/>
                <w:sz w:val="20"/>
                <w:szCs w:val="20"/>
              </w:rPr>
              <w:t>танные, не содержащие галогены 5410021302033,</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Смазочно-охлаждающие масла             для механ</w:t>
            </w:r>
            <w:r>
              <w:rPr>
                <w:rFonts w:ascii="Times New Roman" w:hAnsi="Times New Roman"/>
                <w:sz w:val="20"/>
                <w:szCs w:val="20"/>
              </w:rPr>
              <w:t xml:space="preserve">ической обработки отработанные </w:t>
            </w:r>
            <w:r w:rsidRPr="00605970">
              <w:rPr>
                <w:rFonts w:ascii="Times New Roman" w:hAnsi="Times New Roman"/>
                <w:sz w:val="20"/>
                <w:szCs w:val="20"/>
              </w:rPr>
              <w:t>5410031502033,</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Всплы</w:t>
            </w:r>
            <w:r>
              <w:rPr>
                <w:rFonts w:ascii="Times New Roman" w:hAnsi="Times New Roman"/>
                <w:sz w:val="20"/>
                <w:szCs w:val="20"/>
              </w:rPr>
              <w:t>вающая пленка      из     нефте</w:t>
            </w:r>
            <w:r w:rsidRPr="00605970">
              <w:rPr>
                <w:rFonts w:ascii="Times New Roman" w:hAnsi="Times New Roman"/>
                <w:sz w:val="20"/>
                <w:szCs w:val="20"/>
              </w:rPr>
              <w:t>уловителей (бензиноуловителей) 5460020006033,</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Шлам очистк</w:t>
            </w:r>
            <w:r>
              <w:rPr>
                <w:rFonts w:ascii="Times New Roman" w:hAnsi="Times New Roman"/>
                <w:sz w:val="20"/>
                <w:szCs w:val="20"/>
              </w:rPr>
              <w:t xml:space="preserve">и   трубопроводов и емкостей (бочек, </w:t>
            </w:r>
            <w:r w:rsidRPr="00605970">
              <w:rPr>
                <w:rFonts w:ascii="Times New Roman" w:hAnsi="Times New Roman"/>
                <w:sz w:val="20"/>
                <w:szCs w:val="20"/>
              </w:rPr>
              <w:t>контейн</w:t>
            </w:r>
            <w:r>
              <w:rPr>
                <w:rFonts w:ascii="Times New Roman" w:hAnsi="Times New Roman"/>
                <w:sz w:val="20"/>
                <w:szCs w:val="20"/>
              </w:rPr>
              <w:t xml:space="preserve">еров, цистерн, гудронаторов) от нефти </w:t>
            </w:r>
            <w:r w:rsidRPr="00605970">
              <w:rPr>
                <w:rFonts w:ascii="Times New Roman" w:hAnsi="Times New Roman"/>
                <w:sz w:val="20"/>
                <w:szCs w:val="20"/>
              </w:rPr>
              <w:t xml:space="preserve">5460150104033      </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8637419</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пос. Херпучи</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"Ресурсы Албазино" г. Хабаровск, ул. Тургенева, 80</w:t>
            </w:r>
          </w:p>
        </w:tc>
      </w:tr>
      <w:tr w:rsidR="00CC4A4F" w:rsidRPr="00DC5106" w:rsidTr="00605970">
        <w:trPr>
          <w:trHeight w:val="1653"/>
        </w:trPr>
        <w:tc>
          <w:tcPr>
            <w:tcW w:w="266"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27-00026</w:t>
            </w:r>
            <w:r>
              <w:rPr>
                <w:rFonts w:ascii="Times New Roman" w:hAnsi="Times New Roman"/>
                <w:sz w:val="20"/>
                <w:szCs w:val="20"/>
              </w:rPr>
              <w:t>-Х-00592-250914</w:t>
            </w:r>
          </w:p>
        </w:tc>
        <w:tc>
          <w:tcPr>
            <w:tcW w:w="82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Золошлакоотвал</w:t>
            </w:r>
          </w:p>
        </w:tc>
        <w:tc>
          <w:tcPr>
            <w:tcW w:w="461"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Золошлаковая смесь от сжигания углей практически неопасная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6 1140002205</w:t>
            </w:r>
          </w:p>
        </w:tc>
        <w:tc>
          <w:tcPr>
            <w:tcW w:w="483" w:type="pct"/>
          </w:tcPr>
          <w:p w:rsidR="00CC4A4F" w:rsidRPr="00605970"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08614151051</w:t>
            </w:r>
          </w:p>
        </w:tc>
        <w:tc>
          <w:tcPr>
            <w:tcW w:w="486" w:type="pct"/>
          </w:tcPr>
          <w:p w:rsidR="00CC4A4F" w:rsidRPr="00605970" w:rsidRDefault="00CC4A4F" w:rsidP="00A55CFE">
            <w:pPr>
              <w:spacing w:after="0" w:line="240" w:lineRule="auto"/>
              <w:jc w:val="center"/>
              <w:rPr>
                <w:rFonts w:ascii="Times New Roman" w:hAnsi="Times New Roman"/>
                <w:sz w:val="20"/>
                <w:szCs w:val="20"/>
              </w:rPr>
            </w:pPr>
            <w:r w:rsidRPr="00605970">
              <w:rPr>
                <w:rFonts w:ascii="Times New Roman" w:hAnsi="Times New Roman"/>
                <w:sz w:val="20"/>
                <w:szCs w:val="20"/>
              </w:rPr>
              <w:t>п. Чегдомын-2</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ОАО "Дальневосточное генерирующая компания" филиал "Хабаровская теплосетевая компания" структурное подразделение "Хабаровская ТЭЦ-2" Котельный цех №2 (ОАО "ДГК" филиал "ХТСК" СП "ХТЭЦ-2") 680000, </w:t>
            </w:r>
            <w:r>
              <w:rPr>
                <w:rFonts w:ascii="Times New Roman" w:hAnsi="Times New Roman"/>
                <w:sz w:val="20"/>
                <w:szCs w:val="20"/>
              </w:rPr>
              <w:t>г.Хабаровск, ул.</w:t>
            </w:r>
            <w:r w:rsidRPr="00605970">
              <w:rPr>
                <w:rFonts w:ascii="Times New Roman" w:hAnsi="Times New Roman"/>
                <w:sz w:val="20"/>
                <w:szCs w:val="20"/>
              </w:rPr>
              <w:t>Фрунзе, 49</w:t>
            </w:r>
          </w:p>
        </w:tc>
      </w:tr>
      <w:tr w:rsidR="00CC4A4F" w:rsidRPr="00DC5106" w:rsidTr="00605970">
        <w:trPr>
          <w:trHeight w:val="70"/>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Амурская область</w:t>
            </w:r>
          </w:p>
        </w:tc>
      </w:tr>
      <w:tr w:rsidR="00CC4A4F" w:rsidRPr="00DC5106" w:rsidTr="00A831F9">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28-00005-З</w:t>
            </w:r>
            <w:r>
              <w:rPr>
                <w:rFonts w:ascii="Times New Roman" w:hAnsi="Times New Roman"/>
                <w:sz w:val="20"/>
                <w:szCs w:val="20"/>
              </w:rPr>
              <w:t>-00592-250914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Свалка размещения отходов</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Обрезь кож хромового дубления 30431101294, Обувь кожаная рабочая, утратившая потребительские свойства 40310100524, Отходы коры 30510001214, Кора с примесью земли 30510002294, Горбыль из натуральной чистой древесины 30522001215, Тара деревянная, утратившая потребительские свойства, не загрязненная 40414000515, Прочая продукция из натуральной древесины, утратившая потребительские свойства, незагрязненная 40419000515, Пыль древесная от шлифовки натуральной чистой древесины 30531101424, Обрезь фанеры, содержащей связующие смолы 30531201294, Отходы фанеры и изделий из нее незагрязненные 40421001514, Брак фанеры заготовок, содержащих связующие смолы 30531202294, Опмлки древесно-стружечных и/или древесно-волокнистых плит 30531311434, Стружка древесно-стружечных или древесно-волокнистых плит 30531321224, Обрезки, кусковые отходы древесно-стружечных и/или древесно-волокнистых плит 30531341214, Брак древесно-стружечных и/или древесно-волокнистых плит 30531343204, Отходы древесно-стружечных плит и изделий из них незагрязненные 40422001514, Отходы древесно-волокнистых плит и изделий из них незагрязненные 40423001514, Пыль при изготовлении и обработке древесно-стружечных и/или древесно-волокнистых плит 30531351424, Шлам при изготовлении и обработке древесно-стружечных и/или древесно-волокнистых плит 30531361394, Древесные отходы от сноса и разборки зданий 81210101724, Отходы древесины, пропитанной 5-процентным раствором (</w:t>
            </w:r>
            <w:r w:rsidRPr="00DC5106">
              <w:rPr>
                <w:rFonts w:ascii="Times New Roman" w:hAnsi="Times New Roman"/>
                <w:sz w:val="20"/>
                <w:szCs w:val="20"/>
                <w:lang w:val="en-US"/>
              </w:rPr>
              <w:t>NH</w:t>
            </w:r>
            <w:r w:rsidRPr="00DC5106">
              <w:rPr>
                <w:rFonts w:ascii="Times New Roman" w:hAnsi="Times New Roman"/>
                <w:sz w:val="20"/>
                <w:szCs w:val="20"/>
              </w:rPr>
              <w:t>4)</w:t>
            </w:r>
            <w:r w:rsidRPr="00DC5106">
              <w:rPr>
                <w:rFonts w:ascii="Times New Roman" w:hAnsi="Times New Roman"/>
                <w:sz w:val="20"/>
                <w:szCs w:val="20"/>
                <w:vertAlign w:val="subscript"/>
              </w:rPr>
              <w:t>2</w:t>
            </w:r>
            <w:r w:rsidRPr="00DC5106">
              <w:rPr>
                <w:rFonts w:ascii="Times New Roman" w:hAnsi="Times New Roman"/>
                <w:sz w:val="20"/>
                <w:szCs w:val="20"/>
                <w:lang w:val="en-US"/>
              </w:rPr>
              <w:t>HPO</w:t>
            </w:r>
            <w:r w:rsidRPr="00DC5106">
              <w:rPr>
                <w:rFonts w:ascii="Times New Roman" w:hAnsi="Times New Roman"/>
                <w:sz w:val="20"/>
                <w:szCs w:val="20"/>
                <w:vertAlign w:val="subscript"/>
              </w:rPr>
              <w:t>4</w:t>
            </w:r>
            <w:r w:rsidRPr="00DC5106">
              <w:rPr>
                <w:rFonts w:ascii="Times New Roman" w:hAnsi="Times New Roman"/>
                <w:sz w:val="20"/>
                <w:szCs w:val="20"/>
              </w:rPr>
              <w:t xml:space="preserve"> при производстве спичек 31832001204, Отходы изделий из древесины с масляной пропиткой 40424001514, Отходы изделий из древесины с пропиткой и покрытиями несортированные 40429099514, Опилки и стружки древесные, загрязненные нефтью или нефтепродуктами (содержание нефти или нефтепродуктами менее 15% 91920502394, Опилки разнородной древесины (например, содержащие опилки древесно-стружечных и, или древесно-волокнистых плит) 30531312434, Стружка разнородной древесины (например, содержащая стружку древесно-стружечных и/или древесно-волокнистых плит) 30531322224, Опилки и стружка разнородной древесины (например, содержащие опилки и стружку древесно-стружечных и/или древесно-волокнистых плит) 30531331204, Пыль при обработке разнородной древесины (например, содержащая пыль древесно-стружечных и/или древесно-волокнистых плит) 30531352424, Шлам при обработке разнородной древесины (например, содержащая шлам древесно-стружечных и/или древесно-волокнистых плит) 30531362394, Обрезь разнородной древесины (например, содержащая обрезь древесно-стружечных и/или древесно-волокнистых плит) 30531342214, Отходы бумаги с нанесенным лаком при брошурочно-переплетной и отделочной деятельности 30713101294, Отходы бумажной клеевой ленты при брошюрочно-переплетной и отделочной деятельности 30713102294, Отходы бумаги с клеевым слоем 40529002294, Отходы потребления различных видов картона, кроме чёрного и коричневого цветов 40540101205, Отходы рубероида 82621001514, Отходы толи 82622001514, Отходы бумаги и картона содержащие отходы фотобумаги 40581001294, Зола от сжигания угля 61110001404, Шлак от сжигания угля малоопасный 61120001214, Золошлаковая смесь от сжигания углей малоопасная 61140001204, Зола от сжигания древесного топлива практически на опасная 61190002405, Бой стекла 34190101205, Лом изделий из стекла 45110100205, Отходы асбоцемента в кусковой форме 34642001424, Трубы, муфты из асбоцемента, утратившие потребительские свойства, незагрязненные 45551001514, Листы волнистые и плоские, утратившие потребительские свойства, незагрязненные 45551002514, Лом и отходы прочих изделий из асбоцемента незагрязненные 45551099514, Отходы базальтового волокна и материалов на его основе 457112204, Шлак сварочный 91910002204, Пыль (порошок) от шлифования черных металлов с содержанием металла 50 % и более 36122101424, Отходы продукции из пленкосинтетического картона незагрязненные 43613001204, Отходы битума нефтяного 30824101214, Лом асфальтовых и асфальтобетонных покрытий 83020001714, Отходы резиноасбестовых изделий незагрязненные 45570000714, Отходы фото и кинопленки 41715001294, Отходы пенопласта на основе поливинилхлорида незагрязненные 43510001204, Отходы поливинилхлорида в виде пленки и изделий из нее незагрязненные 43510002294, Отходы поливинилхлорида в виде изделий или лома изделий незагрязненные 43510003514, Отходы стеклолакоткани 45144101294, Отходы из жилищ несортированные (исключая крупногабаритные) 73111001724, Мусор от офисных и бытовых помещений организаций несортированный (исключая крупногабаритный) 73310001724, Мусор от сноса и разборки зданий несортированный 81290101724, Пищевые отходы кухонь и организаций общественного питания несортированные 73610001305, Отходы (мусор) от уборки территории и помещений объектов оптово-розничной торговли продовольственными товарами 73510001725, Отходы (мусор) от уборки территории и помещений объектов оптово-розничной торговли промышленными товарами 73510002725. </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10465000000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поселок Прогресс</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ООО «Жилищный эксплуатационный участок»</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676770, Амурская область,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г. Райчихинск,</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ул. Милицейская, 24</w:t>
            </w:r>
          </w:p>
          <w:p w:rsidR="00CC4A4F" w:rsidRPr="00DC5106" w:rsidRDefault="00CC4A4F" w:rsidP="00A55CFE">
            <w:pPr>
              <w:spacing w:after="0" w:line="240" w:lineRule="auto"/>
              <w:rPr>
                <w:rFonts w:ascii="Times New Roman" w:hAnsi="Times New Roman"/>
                <w:sz w:val="20"/>
                <w:szCs w:val="20"/>
              </w:rPr>
            </w:pPr>
          </w:p>
        </w:tc>
      </w:tr>
      <w:tr w:rsidR="00CC4A4F" w:rsidRPr="00DC5106" w:rsidTr="00A831F9">
        <w:trPr>
          <w:trHeight w:val="1653"/>
        </w:trPr>
        <w:tc>
          <w:tcPr>
            <w:tcW w:w="26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28-00006-Х</w:t>
            </w:r>
            <w:r>
              <w:rPr>
                <w:rFonts w:ascii="Times New Roman" w:hAnsi="Times New Roman"/>
                <w:sz w:val="20"/>
                <w:szCs w:val="20"/>
              </w:rPr>
              <w:t>-00592-250914</w:t>
            </w:r>
          </w:p>
        </w:tc>
        <w:tc>
          <w:tcPr>
            <w:tcW w:w="82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Золоотвал 1</w:t>
            </w:r>
          </w:p>
        </w:tc>
        <w:tc>
          <w:tcPr>
            <w:tcW w:w="461"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Золошлаковая смесь от сжигания углей практически не опасная</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61140002205</w:t>
            </w:r>
          </w:p>
        </w:tc>
        <w:tc>
          <w:tcPr>
            <w:tcW w:w="483"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10465000000</w:t>
            </w:r>
          </w:p>
        </w:tc>
        <w:tc>
          <w:tcPr>
            <w:tcW w:w="486"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поселок Прогресс</w:t>
            </w:r>
          </w:p>
        </w:tc>
        <w:tc>
          <w:tcPr>
            <w:tcW w:w="742"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ОАО «ДГК» филиал «Амурская генерация» СП «Райчихинская ГРЭС»</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676791, Амурская область,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пгт. Прогресс,</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ул. Бурейская, 1</w:t>
            </w:r>
          </w:p>
        </w:tc>
      </w:tr>
      <w:tr w:rsidR="00CC4A4F" w:rsidRPr="00DC5106" w:rsidTr="00605970">
        <w:trPr>
          <w:trHeight w:val="174"/>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Архангельская область</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29-00007-Х-00592-250914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Накопитель обезвоженного осадка с иловых площадок КОС</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(осадки после механической и биологической очистки производственных сточных вод, содержащие опасные компоненты в количестве, соответствующем 4-му классу опасности) 9430000000000</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11430000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 Северодвинск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«ПО «Севмаш»</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164500 г. Северодвинск, Архангельская обл., Архангельское шоссе,д.58</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29-00008-Х-00592-250914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Временный накопитель ТПО</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 xml:space="preserve">Отходы содержащие ртуть (грунт со ртутью)3530000000000, </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Ртутные лампы, люминесцентные ртутьсодержащие трубки, отработанные и брак (в т.ч. бой) 3533010013011,</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(зола, содержащие соли и кадмия) 3130000000000,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солей (соль сернокислого кадмия) 5150000000000,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средств обработки и защиты растений от вредителей (смесь пестицидов)</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 xml:space="preserve">5310000000000, </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Гальванические шламы (шламы из ванн гальванического производства) 5110000000000,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органических галогеносодержащих растворителей, их смесей и других галогенированных жидкостей (отработанный четыреххлористый углерод от химических анализов) 5520000000000,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солей (расплав хлористого бария) 5150000000000,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Опилки древесные, загрязненные минеральными маслами (содержание масел -15% и более)</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17173020104033,</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Шламы нефти и нефтепродуктов (осадок от смотровых ям локомотивного депо) 5460000000000,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мазута-15% и более) 3140230204033,</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-15% и более)3140230304033,</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содержащие хром, несортированные 3531191101013,</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синтетических и минеральных масел (смазки, в том числе канатная смазка) 5410000000000,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5460150104033,</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 15% и более) 5490270101033,</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Шламы, содержащие растворители (шлам от химической очистки одежды с применением тетрахлорэтилена (содержание растворителя 15%и более)) 5540000000000,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лакокрасочных средств (шламы ЛКМ (незатвердевшие с остатками растворителей)) 5550000000000,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Шпалы железнодорожные деревянные, пропитанные антисептическими средствами, отработанные и брак 1712060013013</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11430000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 Северодвинск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«ПО «Севмаш»</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164500 г. Северодвинск, Архангельская обл., Архангельское шоссе,д.58</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29-00009-З-00592-250914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Площадка малотоксичных промышленных отходов (МТПО)</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Другие отходы минерального происхождения (осадок ЛОС электродного производства)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(отходы обмазочной массы электродов)</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(шлам из усреднителя флюсоплавильных печей)3900000000000,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солей (шлам из ванн фосфатирования)5150000000000,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(отходы изоляции на основе ФС)5710000000000,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свойства1470060113004,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Ткани и волокно фильтров, отработанные в процессе очистки нефтесодержащих производственных сточных вод с содержанием нефтепродуктов менее 15%5820000000000,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Опилки древесно-стружечных и/или древесно-волокнистых плит, содержащие связующие смолы в количестве от 0,2 % до 2,5 % включительно</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1712020101014,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Обрезки, кусковые отходы древесно-стружечных и/или древесно-волокнистых плит, содержащих связующие смолы в количестве от 0,2 % до 2,5 % включительно1712020301014,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несортированные1712200001014,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Опилки древесные, загрязненные минеральными маслами (содержание масел – менее 15%)1713020101034,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фотобумаги)1879010001004,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содержащие алюминий (в том числе алюминиевую пыль), несортированные531011101004,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(осадок из отстойника мойки автотранспорта, содержащий нефтепродукты и моющие средства суммарно в количестве менее 10%)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5460000000000,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 (в металлургии)3140020008004,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3140030011004,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базальтового супертонкого волокна (отходы теплоизоляционных покрытий на основе базальтового волокна)3140160301004,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 менее 15%)3140230201034,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 менее 15%)3140230301034,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 (отходы теплоизоляции: плиты ФОВ, асбосилит и т.п.)</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3140370201014,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 асбестовый, незагрязненный опасными веществами3160440104004,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сталеплавильного производства)</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Металлическая дробь с примесью шлаковой корки (дробеструйная обработка)</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3515030108004,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(содержание металла – 50% и более)3515036611004,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(отходы застывшего жидкого стекла от зачистки оборудования (по приготовлению жидкого стекла))3140000000000,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солей (отходы порошковых зарядов огнетушителей)5150000000000,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(несортированные, загрязненные синтетическими и минеральными маслами, масляными эмульсиями,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смазками на нефтяной и масляной основе в количестве менее 15%)3510000000000,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 менее 15%)5490270101034,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Шламы, содержащие растворители (шлам из гидрофильтров окрасочных камер)5540000000000,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(отходы отвержденных шпатлевок)5550000000000,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клея, клеящих веществ, мастик, незатвердевших смол</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5570000000000,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(отходы сферопластика)5710000000000,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(отходы покрытий на основе поливинилхлорида: линолеум, АГАТ и т.п.) 571016000004,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стеклолакоткани (отходы покрытий на основе стеклопластиков)5710320101004,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(текстиль, загрязненный лакокрасочными материалами)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5820000000000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(тара железная, загрязненная засохшими лакокрасочными материалами, не содержащая растворителя и/или тяжелые металлы)3510000000000,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отходы процессов преобразования и синтеза (отходы карбидного ила)</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5990000000000,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на РОС</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9450000000000,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(отходы песчано-гравийной смеси)3140000000000,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зданий912006001004,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(производственный мусор)</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сучьев, ветвей от лесоразработок1730010101005,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Опилки натуральной чистой древесины1711060101005,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керамики3140070201995,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Стеклянный бой, незагрязненный (исключая бой стекла электронно-лучевых и люминесцентных ламп)</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3140080201995,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огнеупорного мертеля</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3140140501995,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кругов3140430201995,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Шкурка шлифовальная, отработанная3140430301995,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(шламы с поддонов установки мойки компонентов)3900000000000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компаунда5710330001005,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формовочных масс (термореактивной пластмассы), затвердевшие (бракованные изделия, литники, облой)</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5710070001005,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твердого полистирола, полистирольной пены или пленки (отходы покрытий ПС)</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5710080001005,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жесткого пенопласта (отходы покрытий, исключая поливинилхлоридные)</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5710120001005,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пластмассовой (синтетической) пленки, незагрязненной5710190001005,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Ионообменные смолы для умягчения воды, отработанные</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5710240201005,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Обрезки резины5750010201005,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Резинометаллические отходы</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5750040101005,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Обрезки и обрывки тканей смешанных5810110801995,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Обрезки и обрывки тканей из полиамидного волокна (капрон, кремнезем)5810110101995,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Обрезки и обрывки тканей льняных5810110601995,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(уличный смет)</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активированного угля, незагрязненного опасными веществами3140170001995,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Цеолит, отработанный при осушке воздуха и газов</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3147030101995</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11730000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 Северодвинск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«ПО «Севмаш»</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164500 г. Северодвинск, Архангельская обл., Архангельское шоссе,д.58</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29-00010-Х-00592-250914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Временная площадка-накопитель под обезвоженный ил и песок КОС </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канализационных очистных сооружений) 9430000000000,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от песколовок) 9430000000000,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оксидов и гидроксидов (карбидный ил) 5130000000000</w:t>
            </w:r>
          </w:p>
          <w:p w:rsidR="00CC4A4F" w:rsidRPr="00DC5106" w:rsidRDefault="00CC4A4F" w:rsidP="00A55CFE">
            <w:pPr>
              <w:spacing w:after="0" w:line="240" w:lineRule="auto"/>
              <w:rPr>
                <w:rFonts w:ascii="Times New Roman" w:hAnsi="Times New Roman"/>
                <w:sz w:val="20"/>
                <w:szCs w:val="20"/>
              </w:rPr>
            </w:pP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11430000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г.Северодвинск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«ЦС «Звездочка» 164509, Архангельская область, г. Северодвинск, проезд Машиностроителей, 12</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29-00011-Х-00592-250914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 xml:space="preserve">Временная площадка-накопитель токсичных промышленных отходов </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 xml:space="preserve">Металлургические шлаки, съемы и пыль (пыль от плазменной газовой резки, сварки и наплавки металлов) </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3120000000000,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Другие отходы минерального происхождения, а также рафинирования продуктов (каталитическая масса отработанная) 3990000000000,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Гальванические шламы (гидроксид алюминия, фосфат алюминия) 5110000000000,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(смазочные материалы отработанные) 5490000000000,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негалогенированных органических растворителей и их смесей (отработанные растворители) 5530000000000,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затвердевших стеклопластиков (отходы стеклопластиков) 5710320001000,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Затвердевшие отходы пластмасс (отходы теплоизоляции, содержащие отвержденные фенолформальдегидные смолы) -3кл. опасности 5710000000000,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Затвердевшие отходы пластмасс (отходы теплоизоляции, содержащие отвержденные фенолформальдегидные смолы) -4кл. опасности 5710000000000,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 xml:space="preserve"> Затвердевшие отходы пластмасс (отходы теплоизоляции, содержащие отвержденные фенолформальдегидные смолы) -3кл. опасности 5710000000000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лакокрасочных средств (шлам очистки окрасочных камер) 5550000000000,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лакокрасочных средств (отходы лакокрасочных материалов) 5550000000000,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(осадок очистных сооружений гальванического производства) 9450000000000</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11430000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 Северодвинск</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ОАО «ЦС «Звездочка» 164509, Архангельская область, г. Северодвинск, проезд Машиностроителей, 12</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29-00012-Х-00592-250914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Отвал вскрышных пород</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Грунт, образовавшийся при проведении работ, незагрязненный опасными веществами 3140110008995,</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 xml:space="preserve">Осадки после механической и биологической                  очистки производственных сточных вод, содержащие опасные компоненты в                    количестве, соответствующем 4-му классу опасности 9430000000000  </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11252000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д.Патракеевка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Открытое акционерное общество «Севералмаз»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163000, РФ, Архангельская область,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Архангельск, ул. Карла Маркса, д. 15;</w:t>
            </w:r>
          </w:p>
          <w:p w:rsidR="00CC4A4F" w:rsidRPr="00605970" w:rsidRDefault="00CC4A4F" w:rsidP="00A55CFE">
            <w:pPr>
              <w:spacing w:after="0" w:line="240" w:lineRule="auto"/>
              <w:rPr>
                <w:rFonts w:ascii="Times New Roman" w:hAnsi="Times New Roman"/>
                <w:sz w:val="20"/>
                <w:szCs w:val="20"/>
              </w:rPr>
            </w:pP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29-00013-Х-00592-250914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Хвостохранилище</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Хвосты обогащения 3140000000000,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 xml:space="preserve">Отходы аспирационных установок 3140000000000  </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11252000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д. Патракеевка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Открытое акционерное общество «Севералмаз»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 xml:space="preserve">163000, РФ, Архангельская область, </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г. Архангельск, ул. Карла Маркса, д. 15</w:t>
            </w:r>
          </w:p>
        </w:tc>
      </w:tr>
      <w:tr w:rsidR="00CC4A4F" w:rsidRPr="00DC5106" w:rsidTr="00605970">
        <w:trPr>
          <w:trHeight w:val="1653"/>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29-00014-З-00592-250914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Полигон твердых бытовых отходов г. Онега</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песка 314023000100,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 3140350201004,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бетонной смеси с содержанием пыли более 30% 3140360108004,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фото- кинопленки, рентгеновские пленки 5710150001004,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Текстиль загрязненный 5820000000000,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(производственный мусор) 9120000000000,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кухонь и предприятий общественного питания 9120100000000,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Электрическое оборудование, приборы, устройства и их части 9210000000000,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Шлак сварочный3140480001994,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9120040001994,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Резиноасбестовые отходы (в том числе изделия отработанные и брак) 5750030001004,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Мусор от ремонтных и строительных работ 9120000000000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Мусор строительный от разборки зданий 120060101004,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Смет с территории организаций, содержащий опасные компоненты в количестве, соответствующему 4-му классу опасности 9120000000000,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асбеста в кусковой форме 3140370201014,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1470060113004,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тканей, старая одежда 5810110001000,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Резиновая списанная спецодежда, спецобувь 5750000000000,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затвердевшего полиэтилена 5810290001000,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из жилищ 9110000000000,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коры 1711010101004,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кора с примесью земли 1711010201004,</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незагрязненные 1871020001000,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Прочие незагрязненные отходы бумаги и картона 1871990001000,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кирпича (включая шамотный кирпич) 3140140001000,</w:t>
            </w:r>
          </w:p>
          <w:p w:rsidR="00CC4A4F" w:rsidRPr="00DC5106" w:rsidRDefault="00CC4A4F" w:rsidP="00A55CFE">
            <w:pPr>
              <w:spacing w:after="0"/>
              <w:rPr>
                <w:rFonts w:ascii="Times New Roman" w:hAnsi="Times New Roman"/>
                <w:sz w:val="20"/>
                <w:szCs w:val="20"/>
              </w:rPr>
            </w:pPr>
            <w:r w:rsidRPr="00DC5106">
              <w:rPr>
                <w:rFonts w:ascii="Times New Roman" w:hAnsi="Times New Roman"/>
                <w:sz w:val="20"/>
                <w:szCs w:val="20"/>
              </w:rPr>
              <w:t>Отходы минерального волокна 3140160001000</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11246000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пос. Покровское</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ООО «Д-Люкс»</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164840 Архангельская обл., г. Онега, пр. Кирова, д.144</w:t>
            </w:r>
          </w:p>
        </w:tc>
      </w:tr>
      <w:tr w:rsidR="00CC4A4F" w:rsidRPr="00DC5106" w:rsidTr="00605970">
        <w:trPr>
          <w:trHeight w:val="987"/>
        </w:trPr>
        <w:tc>
          <w:tcPr>
            <w:tcW w:w="26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29-00015-З-00592-250914</w:t>
            </w:r>
          </w:p>
        </w:tc>
        <w:tc>
          <w:tcPr>
            <w:tcW w:w="820"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Полигон ТБО и ПО г. Коряжмы</w:t>
            </w:r>
          </w:p>
        </w:tc>
        <w:tc>
          <w:tcPr>
            <w:tcW w:w="461"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Захоронение</w:t>
            </w:r>
          </w:p>
        </w:tc>
        <w:tc>
          <w:tcPr>
            <w:tcW w:w="1210" w:type="pct"/>
          </w:tcPr>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свойства1470060113004,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древесных строительных лесоматериалов, в том числе от сноса и разборки  строений1712050001004,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древесины с солевой пропиткой1710000000000,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бумажной клеевой ленты1872010201014,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рубероида</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1872040101014,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толи1872040201014,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Отработанные воздушные фильтры 1870000000000,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 (в металлургии)3140020008004,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Песок и ржавчина от пескоструйной камеры</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Пригар от дробометной установки 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теплоизоляции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менее 50%)3140030011004,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Стеклосмесь 5710000000000,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асбестоцемента в кусковой форме3140120201014,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мела в виде порошка или пыли3140130511004,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шлаковаты</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3140160101004,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базальтового супертонкого волокна</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3140160301004,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форме3140350201004,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бетонной смеси с содержанием пыли более 30%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3140360108004,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 карбоната кальция</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 xml:space="preserve">3160230004000,   </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 известковый 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с примесями или загрязненные опасными веществами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3510000000000,Металлическая тара из-под ЛКМ 3510000000000,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металла 50% и более3515036611004,</w:t>
            </w:r>
          </w:p>
          <w:p w:rsidR="00CC4A4F" w:rsidRPr="00DC5106" w:rsidRDefault="00CC4A4F" w:rsidP="00A55CFE">
            <w:pPr>
              <w:spacing w:after="0" w:line="240" w:lineRule="auto"/>
            </w:pPr>
            <w:r w:rsidRPr="00DC5106">
              <w:rPr>
                <w:rFonts w:ascii="Times New Roman" w:hAnsi="Times New Roman"/>
                <w:sz w:val="20"/>
                <w:szCs w:val="20"/>
              </w:rPr>
              <w:t>Окалина 5490000000000</w:t>
            </w:r>
            <w:r w:rsidRPr="00DC5106">
              <w:rPr>
                <w:rFonts w:ascii="Times New Roman" w:hAnsi="Times New Roman"/>
              </w:rPr>
              <w:t>,</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Шлам от зачистки градирен</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5110000000000,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алюминия с содержанием металла 50% и более3535011611004,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латуни с содержанием металла 50% и более3546031611004,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солей 5150000000000,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Осадок от нейтрализации электролита 5150000000000,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форме5490120001004,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5710000000000,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от демеркуризации ртутьсодержащих приборов</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3530000000000,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от водоэксплуатации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9490000000000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пленкоасбокартона</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5710090201004,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5710160001004,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стеклолактоткани</w:t>
            </w:r>
          </w:p>
          <w:p w:rsidR="00CC4A4F" w:rsidRPr="00DC5106" w:rsidRDefault="00CC4A4F" w:rsidP="00A55CFE">
            <w:pPr>
              <w:tabs>
                <w:tab w:val="left" w:pos="1926"/>
              </w:tabs>
              <w:spacing w:after="0" w:line="240" w:lineRule="auto"/>
              <w:rPr>
                <w:rFonts w:ascii="Times New Roman" w:hAnsi="Times New Roman"/>
                <w:sz w:val="20"/>
                <w:szCs w:val="20"/>
              </w:rPr>
            </w:pPr>
            <w:r w:rsidRPr="00DC5106">
              <w:rPr>
                <w:rFonts w:ascii="Times New Roman" w:hAnsi="Times New Roman"/>
                <w:sz w:val="20"/>
                <w:szCs w:val="20"/>
              </w:rPr>
              <w:t>5710320101004,</w:t>
            </w:r>
            <w:r w:rsidRPr="00DC5106">
              <w:rPr>
                <w:rFonts w:ascii="Times New Roman" w:hAnsi="Times New Roman"/>
                <w:sz w:val="20"/>
                <w:szCs w:val="20"/>
              </w:rPr>
              <w:tab/>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5710990001004,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Резиноасбестовые отходы (в том числе изделия отработанные и брак)</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5750030001004,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Смет из производственных помещений организаций, не вошедший в другие позиции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Смет из производственных помещений, транспортных средств, содержащий опасные компоненты в количестве, соответствующем 4-му классу опасности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9110000000000,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9110010001004,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Смет с территории организаций, содержащий опасные компоненты в количестве, соответствующем 4-му классу опасности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9120040001004,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зданий9120060101004,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от ремонтных и строительных работ</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складских помещений</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Производственный мусор от транспортных предприятий</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Производственный мусор</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из парикмахерских</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незагрязненные опасными веществами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Шлак сварочный3140480001994,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3140430411004,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Пыль гипсовая</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3140380111004,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асбестовой бумаги, отходы асбестовой крошки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3140370301014,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форме3140370201014,</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кухонь и предприятий общественного питания</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кухонь и организаций общественного питания несортированные</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уличный 9120000000000,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9200000000000,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Картриджи отработанные</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9200000000000,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от механической и биологической очистки сточных вод</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9430000000000,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с иловых карт после механической и биологической очистки муниципальных сточных вод, содержащие опасные компоненты в количестве, соответствующем 4-му классу опасности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9490000000000,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Осадок очистных сооружений</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9400000000000,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Осадок с песколовок</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3140000000000,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с решеток от механической и биологической очистки производственных сточных вод, содержащих опасные компоненты в количестве, соответствующем 4-му классу опасности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9490000000000,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с решеток КНС</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9490000000000,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Осадки после механической и биологической очистки производственных сточных вод, содержащий опасные компоненты в количестве, соответствующем 4-му классу опасности</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9490000000000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пункты</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9480000000000,</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товарами9120120001005,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товарами9120110001005,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учебно-воспитательных учреждений9120130001005,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культурно-спортивных учреждений и зрелищных мероприятий9120140001005,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Древесные отходы из натуральной чистой древесины несортированные</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1711200001005,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Отходы из жилищ крупногабаритные</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9110020001005,</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крупногабаритный</w:t>
            </w:r>
          </w:p>
          <w:p w:rsidR="00CC4A4F" w:rsidRPr="00DC5106" w:rsidRDefault="00CC4A4F" w:rsidP="00A55CFE">
            <w:pPr>
              <w:spacing w:after="0" w:line="240" w:lineRule="auto"/>
              <w:rPr>
                <w:rFonts w:ascii="Times New Roman" w:hAnsi="Times New Roman"/>
                <w:sz w:val="20"/>
                <w:szCs w:val="20"/>
              </w:rPr>
            </w:pPr>
            <w:r w:rsidRPr="00DC5106">
              <w:rPr>
                <w:rFonts w:ascii="Times New Roman" w:hAnsi="Times New Roman"/>
                <w:sz w:val="20"/>
                <w:szCs w:val="20"/>
              </w:rPr>
              <w:t>9120050001005</w:t>
            </w:r>
          </w:p>
        </w:tc>
        <w:tc>
          <w:tcPr>
            <w:tcW w:w="483"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A55CFE">
            <w:pPr>
              <w:jc w:val="center"/>
              <w:rPr>
                <w:rFonts w:ascii="Times New Roman" w:hAnsi="Times New Roman"/>
                <w:sz w:val="20"/>
                <w:szCs w:val="20"/>
              </w:rPr>
            </w:pPr>
            <w:r w:rsidRPr="00DC5106">
              <w:rPr>
                <w:rFonts w:ascii="Times New Roman" w:hAnsi="Times New Roman"/>
                <w:sz w:val="20"/>
                <w:szCs w:val="20"/>
              </w:rPr>
              <w:t>11408000</w:t>
            </w:r>
          </w:p>
        </w:tc>
        <w:tc>
          <w:tcPr>
            <w:tcW w:w="486" w:type="pct"/>
          </w:tcPr>
          <w:p w:rsidR="00CC4A4F" w:rsidRPr="00DC5106" w:rsidRDefault="00CC4A4F" w:rsidP="00A55CFE">
            <w:pPr>
              <w:rPr>
                <w:rFonts w:ascii="Times New Roman" w:hAnsi="Times New Roman"/>
                <w:sz w:val="20"/>
                <w:szCs w:val="20"/>
              </w:rPr>
            </w:pPr>
            <w:r w:rsidRPr="00DC5106">
              <w:rPr>
                <w:rFonts w:ascii="Times New Roman" w:hAnsi="Times New Roman"/>
                <w:sz w:val="20"/>
                <w:szCs w:val="20"/>
              </w:rPr>
              <w:t>г. Коряжма</w:t>
            </w:r>
          </w:p>
        </w:tc>
        <w:tc>
          <w:tcPr>
            <w:tcW w:w="742" w:type="pct"/>
          </w:tcPr>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Муниципальное унитарное предприятие г. Коряжмы Архангельской области «Полигон»</w:t>
            </w:r>
          </w:p>
          <w:p w:rsidR="00CC4A4F" w:rsidRPr="00605970" w:rsidRDefault="00CC4A4F" w:rsidP="00A55CFE">
            <w:pPr>
              <w:spacing w:after="0" w:line="240" w:lineRule="auto"/>
              <w:rPr>
                <w:rFonts w:ascii="Times New Roman" w:hAnsi="Times New Roman"/>
                <w:sz w:val="20"/>
                <w:szCs w:val="20"/>
              </w:rPr>
            </w:pPr>
            <w:r w:rsidRPr="00605970">
              <w:rPr>
                <w:rFonts w:ascii="Times New Roman" w:hAnsi="Times New Roman"/>
                <w:sz w:val="20"/>
                <w:szCs w:val="20"/>
              </w:rPr>
              <w:t>165651, г. Коряжма Архангельской области, ул. Лермонтова, д. 31</w:t>
            </w:r>
          </w:p>
        </w:tc>
      </w:tr>
      <w:tr w:rsidR="00CC4A4F" w:rsidRPr="00DC5106" w:rsidTr="00605970">
        <w:trPr>
          <w:trHeight w:val="137"/>
        </w:trPr>
        <w:tc>
          <w:tcPr>
            <w:tcW w:w="5000" w:type="pct"/>
            <w:gridSpan w:val="8"/>
          </w:tcPr>
          <w:p w:rsidR="00CC4A4F" w:rsidRPr="00520E14" w:rsidRDefault="00CC4A4F" w:rsidP="00A55CFE">
            <w:pPr>
              <w:spacing w:after="0" w:line="240" w:lineRule="auto"/>
              <w:jc w:val="center"/>
              <w:rPr>
                <w:rFonts w:ascii="Times New Roman" w:hAnsi="Times New Roman"/>
                <w:sz w:val="20"/>
                <w:szCs w:val="20"/>
              </w:rPr>
            </w:pPr>
            <w:r>
              <w:rPr>
                <w:rFonts w:ascii="Times New Roman" w:hAnsi="Times New Roman"/>
                <w:sz w:val="20"/>
                <w:szCs w:val="20"/>
              </w:rPr>
              <w:t>Астраханская область</w:t>
            </w:r>
          </w:p>
        </w:tc>
      </w:tr>
      <w:tr w:rsidR="00CC4A4F" w:rsidRPr="00DC5106" w:rsidTr="00826E0F">
        <w:trPr>
          <w:trHeight w:val="1653"/>
        </w:trPr>
        <w:tc>
          <w:tcPr>
            <w:tcW w:w="266"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30-00006-З-00592-250914</w:t>
            </w:r>
          </w:p>
        </w:tc>
        <w:tc>
          <w:tcPr>
            <w:tcW w:w="820"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Полигон твердых бытовых отходов</w:t>
            </w: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tc>
        <w:tc>
          <w:tcPr>
            <w:tcW w:w="461"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tc>
        <w:tc>
          <w:tcPr>
            <w:tcW w:w="1210"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(автомобильные воздушные фильтры отработанные, неразобранные) код по ФККО 9200000000000, Прочие коммунальные отходы (мусор уличный) код по ФККО 9900000000000, Мусор от бытовых помещений, организаций несортированный  (исключая крупногабаритный) код по ФККО 9120040001004, Отходы рубероида, код по ФККО 1872040101014, Отходы асбоцемента в кусковой форме код по ФККО 3140120201014, Мусор строительный от разборки зданий кодж по ФККО 9120060101004, Резиноасбестовые отходы (в том числе изделия отработанные и брак) код по ФККО 5750030001004, Отходы  обработки и переработки древесины (отработанные опилки с лизолом) код по ФККО 1710000000000, Отходы битума, асфальта в твердой форме код по ФККО 5490120001004, Отходы стеклолакоткани код по ФККО 5710320101004, Разнородные отходы  бумаги и картона (например, содержащие отходы фотобумаги) код по ФККО 1879010001001, Отходы минерального происхождения (отходы соли) код по ФККО 3000000000000, Пыль древесная от шлифовки натуральной чистой древесины код по ФККО 1711070011004, Обрезь фанеры, содержащей связующие смолы в количестве от 0,2% до 2,5% включительно код по ФККО 1712010101014, Опилки древесно-стружечных и/или древесно-волокнистых плит, содержащие связующие смолы в количестве от 0,2% до 2,5% включительно код по ФККО 1712020101014, Стружка древесно-стружечных и/или древесно-волокнистых плит, содержащая связующие смолы в количестве от 0,2% до 2,5% включительно код по ФККО 171202020104, Обрезки, кусковые отходы древесно-стружечных и/или древесно-волокнистых плит, содержащих связующие смолы в количестве от 0,2% до 2,5% включительно, Древесно-стружечные и/или древесно-волокнистые плиты, содержащие связующие смолы в количестве от 0,2% до 2,5% включительно, некондиционные, брак код по ФККО 1712020401014, Отходы древесных строительных лесоматериалов, в том числе от сноса и разборки строений код по ФККО 1712050001004, Пыль от обработки разнородной древесины (например, содержащая пыль древесно-стружечных и/или древесно-волдокнистых плит) код по ФККО 1719010411004, Твердые коммунальные отходы (отходы от гостиниц) код по ФККО 9100000000000, Отходы коры код по ФККО 1711010101004, Отходы фотобумаги код по ФККО 1872020001014, Отходы толи  код по ФККО 1872040201014, Песок, загрязненный маслами (содержание масел менее 15%) - шлам моечных растворов код по ФККО 3140230301034, Пыль (или порошок) от шлифования черных металлов с содержанием металла 50% и более код по ФККО 3515036611004, Отходы затвердевшего поливинилхлорида и пенопласта на его базе код по ФККО 5710160001004, Отходы шлаковаты код по ФККО 3140160101004, Отходы асфальтобетона и/или асфальтобетонной смеси в кусковой форме код по ФККО 3140350201004, Отходы асбеста в кусковой форме код по ФККО 3140370201014, Обувь кожаная рабочая, потерявшая потребительские свойства код по ФККО 1470060113004, Шлак сварочный код по ФККО 3140480001994, Золошлаки от сжигания углей (Березовский) код по ФККО 3130020201004, Угольные фильтры отработанные, загрязненные минеральными маслами (содержание масла - менее 15%) код по ФККО 3148020201034, Обтирочный материал, загрязненный маслами (содержание масел менее 15%)  код по ФККО 5490270101034</w:t>
            </w:r>
          </w:p>
        </w:tc>
        <w:tc>
          <w:tcPr>
            <w:tcW w:w="483"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отсуствует</w:t>
            </w:r>
          </w:p>
          <w:p w:rsidR="00CC4A4F" w:rsidRPr="00DC5106" w:rsidRDefault="00CC4A4F" w:rsidP="00826E0F">
            <w:pPr>
              <w:spacing w:after="0" w:line="240" w:lineRule="auto"/>
              <w:rPr>
                <w:rFonts w:ascii="Times New Roman" w:hAnsi="Times New Roman"/>
                <w:sz w:val="20"/>
                <w:szCs w:val="20"/>
              </w:rPr>
            </w:pPr>
          </w:p>
        </w:tc>
        <w:tc>
          <w:tcPr>
            <w:tcW w:w="532"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12519</w:t>
            </w:r>
          </w:p>
          <w:p w:rsidR="00CC4A4F" w:rsidRPr="00DC5106" w:rsidRDefault="00CC4A4F" w:rsidP="00826E0F">
            <w:pPr>
              <w:spacing w:after="0" w:line="240" w:lineRule="auto"/>
              <w:rPr>
                <w:rFonts w:ascii="Times New Roman" w:hAnsi="Times New Roman"/>
                <w:sz w:val="20"/>
                <w:szCs w:val="20"/>
              </w:rPr>
            </w:pPr>
          </w:p>
        </w:tc>
        <w:tc>
          <w:tcPr>
            <w:tcW w:w="486"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г. Знаменск Астраханской области</w:t>
            </w:r>
          </w:p>
        </w:tc>
        <w:tc>
          <w:tcPr>
            <w:tcW w:w="742"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Муниципальное предприятие "Капьяржилкомхоз" МО "ЗАТО Знаменск Астраханской области", 416540, Астраханская область, г. Знаменск, ул. Астраханская, 1а</w:t>
            </w:r>
          </w:p>
          <w:p w:rsidR="00CC4A4F" w:rsidRPr="00DC5106" w:rsidRDefault="00CC4A4F" w:rsidP="00826E0F">
            <w:pPr>
              <w:spacing w:after="0" w:line="240" w:lineRule="auto"/>
              <w:rPr>
                <w:rFonts w:ascii="Times New Roman" w:hAnsi="Times New Roman"/>
                <w:sz w:val="20"/>
                <w:szCs w:val="20"/>
              </w:rPr>
            </w:pPr>
          </w:p>
        </w:tc>
      </w:tr>
      <w:tr w:rsidR="00CC4A4F" w:rsidRPr="00DC5106" w:rsidTr="00826E0F">
        <w:trPr>
          <w:trHeight w:val="278"/>
        </w:trPr>
        <w:tc>
          <w:tcPr>
            <w:tcW w:w="266"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30-00007-З-00592-250914</w:t>
            </w:r>
          </w:p>
        </w:tc>
        <w:tc>
          <w:tcPr>
            <w:tcW w:w="820"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Свалка твердых бытовых отходов</w:t>
            </w: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tc>
        <w:tc>
          <w:tcPr>
            <w:tcW w:w="461"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tc>
        <w:tc>
          <w:tcPr>
            <w:tcW w:w="1210"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(сключая крупногабаритный) код по ФККО 912004 001004, Затвердевшие отходы код по ФККО 5710000000000, Мусор строительный  код по ФККО 9120060001000, Обтирочный материал, загрязненный маслами (содержание масел менее 15%) код по ФККО 5490270101034, Окалина замасленная (содержание масла менее 15 %) код по ФККО 5490300104034, Опилки древесные, загрязненные бензином (содержание бензин - менее 15 %) код по ФККО 1713030101034, Опилки древесные, загрязненные минеральныи маслами (содержание масел - менее 15 %) код по ФККО 1713020101034, Отходы из жилищ несортированные (исключая крупногабаритные) код по ФККО 9110010001004, Пенька промаслення (содержание масла менее 15 %) код по ФККО 5490300201034, Песок, загрязненный мазутом (содержание мазута - менее 15%) код по ФККО 3140230201034, Сальниковая набивка асбесто-графитовая, промасленная (содержание масла менее 15%) код по ФККО 5490300301034, Стружка древесная, загрязненная бензином (содержание бензина - менее 15%) код по ФККО 1713030201034, Стружка древесная, загрязненная минеральными маслами (содержание масел - менее 15%) код по ФККО 1713020201034</w:t>
            </w:r>
          </w:p>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Твердые отходы резины, код код по ФККО 5750010001000, Прочие коммунальные отходы (мусор уличный) код по ФККО 9900000000000,  Отходы потребления на производстве, подобные коммунальным  код по ФККО 9120000000000 , Пыль щебеночная код по ФККО 3140090111004, Пыль кирпичная код по ФККО 3140140211004, Песок, загрязненный маслами (содержание масел - менее 15%) код по ФККО 3140230301034, Песок, загязненный бензином (количество бензина - менее 15 %) 3140230401034</w:t>
            </w:r>
          </w:p>
        </w:tc>
        <w:tc>
          <w:tcPr>
            <w:tcW w:w="483"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Отсутствует</w:t>
            </w: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tc>
        <w:tc>
          <w:tcPr>
            <w:tcW w:w="532"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12610459</w:t>
            </w:r>
          </w:p>
          <w:p w:rsidR="00CC4A4F" w:rsidRPr="00DC5106" w:rsidRDefault="00CC4A4F" w:rsidP="00826E0F">
            <w:pPr>
              <w:spacing w:after="0" w:line="240" w:lineRule="auto"/>
              <w:rPr>
                <w:rFonts w:ascii="Times New Roman" w:hAnsi="Times New Roman"/>
                <w:sz w:val="20"/>
                <w:szCs w:val="20"/>
              </w:rPr>
            </w:pPr>
          </w:p>
        </w:tc>
        <w:tc>
          <w:tcPr>
            <w:tcW w:w="486"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с. Тумак Астраханской области</w:t>
            </w:r>
          </w:p>
        </w:tc>
        <w:tc>
          <w:tcPr>
            <w:tcW w:w="742"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ООО "Единый санитарно-эпидемиологический комплекс", 414041, г. Астрахань, ул.Белгороджская, д. 1 корпус 4, литер А, помещение 157</w:t>
            </w: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p w:rsidR="00CC4A4F" w:rsidRPr="00DC5106" w:rsidRDefault="00CC4A4F" w:rsidP="00826E0F">
            <w:pPr>
              <w:spacing w:after="0" w:line="240" w:lineRule="auto"/>
              <w:rPr>
                <w:rFonts w:ascii="Times New Roman" w:hAnsi="Times New Roman"/>
                <w:sz w:val="20"/>
                <w:szCs w:val="20"/>
              </w:rPr>
            </w:pPr>
          </w:p>
        </w:tc>
      </w:tr>
      <w:tr w:rsidR="00CC4A4F" w:rsidRPr="00DC5106" w:rsidTr="00826E0F">
        <w:trPr>
          <w:trHeight w:val="1653"/>
        </w:trPr>
        <w:tc>
          <w:tcPr>
            <w:tcW w:w="266"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30-00008-З-00592-250914</w:t>
            </w:r>
          </w:p>
        </w:tc>
        <w:tc>
          <w:tcPr>
            <w:tcW w:w="820"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 xml:space="preserve">Полигон твердых бытовых отходов </w:t>
            </w:r>
          </w:p>
        </w:tc>
        <w:tc>
          <w:tcPr>
            <w:tcW w:w="461"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захоронние отходов</w:t>
            </w:r>
          </w:p>
        </w:tc>
        <w:tc>
          <w:tcPr>
            <w:tcW w:w="1210"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Отходы органические природного происхождения (животного и растительного) код по ФККО 1000000000000, Отходы производства пищевых и вкусовых продуктов код по ФККО 1100000000000, Пыль солодовая код по ФККО 1114020011994, Пыль кофейная код по ФККО 1140010111004, Пыль чайная код по ФККО 1140020211004, Отходы пряностей в виде пыли или порошка код по ФККО 1140150101004, Отходы производства кормов код по ФККО 1170000000000, Пыль комбикормовая код по ФККО 1171050011004, Отходы растительных  и животных жировых продуктов код по ФККО 1200000000000, Отходы растительных жиров код по ФККО 1230030000004, Отходы животных жиров код по ФККО 1230040000004, Отходы шквары код по ФККО 1230050001004, Эмульсии и смеси, содержащие растительные и животные жировые продукты код по ФККО 1250000000000, Отходы из жироотделителей, содержащие растительные жировые продукты код по ФККО 1250010000004, Отходы из жироотделителей, содержащие животные жировые продукты код по ФККО 1250020000004, Отходы продуктов из  растительных и животных жиров, включая просроченные продукты код по ФККО 1260000000000, Масла растительные отработанные код по ФККО 1260020002004, Отходы от зачистки растительных и животных жиров код по ФККО 1260050000004, Отходы производства молочных продуктов код по ФККО 1280000000000, Остатки рафинирования при производстве и переработке растительных и животных жиров код по ФККО 1290000000000,</w:t>
            </w:r>
          </w:p>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Отходы отбеливающей глины, содержащей масла код по ФККО 1290010000004, Отходы содержания, убоя и переработки животных и птиц (включая отходы рыбы и иных морепродуктов) код по ФККО 1300000000000, Отходы содержания животных и птиц код по ФККО 1310000000000, Отходы перьев и пуха код по ФККО 1320070001004, Отходы переработки рыбы и других морепродуктов код по ФККО 1350000000000, Отходы шкур, мехов и кожи код по ФККО 1400000000000, Отходы щетино-щеточного производства код по ФККО 1430000000000, Отходы дубилен (кроме дубящих веществ) код по ФККО 1440000000000, Отходы кожи код по ФККО 1470000000000, Обувь кожаная рабочая, потерявшая потребительские свойства</w:t>
            </w:r>
            <w:r w:rsidRPr="00DC5106">
              <w:rPr>
                <w:rFonts w:ascii="Times New Roman" w:hAnsi="Times New Roman"/>
                <w:sz w:val="20"/>
                <w:szCs w:val="20"/>
              </w:rPr>
              <w:tab/>
              <w:t xml:space="preserve"> код по ФККО 1470060113004, Древесные отходы код по ФККО 1700000000000, Отходы обработки натуральной чистой древесины, незагрязненные опасными веществами код по ФККО 17110000 00000, Отходы коры код по ФККО 1711010101004,  Кора с примесью земли код по ФККО 1711010201004, Пыль древесная от шлифовки натуральной чистой древесины код по ФККО 1711070011004,  Древесные отходы с пропиткой и покрытиями, незагрязненные опасными веществами код по ФККО 1712000000000,  Обрезь фанеры, содержащей связующие смолы в количестве от 0,2% до 2,5% включительно код по ФККО 1712010101014,  Брак фанерных заготовок, содержащих связующие смолы в количестве от 0,2% до 2,5% включительно код по ФККО 1712010201014,  Опилки древесно-стружечных и/или древесно-волокнистых плит, содержащие связующие смолы в количестве от 0,2% до 2,5% включительно код по ФККО 1712020101014, Стружка древесно-стружечных и/или древесно-волокнистых плит, содержащая связующие смолы в количестве от 0,2% до 2,5% включительно код по ФККО 1712020201014, Обрезки, кусковые отходы древесно-стружечных и/или древесно-волокнистых плит, содержащих связующие смолы в количестве от 0,2% до 2,5% включительно код по ФККО 1712020301014, </w:t>
            </w:r>
          </w:p>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Древесно-стружечные и/или древесно-волокнистые плиты, содержащие связующие смолы в количестве от 0,2% до 2,5% включительно, некондиционные, брак код по ФККО 1712020401014, Пыль при изготовлении и обработке древесно-стружечных и/или древесно-волокнистых плит, содержащих связующие смолы в количестве от 0,2% до 2,5% включительно код по ФККО 1712020511014, Шлам при изготовлении и обработке древесно-стружечных и/или древесно-волокнистых плит, содержащих связующие смолы в количестве от 0,2% до 2,5% включительно код по ФККО 171202 0604014, Отходы древесных строительных лесоматериалов, в том числе от сноса и разборки строенийкод по ФККО 1712050001004, Отходы древесины с солевой пропиткой код по ФККО 1712070001000, Отходы древесины, пропитанной 5-процентным раствором (NH4)2HPO4 (производство спичек) код по ФККО 1712070101014, Отходы древесины с масляной пропиткой код по ФККО 1712080001014, Древесные отходы с пропиткой и покрытиями несортированные код по ФККО 17122000 01014, Опилки и стружки древесные, загрязненные преимущественно органическими веществами (минеральные масла, лаки, растворители) код по ФККО 1713000000000, Опилки древесные, загрязненные минеральными маслами (содержание масел – менее 15%) код по ФККО 1713020101034, Стружка древесная, загрязненная минеральными маслами (содержание масел – менее 15%) код по ФККО 1713020201034, Прочие отходы обработки и переработки древесины код по ФККО 1719000000000, Разнородные древесные отходы код по ФККО 1719010001000, Опилки разнородной древесины (например, содержащие опилки древесно-стружечных и/или древесно-волокнистых плит) код по ФККО 1719010101004, Стружка разнородной древесины (например, содержащая стружку древесно-стружечных и/или древесно-волокнистых плит) код по ФККО 1719010201004, Опилки и стружки разнородной древесины (например, содержащие опилки и стружку древесно-стружечных и/или древесно-волокнистых плит) код по ФККО 1719010301004, Пыль от обработки разнородной древесины (например, содержащая пыль древесно-стружечных и/или древесно-волокнистых плит) код по ФККО 1719010411004, Шлам от обработки разнородной древесины (например, содержащий шлам древесно-стружечных и/или древесно-волокнистых плит) код по ФККО 1719010504004,  Обрезь разнородной древесины (например, содержащая обрезь древесно-стружечных и/или древесно-волокнистых плит) код по ФККО 1719010601004,  Отходы целлюлозы, бумаги и картона код по ФККО 1800000000000, Отходы рубероида, толи и бумаги, пропитанной битумом код по ФККО 1872040001000,  Отходы рубероида код по ФККО 1872040101014,  Оходы толи код по ФККО 1872040201014, Прочие отходы бумаги и картона код по ФККО 1879000000000, Разнородные отходы бумаги и картона (например, содержащие отходы фотобумаги) код по ФККО 1879010001004, Другие отходы от переработки продуктов животного и растительного происхождения код по ФККО 1900000000000,</w:t>
            </w:r>
          </w:p>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 xml:space="preserve">Другие отходы от переработки и рафинирования продуктов растительного происхождения код по ФККО 1980000000000, Другие отходы от переработки и рафинирования продуктов животного происхождения код по ФККО 1990000000000,  Отходы минерального происхождения код по ФККО 3000000000000,  Печной бой, металлургический и литейный щебень (брак) код по ФККО 3110000000000, </w:t>
            </w:r>
          </w:p>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код по ФККО 3130000000000,</w:t>
            </w:r>
          </w:p>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 xml:space="preserve">Золошлаки от сжигания углей (Березовский) код по ФККО 3130020201004,  Прочие твердые минеральные отходы код по ФККО 3140000000000,  Отходы песка очистных и пескоструйных устройств (в металлургии) код по ФККО 3140020008004,  Абразивная пыль и порошок от шлифования черных металлов (с содержанием металла менее 50%) код по ФККО 314003001100 4,  Отходы керамзита код по ФККО 31400600 01000, Пыль керамзитовая код по ФККО 3140060111004, Отходы керамики код по ФККО 31400700 01000, </w:t>
            </w:r>
          </w:p>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Пыль керамическая код по ФККО 3140070111004,  Стеклянные отходыкод по ФККО 31400800 01000,  Пыль стекляннаякод по ФККО 3140080111004, Отходы асбоцемента код по ФККО 3140120001000,  Отходы асбоцемента в кусковой форме код по ФККО 3140120201014,  Отходы известняка и доломит код по ФККО 3140130001000,  Пыль известковая и доломитовая код по ФККО 3140130111004,  Отходы мела в виде порошка или пыли код по ФККО 3140130511004,  Отходы кирпича (включая шамотный кирпич) код по ФККО 3140140001000,  Пыль кирпичная код по ФККО 3140140211004,  Отходы минерального волокна код по ФККО 31401600 01000,  Отходы шлаковаты код по ФККО 3140160101004,  Пыль от шлаковаты код по ФККО 3140160211004,  Отходы базальтового супертонкого волокнакод по ФККО 3140160301004,  Отходы каменного угля код по ФККО 3140210001000,</w:t>
            </w:r>
          </w:p>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Пыль каменноугольная код по ФККО 3140210111004, Отходы бетона, железобетона 3140270001000, Пыль бетонная код по ФККО 3140270311004, Отходы древесного угля код по ФККО 3140340008000,  Пыль древесного угля код по ФККО 3140340111004, Отходы асфальтобетона и асфальтобетонной смеси код по ФККО 3140350001000,  Отходы асфальтобетона и/или асфальтобетонной смеси в виде пыли код по ФККО 3140350111004, Отходы асфальтобетона и/или асфальтобетонной смеси в кусковой форме код по ФККО 3140350201004,  Отходы бетонной смеси код по ФККО 3140360008000, Отходы бетонной смеси с содержанием пыли более 30% код по ФККО 3140360108004, Отходы асбеста код по ФККО 3140370001000, Отходы асбеста в кусковой форме код по ФККО 3140370201014, Отходы асбестовой бумаги код по ФККО 3140370301014,  Отходы гипса код по ФККО 3140380001000,  Пыль гипсовая код по ФККО 3140380111004, Отходы абразивных материалов и инструментов код по ФККО 3140430001000, Отходы абразивных материалов в виде пыли и порошка код по ФККО 3140430411004,  Фильтровочные и поглотительные отработанные массы, незагрязненные опасными веществами код по ФККО 31470000 00000, Минеральные шламы код по ФККО 3160000000000, Шлам асбестовый код по ФККО 31604400 04000, Шлам асбестовый, незагрязненный опасными веществами код по ФККО 31604401 04004, Другие отходы минерального происхождения код по ФККО 39000000 00000, Другие отходы минерального происхождения, а также отходы рафинирования продуктов код по ФККО 3990000000000, Отходы переработки нефти, угля, газа, горючих сланцев и торфа код по ФККО 5400000000000, Отходы битума, асфальта в твердой форме код по ФККО 5490120001004, Отходы твердых производственных материалов, загрязненные нефтяными и минеральными жировыми продуктами код по ФККО 5490300000000, Сальниковая набивка асбесто-графитовая, промасленная (содержание масла менее 15%) код по ФККО 5490300301034, Отходы лакокрасочных средств код по ФККО 5550000000000, Отходы клея, клеящих веществ, мастик, незатвердевших смол код по ФККО 5570000000000, Отходы гигиенических средств код по ФККО 5660000000000, Отходы полимерных материалов код по ФККО 5700000000000, Затвердевшие отходы пластмасс код по ФККО 5710000000000, Отходы пленкосинтетического картона код по ФККО 5710090101004, Отходы пленкоасбокартона код по ФККО 5710090201004, Отходы фото - и кинопленки, рентгеновской пленки код по ФККО 5710150001004, Отходы затвердевшего поливинилхлорида и пенопласта на его базекод по ФККО 5710160001004, Отходы стеклолакоткани код по ФККО 5710320101004, Отходы смеси затвердевших разнородных пластмасс код по ФККО 5710990001004, Отходы незатвердевших пластмасс, формовочных масс и компонентов код по ФККО 5720000000000, Шламы и эмульсии полимерных материалов код по ФККО 5730000000000, Отходы резины, включая старые шины код по ФККО 5750000000000, Резиноасбестовые отходы (в том числе изделия отработанные и брак) код по ФККО 5750030001004, Резиновые шламы и эмульсии код по ФККО 5770000000000, Остатки полимерных материалов в размельчителях код по ФККО 5780000000000, Отходы полимерных материалов из размалывающих устройств (легкие фракции) код по ФККО 5780010001004, Пыль полимерных материалов с фильтров размалывающих устройств код по ФККО 5780020011004, Отходы текстильного производства, производства волокон код по ФККО 5800000000000, Текстильные отходы и шламы код по ФККО 5810000000000, Текстиль, загрязненный код по ФККО 5820000000000, Пыль хлопковая код по ФККО 5810061111004, Лабораторные отходы и остатки химикалиев код по ФККО 59300000 00000, Отходы чистящих и моющих средств код по ФККО 5940000000000, Отходы катализаторов и контактных масс, не вошедших в другие пункты код по ФККО 5950000000000, Сорбенты, не вошедшие в другие пункты код по ФККО 5960000000000, Отходы коммунальные код по ФККО 9000000000000, Твердые коммунальные отходы код по ФККО 9100000000000, Отходы из жилищ код по ФККО 9110000000000, Отходы из жилищ несортированные (исключая крупногабаритные) код по ФККО 9110010001004, Отходы потребления на производстве, подобные коммунальным код по ФККО 9120000000000, Мусор от бытовых помещений организаций несортированный (исключая крупногабаритный) код по ФККО 9120040001004, Мусор строительный код по ФККО 9120060001000, Мусор строительный от разборки зданий код по ФККО 9120060101004, 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проводники код по ФККО 9230000000000, Отходы от водоподготовки, обработки сточных вод и использования воды код по ФККО 9400000000000, Отходы (осадки) при подготовке воды код по ФККО 9410000000000, Отходы (осадки) при механической и биологической очистке сточных вод код по ФККО 9430000000000, Отходы (осадки) от реагентной очистки сточных вод код по ФККО 9450000000000, Отходы (осадки) при промывке канализационных сетей код по ФККО 9470000000000, Отходы (осадки) при обработке сточных вод, не вошедшие в другие позиции 9480000000000, Отходы от водоэксплуатации код по ФККО 9490000000000, Прочие коммунальные отходы код по ФККО 9900000000000</w:t>
            </w:r>
          </w:p>
        </w:tc>
        <w:tc>
          <w:tcPr>
            <w:tcW w:w="483"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12230836001</w:t>
            </w:r>
          </w:p>
          <w:p w:rsidR="00CC4A4F" w:rsidRPr="00DC5106" w:rsidRDefault="00CC4A4F" w:rsidP="00826E0F">
            <w:pPr>
              <w:spacing w:after="0" w:line="240" w:lineRule="auto"/>
              <w:rPr>
                <w:rFonts w:ascii="Times New Roman" w:hAnsi="Times New Roman"/>
                <w:sz w:val="20"/>
                <w:szCs w:val="20"/>
              </w:rPr>
            </w:pPr>
          </w:p>
        </w:tc>
        <w:tc>
          <w:tcPr>
            <w:tcW w:w="486"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с. Маячное Красноярского района Астраханской области</w:t>
            </w:r>
          </w:p>
        </w:tc>
        <w:tc>
          <w:tcPr>
            <w:tcW w:w="742" w:type="pct"/>
          </w:tcPr>
          <w:p w:rsidR="00CC4A4F" w:rsidRPr="00DC5106" w:rsidRDefault="00CC4A4F" w:rsidP="00826E0F">
            <w:pPr>
              <w:spacing w:after="0" w:line="240" w:lineRule="auto"/>
              <w:rPr>
                <w:rFonts w:ascii="Times New Roman" w:hAnsi="Times New Roman"/>
                <w:sz w:val="20"/>
                <w:szCs w:val="20"/>
              </w:rPr>
            </w:pPr>
            <w:r w:rsidRPr="00DC5106">
              <w:rPr>
                <w:rFonts w:ascii="Times New Roman" w:hAnsi="Times New Roman"/>
                <w:sz w:val="20"/>
                <w:szCs w:val="20"/>
              </w:rPr>
              <w:t>МУП с.Красный Яр «АвангардЪ», 416150, Астраханская область, Красноярский район, с. Красный Яр, ул. Розы Люксембург, 12 А</w:t>
            </w:r>
          </w:p>
        </w:tc>
      </w:tr>
      <w:tr w:rsidR="00CC4A4F" w:rsidRPr="00DC5106" w:rsidTr="00826E0F">
        <w:trPr>
          <w:trHeight w:val="1653"/>
        </w:trPr>
        <w:tc>
          <w:tcPr>
            <w:tcW w:w="266" w:type="pct"/>
          </w:tcPr>
          <w:p w:rsidR="00CC4A4F" w:rsidRPr="00826E0F" w:rsidRDefault="00CC4A4F" w:rsidP="00826E0F">
            <w:pPr>
              <w:spacing w:after="0" w:line="240" w:lineRule="auto"/>
              <w:rPr>
                <w:rFonts w:ascii="Times New Roman" w:hAnsi="Times New Roman"/>
                <w:sz w:val="20"/>
                <w:szCs w:val="20"/>
              </w:rPr>
            </w:pPr>
            <w:r w:rsidRPr="00826E0F">
              <w:rPr>
                <w:rFonts w:ascii="Times New Roman" w:hAnsi="Times New Roman"/>
                <w:sz w:val="20"/>
                <w:szCs w:val="20"/>
              </w:rPr>
              <w:t>30-00009</w:t>
            </w:r>
            <w:r>
              <w:rPr>
                <w:rFonts w:ascii="Times New Roman" w:hAnsi="Times New Roman"/>
                <w:sz w:val="20"/>
                <w:szCs w:val="20"/>
              </w:rPr>
              <w:t>-З-00592-250914</w:t>
            </w:r>
          </w:p>
        </w:tc>
        <w:tc>
          <w:tcPr>
            <w:tcW w:w="820" w:type="pct"/>
          </w:tcPr>
          <w:p w:rsidR="00CC4A4F" w:rsidRPr="00826E0F" w:rsidRDefault="00CC4A4F" w:rsidP="00826E0F">
            <w:pPr>
              <w:spacing w:after="0" w:line="240" w:lineRule="auto"/>
              <w:rPr>
                <w:rFonts w:ascii="Times New Roman" w:hAnsi="Times New Roman"/>
                <w:sz w:val="20"/>
                <w:szCs w:val="20"/>
              </w:rPr>
            </w:pPr>
            <w:r w:rsidRPr="00826E0F">
              <w:rPr>
                <w:rFonts w:ascii="Times New Roman" w:hAnsi="Times New Roman"/>
                <w:sz w:val="20"/>
                <w:szCs w:val="20"/>
              </w:rPr>
              <w:t>Шламонакопитель</w:t>
            </w:r>
          </w:p>
        </w:tc>
        <w:tc>
          <w:tcPr>
            <w:tcW w:w="461" w:type="pct"/>
          </w:tcPr>
          <w:p w:rsidR="00CC4A4F" w:rsidRPr="00826E0F" w:rsidRDefault="00CC4A4F" w:rsidP="00826E0F">
            <w:pPr>
              <w:spacing w:after="0" w:line="240" w:lineRule="auto"/>
              <w:rPr>
                <w:rFonts w:ascii="Times New Roman" w:hAnsi="Times New Roman"/>
                <w:sz w:val="20"/>
                <w:szCs w:val="20"/>
              </w:rPr>
            </w:pPr>
            <w:r w:rsidRPr="00826E0F">
              <w:rPr>
                <w:rFonts w:ascii="Times New Roman" w:hAnsi="Times New Roman"/>
                <w:sz w:val="20"/>
                <w:szCs w:val="20"/>
              </w:rPr>
              <w:t>захоронение отходов</w:t>
            </w:r>
          </w:p>
        </w:tc>
        <w:tc>
          <w:tcPr>
            <w:tcW w:w="1210" w:type="pct"/>
          </w:tcPr>
          <w:p w:rsidR="00CC4A4F" w:rsidRPr="00826E0F" w:rsidRDefault="00CC4A4F" w:rsidP="00826E0F">
            <w:pPr>
              <w:spacing w:after="0" w:line="240" w:lineRule="auto"/>
              <w:rPr>
                <w:rFonts w:ascii="Times New Roman" w:hAnsi="Times New Roman"/>
                <w:sz w:val="20"/>
                <w:szCs w:val="20"/>
              </w:rPr>
            </w:pPr>
            <w:r w:rsidRPr="00826E0F">
              <w:rPr>
                <w:rFonts w:ascii="Times New Roman" w:hAnsi="Times New Roman"/>
                <w:sz w:val="20"/>
                <w:szCs w:val="20"/>
              </w:rPr>
              <w:t>Отходы (осадки) при механической и биологической очистке сточных вод (шлам водоочистки) код по ФККО 9430000000000</w:t>
            </w:r>
          </w:p>
        </w:tc>
        <w:tc>
          <w:tcPr>
            <w:tcW w:w="483" w:type="pct"/>
          </w:tcPr>
          <w:p w:rsidR="00CC4A4F" w:rsidRPr="00826E0F" w:rsidRDefault="00CC4A4F" w:rsidP="00826E0F">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826E0F" w:rsidRDefault="00CC4A4F" w:rsidP="00826E0F">
            <w:pPr>
              <w:spacing w:after="0" w:line="240" w:lineRule="auto"/>
              <w:rPr>
                <w:rFonts w:ascii="Times New Roman" w:hAnsi="Times New Roman"/>
                <w:sz w:val="20"/>
                <w:szCs w:val="20"/>
              </w:rPr>
            </w:pPr>
            <w:r w:rsidRPr="00826E0F">
              <w:rPr>
                <w:rFonts w:ascii="Times New Roman" w:hAnsi="Times New Roman"/>
                <w:sz w:val="20"/>
                <w:szCs w:val="20"/>
              </w:rPr>
              <w:t xml:space="preserve">12230802001 </w:t>
            </w:r>
          </w:p>
          <w:p w:rsidR="00CC4A4F" w:rsidRPr="00826E0F" w:rsidRDefault="00CC4A4F" w:rsidP="00826E0F">
            <w:pPr>
              <w:spacing w:after="0" w:line="240" w:lineRule="auto"/>
              <w:rPr>
                <w:rFonts w:ascii="Times New Roman" w:hAnsi="Times New Roman"/>
                <w:sz w:val="20"/>
                <w:szCs w:val="20"/>
              </w:rPr>
            </w:pPr>
          </w:p>
        </w:tc>
        <w:tc>
          <w:tcPr>
            <w:tcW w:w="486" w:type="pct"/>
          </w:tcPr>
          <w:p w:rsidR="00CC4A4F" w:rsidRPr="00826E0F" w:rsidRDefault="00CC4A4F" w:rsidP="00826E0F">
            <w:pPr>
              <w:spacing w:after="0" w:line="240" w:lineRule="auto"/>
              <w:rPr>
                <w:rFonts w:ascii="Times New Roman" w:hAnsi="Times New Roman"/>
                <w:sz w:val="20"/>
                <w:szCs w:val="20"/>
              </w:rPr>
            </w:pPr>
            <w:r w:rsidRPr="00826E0F">
              <w:rPr>
                <w:rFonts w:ascii="Times New Roman" w:hAnsi="Times New Roman"/>
                <w:sz w:val="20"/>
                <w:szCs w:val="20"/>
              </w:rPr>
              <w:t>п. Степной Астраханской области</w:t>
            </w:r>
          </w:p>
        </w:tc>
        <w:tc>
          <w:tcPr>
            <w:tcW w:w="742" w:type="pct"/>
          </w:tcPr>
          <w:p w:rsidR="00CC4A4F" w:rsidRPr="00826E0F" w:rsidRDefault="00CC4A4F" w:rsidP="00826E0F">
            <w:pPr>
              <w:spacing w:after="0" w:line="240" w:lineRule="auto"/>
              <w:rPr>
                <w:rFonts w:ascii="Times New Roman" w:hAnsi="Times New Roman"/>
                <w:sz w:val="20"/>
                <w:szCs w:val="20"/>
              </w:rPr>
            </w:pPr>
            <w:r w:rsidRPr="00826E0F">
              <w:rPr>
                <w:rFonts w:ascii="Times New Roman" w:hAnsi="Times New Roman"/>
                <w:sz w:val="20"/>
                <w:szCs w:val="20"/>
              </w:rPr>
              <w:t>Общество с ограниченной ответственностью ООО «Газпром энерго» Южный филиал ООО «Газпром энерго» юр. адрес: РФ, Москва, ул. Строителей, д.8, кор. 1.  адрес филиала 416154, Астраханская область, Красноярский р-н, п. Аксарайский.</w:t>
            </w:r>
          </w:p>
        </w:tc>
      </w:tr>
      <w:tr w:rsidR="00CC4A4F" w:rsidRPr="00DC5106" w:rsidTr="00605970">
        <w:trPr>
          <w:trHeight w:val="78"/>
        </w:trPr>
        <w:tc>
          <w:tcPr>
            <w:tcW w:w="5000" w:type="pct"/>
            <w:gridSpan w:val="8"/>
          </w:tcPr>
          <w:p w:rsidR="00CC4A4F" w:rsidRPr="00520E14" w:rsidRDefault="00CC4A4F" w:rsidP="00826E0F">
            <w:pPr>
              <w:spacing w:after="0" w:line="240" w:lineRule="auto"/>
              <w:jc w:val="center"/>
              <w:rPr>
                <w:rFonts w:ascii="Times New Roman" w:hAnsi="Times New Roman"/>
                <w:sz w:val="20"/>
                <w:szCs w:val="20"/>
              </w:rPr>
            </w:pPr>
            <w:r>
              <w:rPr>
                <w:rFonts w:ascii="Times New Roman" w:hAnsi="Times New Roman"/>
                <w:sz w:val="20"/>
                <w:szCs w:val="20"/>
              </w:rPr>
              <w:t>Белгородская область</w:t>
            </w:r>
          </w:p>
        </w:tc>
      </w:tr>
      <w:tr w:rsidR="00CC4A4F" w:rsidRPr="00DC5106" w:rsidTr="00605970">
        <w:trPr>
          <w:trHeight w:val="1653"/>
        </w:trPr>
        <w:tc>
          <w:tcPr>
            <w:tcW w:w="266"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31-00005</w:t>
            </w:r>
            <w:r>
              <w:rPr>
                <w:rFonts w:ascii="Times New Roman" w:hAnsi="Times New Roman"/>
                <w:sz w:val="20"/>
                <w:szCs w:val="20"/>
              </w:rPr>
              <w:t>-З-00592-250914</w:t>
            </w:r>
          </w:p>
        </w:tc>
        <w:tc>
          <w:tcPr>
            <w:tcW w:w="820"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Полигон ТБО </w:t>
            </w:r>
          </w:p>
        </w:tc>
        <w:tc>
          <w:tcPr>
            <w:tcW w:w="461"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из жилищ несортированные (исключая крупногабаритные)</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9110010001004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из жилищ крупногабаритные</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9110020001005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несортированный (исключая крупногабаритный)</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9120040001004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крупногабаритный</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9120050001005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Мусор строительный от разборки зданий 9120060101004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Отходы (мусор) от уборки территории и помещений объектов оптово-розничной торговли продовольственными товарами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9120110001005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 9120120001005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(мусор) от уборки территории и помещений учебно-воспитательных учреждений 9120130001005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(мусор) от уборки территории и помещений культурно-спортивных учреждений и зрелищных мероприятий  9120140001005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Отходы от уборки территорий кладбищ, колумбариев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9120150001005</w:t>
            </w:r>
          </w:p>
          <w:p w:rsidR="00CC4A4F" w:rsidRPr="00605970" w:rsidRDefault="00CC4A4F" w:rsidP="00826E0F">
            <w:pPr>
              <w:spacing w:after="0" w:line="240" w:lineRule="auto"/>
              <w:rPr>
                <w:rFonts w:ascii="Times New Roman" w:hAnsi="Times New Roman"/>
                <w:sz w:val="20"/>
                <w:szCs w:val="20"/>
              </w:rPr>
            </w:pPr>
          </w:p>
        </w:tc>
        <w:tc>
          <w:tcPr>
            <w:tcW w:w="483" w:type="pct"/>
          </w:tcPr>
          <w:p w:rsidR="00CC4A4F" w:rsidRPr="00605970" w:rsidRDefault="00CC4A4F" w:rsidP="00826E0F">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14605101</w:t>
            </w:r>
          </w:p>
        </w:tc>
        <w:tc>
          <w:tcPr>
            <w:tcW w:w="486"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г. Алексеевка </w:t>
            </w:r>
          </w:p>
        </w:tc>
        <w:tc>
          <w:tcPr>
            <w:tcW w:w="742"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ООО "СпецЭкоТранс" 309850, Белгородская обл., г. Алексеевка, ул. К. Маркса </w:t>
            </w:r>
          </w:p>
        </w:tc>
      </w:tr>
      <w:tr w:rsidR="00CC4A4F" w:rsidRPr="00DC5106" w:rsidTr="00605970">
        <w:trPr>
          <w:trHeight w:val="1653"/>
        </w:trPr>
        <w:tc>
          <w:tcPr>
            <w:tcW w:w="266"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31-00007</w:t>
            </w:r>
            <w:r>
              <w:rPr>
                <w:rFonts w:ascii="Times New Roman" w:hAnsi="Times New Roman"/>
                <w:sz w:val="20"/>
                <w:szCs w:val="20"/>
              </w:rPr>
              <w:t>-З-00592-250914</w:t>
            </w:r>
          </w:p>
        </w:tc>
        <w:tc>
          <w:tcPr>
            <w:tcW w:w="820"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Полигон ТБО</w:t>
            </w:r>
          </w:p>
        </w:tc>
        <w:tc>
          <w:tcPr>
            <w:tcW w:w="461"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производства растительных и животных масел 1210000000000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продуктов из растительных и животных жиров, включая просроченные продукты 1260000000000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Древесные отходы  1700000000000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целлюлозы, бумаги и картона</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1800000000000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минерального происхождения</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3000000000000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Мусор от бытовых помещений организаций несортированный (исключая крупногабаритный)</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9120040001004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(осадки) из выгребных ям, и хозяйственно-бытовые стоки</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9510000000000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синтетических и минеральных масел  5410000000000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Песок, загрязненный маслами (содержание масел менее 15 %)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3140230301034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полимерных материалов</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5700000000000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текстильного производства, производства волокон  5800000000000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Прочие коммунальные отходы</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9900000000000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Электрическое оборудование, приборы, устройства и их части</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9210000000000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из жилищ несортированные (исключая крупногабаритные)</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9110010001004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Абразивная пыль и порошок от шлифования черных металлов (с содержанием металла менее 50 %)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3140030011004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Обтирочный материал, загрязненный маслами (содержание масел менее 15 %) 5490270101034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Шлак сварочный  3140480001994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Мусор строительный от разборки зданий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9120060101004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Обувь кожаная рабочая, потерявшая потребительские свойства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1470060113004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Прочие отходы процессов преобразования и синтеза (смет из производственных помещений, транспортных средств, содержащий опасные компоненты в количестве, соответствующих 4-му классу опасности)  5990000000000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смеси затвердевших разнородных пластмасс</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5710990001004</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потребления на производстве, подобные коммунальным  9120000000000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из жилищ крупногабаритные</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9110020001005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Мусор от бытовых помещений организаций крупногабаритный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9120050001005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Прочие коммунальные отходы</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9900000000000</w:t>
            </w:r>
          </w:p>
          <w:p w:rsidR="00CC4A4F" w:rsidRPr="00605970" w:rsidRDefault="00CC4A4F" w:rsidP="00826E0F">
            <w:pPr>
              <w:spacing w:after="0" w:line="240" w:lineRule="auto"/>
              <w:rPr>
                <w:rFonts w:ascii="Times New Roman" w:hAnsi="Times New Roman"/>
                <w:sz w:val="20"/>
                <w:szCs w:val="20"/>
              </w:rPr>
            </w:pPr>
          </w:p>
        </w:tc>
        <w:tc>
          <w:tcPr>
            <w:tcW w:w="483" w:type="pct"/>
          </w:tcPr>
          <w:p w:rsidR="00CC4A4F" w:rsidRPr="00605970" w:rsidRDefault="00CC4A4F" w:rsidP="00826E0F">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14450000000</w:t>
            </w:r>
          </w:p>
        </w:tc>
        <w:tc>
          <w:tcPr>
            <w:tcW w:w="486"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г. Шебекино </w:t>
            </w:r>
          </w:p>
        </w:tc>
        <w:tc>
          <w:tcPr>
            <w:tcW w:w="742"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ШМБУ "Коммунальная служба сервиса" 309296, Белгородская обл., г. Шебекино, ул. Харьковская </w:t>
            </w:r>
          </w:p>
        </w:tc>
      </w:tr>
      <w:tr w:rsidR="00CC4A4F" w:rsidRPr="00DC5106" w:rsidTr="00605970">
        <w:trPr>
          <w:trHeight w:val="1653"/>
        </w:trPr>
        <w:tc>
          <w:tcPr>
            <w:tcW w:w="266"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31-00016</w:t>
            </w:r>
            <w:r>
              <w:rPr>
                <w:rFonts w:ascii="Times New Roman" w:hAnsi="Times New Roman"/>
                <w:sz w:val="20"/>
                <w:szCs w:val="20"/>
              </w:rPr>
              <w:t>-З-00592-250914</w:t>
            </w:r>
          </w:p>
        </w:tc>
        <w:tc>
          <w:tcPr>
            <w:tcW w:w="820"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Полигон ТБО </w:t>
            </w:r>
          </w:p>
        </w:tc>
        <w:tc>
          <w:tcPr>
            <w:tcW w:w="461"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Отходы коммунальные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9000000000000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Твердые коммунальные отходы</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Отходы из жилищ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9110000000000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Отходы потребления на производстве, подобные коммунальным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Древесные отходы</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1700000000000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9120120001005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(мусор) от уборки территории и помещений учебно-воспитательных учреждений</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9120130001005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Отходы (мусор) от уборки территории и помещений культурно-спортивных учреждений и зрелищных мероприятий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9120140001005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9120110001005</w:t>
            </w:r>
          </w:p>
        </w:tc>
        <w:tc>
          <w:tcPr>
            <w:tcW w:w="483" w:type="pct"/>
          </w:tcPr>
          <w:p w:rsidR="00CC4A4F" w:rsidRPr="00605970" w:rsidRDefault="00CC4A4F" w:rsidP="00826E0F">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14258000000</w:t>
            </w:r>
          </w:p>
        </w:tc>
        <w:tc>
          <w:tcPr>
            <w:tcW w:w="486"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г. Строитель </w:t>
            </w:r>
          </w:p>
        </w:tc>
        <w:tc>
          <w:tcPr>
            <w:tcW w:w="742"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ООО "Транспортная компания "Экотранс" 308017, г. Белгород, ул. Серафимовича,72 </w:t>
            </w:r>
          </w:p>
        </w:tc>
      </w:tr>
      <w:tr w:rsidR="00CC4A4F" w:rsidRPr="00DC5106" w:rsidTr="00605970">
        <w:trPr>
          <w:trHeight w:val="1653"/>
        </w:trPr>
        <w:tc>
          <w:tcPr>
            <w:tcW w:w="266"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31-00017</w:t>
            </w:r>
            <w:r>
              <w:rPr>
                <w:rFonts w:ascii="Times New Roman" w:hAnsi="Times New Roman"/>
                <w:sz w:val="20"/>
                <w:szCs w:val="20"/>
              </w:rPr>
              <w:t>-З-00592-250914</w:t>
            </w:r>
          </w:p>
        </w:tc>
        <w:tc>
          <w:tcPr>
            <w:tcW w:w="820"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Полигон ТБО </w:t>
            </w:r>
          </w:p>
        </w:tc>
        <w:tc>
          <w:tcPr>
            <w:tcW w:w="461"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коммунальные 9000000000000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Твердые коммунальные отходы</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из жилищ</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9110000000000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потребления на производстве, подобные коммунальным</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Древесные отходы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1700000000000</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  9120120001005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9120110001005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Отходы (мусор) от уборки территории и помещений учебно-воспитательных учреждений  9120130001005</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Отходы (мусор) от уборки территории и помещений культурно-спортивных учреждений и зрелищных мероприятий </w:t>
            </w:r>
          </w:p>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9120140001005</w:t>
            </w:r>
          </w:p>
          <w:p w:rsidR="00CC4A4F" w:rsidRPr="00605970" w:rsidRDefault="00CC4A4F" w:rsidP="00826E0F">
            <w:pPr>
              <w:spacing w:after="0" w:line="240" w:lineRule="auto"/>
              <w:rPr>
                <w:rFonts w:ascii="Times New Roman" w:hAnsi="Times New Roman"/>
                <w:sz w:val="20"/>
                <w:szCs w:val="20"/>
              </w:rPr>
            </w:pPr>
          </w:p>
        </w:tc>
        <w:tc>
          <w:tcPr>
            <w:tcW w:w="483" w:type="pct"/>
          </w:tcPr>
          <w:p w:rsidR="00CC4A4F" w:rsidRPr="00605970" w:rsidRDefault="00CC4A4F" w:rsidP="00826E0F">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14401000000</w:t>
            </w:r>
          </w:p>
        </w:tc>
        <w:tc>
          <w:tcPr>
            <w:tcW w:w="486"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г. Белгород </w:t>
            </w:r>
          </w:p>
        </w:tc>
        <w:tc>
          <w:tcPr>
            <w:tcW w:w="742" w:type="pct"/>
          </w:tcPr>
          <w:p w:rsidR="00CC4A4F" w:rsidRPr="00605970" w:rsidRDefault="00CC4A4F" w:rsidP="00826E0F">
            <w:pPr>
              <w:spacing w:after="0" w:line="240" w:lineRule="auto"/>
              <w:rPr>
                <w:rFonts w:ascii="Times New Roman" w:hAnsi="Times New Roman"/>
                <w:sz w:val="20"/>
                <w:szCs w:val="20"/>
              </w:rPr>
            </w:pPr>
            <w:r w:rsidRPr="00605970">
              <w:rPr>
                <w:rFonts w:ascii="Times New Roman" w:hAnsi="Times New Roman"/>
                <w:sz w:val="20"/>
                <w:szCs w:val="20"/>
              </w:rPr>
              <w:t xml:space="preserve">ОО "Транспортная компания "Экотранс" 308017, г. Белгород, ул. Серафимовича,72 </w:t>
            </w:r>
          </w:p>
        </w:tc>
      </w:tr>
      <w:tr w:rsidR="00CC4A4F" w:rsidRPr="00DC5106" w:rsidTr="00605970">
        <w:trPr>
          <w:trHeight w:val="191"/>
        </w:trPr>
        <w:tc>
          <w:tcPr>
            <w:tcW w:w="5000" w:type="pct"/>
            <w:gridSpan w:val="8"/>
          </w:tcPr>
          <w:p w:rsidR="00CC4A4F" w:rsidRPr="00520E14" w:rsidRDefault="00CC4A4F" w:rsidP="00826E0F">
            <w:pPr>
              <w:spacing w:after="0" w:line="240" w:lineRule="auto"/>
              <w:jc w:val="center"/>
              <w:rPr>
                <w:rFonts w:ascii="Times New Roman" w:hAnsi="Times New Roman"/>
                <w:sz w:val="20"/>
                <w:szCs w:val="20"/>
              </w:rPr>
            </w:pPr>
            <w:r>
              <w:rPr>
                <w:rFonts w:ascii="Times New Roman" w:hAnsi="Times New Roman"/>
                <w:sz w:val="20"/>
                <w:szCs w:val="20"/>
              </w:rPr>
              <w:t>Брянская область</w:t>
            </w:r>
          </w:p>
        </w:tc>
      </w:tr>
      <w:tr w:rsidR="00CC4A4F" w:rsidRPr="00DC5106" w:rsidTr="00605970">
        <w:trPr>
          <w:trHeight w:val="1653"/>
        </w:trPr>
        <w:tc>
          <w:tcPr>
            <w:tcW w:w="266" w:type="pct"/>
          </w:tcPr>
          <w:p w:rsidR="00CC4A4F" w:rsidRPr="00135DAA" w:rsidRDefault="00CC4A4F" w:rsidP="00826E0F">
            <w:pPr>
              <w:pStyle w:val="a0"/>
              <w:jc w:val="left"/>
              <w:rPr>
                <w:szCs w:val="20"/>
              </w:rPr>
            </w:pPr>
            <w:r w:rsidRPr="00135DAA">
              <w:rPr>
                <w:szCs w:val="20"/>
              </w:rPr>
              <w:t>32-00007</w:t>
            </w:r>
            <w:r>
              <w:rPr>
                <w:szCs w:val="20"/>
              </w:rPr>
              <w:t>-З-00592-250914</w:t>
            </w:r>
          </w:p>
          <w:p w:rsidR="00CC4A4F" w:rsidRPr="00135DAA" w:rsidRDefault="00CC4A4F" w:rsidP="00826E0F">
            <w:pPr>
              <w:pStyle w:val="a0"/>
              <w:jc w:val="left"/>
              <w:rPr>
                <w:szCs w:val="20"/>
              </w:rPr>
            </w:pPr>
          </w:p>
        </w:tc>
        <w:tc>
          <w:tcPr>
            <w:tcW w:w="820" w:type="pct"/>
          </w:tcPr>
          <w:p w:rsidR="00CC4A4F" w:rsidRPr="00135DAA" w:rsidRDefault="00CC4A4F" w:rsidP="00826E0F">
            <w:pPr>
              <w:pStyle w:val="a0"/>
              <w:jc w:val="left"/>
              <w:rPr>
                <w:szCs w:val="20"/>
              </w:rPr>
            </w:pPr>
            <w:r w:rsidRPr="00135DAA">
              <w:rPr>
                <w:szCs w:val="20"/>
              </w:rPr>
              <w:t>Полигон ТБО</w:t>
            </w:r>
          </w:p>
        </w:tc>
        <w:tc>
          <w:tcPr>
            <w:tcW w:w="461" w:type="pct"/>
          </w:tcPr>
          <w:p w:rsidR="00CC4A4F" w:rsidRPr="00135DAA" w:rsidRDefault="00CC4A4F" w:rsidP="00826E0F">
            <w:pPr>
              <w:pStyle w:val="a0"/>
              <w:jc w:val="left"/>
              <w:rPr>
                <w:szCs w:val="20"/>
              </w:rPr>
            </w:pPr>
            <w:r w:rsidRPr="00135DAA">
              <w:rPr>
                <w:szCs w:val="20"/>
              </w:rPr>
              <w:t>захоронение отходов</w:t>
            </w:r>
          </w:p>
          <w:p w:rsidR="00CC4A4F" w:rsidRPr="00135DAA" w:rsidRDefault="00CC4A4F" w:rsidP="00826E0F">
            <w:pPr>
              <w:pStyle w:val="a0"/>
              <w:jc w:val="left"/>
              <w:rPr>
                <w:szCs w:val="20"/>
              </w:rPr>
            </w:pPr>
          </w:p>
        </w:tc>
        <w:tc>
          <w:tcPr>
            <w:tcW w:w="1210" w:type="pct"/>
          </w:tcPr>
          <w:p w:rsidR="00CC4A4F" w:rsidRPr="00135DAA" w:rsidRDefault="00CC4A4F" w:rsidP="00826E0F">
            <w:pPr>
              <w:pStyle w:val="a0"/>
              <w:jc w:val="left"/>
              <w:rPr>
                <w:szCs w:val="20"/>
              </w:rPr>
            </w:pPr>
            <w:r w:rsidRPr="00135DAA">
              <w:rPr>
                <w:szCs w:val="20"/>
              </w:rPr>
              <w:t>Отходы из жилищ несортированные (исключая крупногабаритные) 9110010001004,</w:t>
            </w:r>
          </w:p>
          <w:p w:rsidR="00CC4A4F" w:rsidRPr="00135DAA" w:rsidRDefault="00CC4A4F" w:rsidP="00826E0F">
            <w:pPr>
              <w:pStyle w:val="a0"/>
              <w:jc w:val="left"/>
              <w:rPr>
                <w:szCs w:val="20"/>
              </w:rPr>
            </w:pPr>
            <w:r w:rsidRPr="00135DAA">
              <w:rPr>
                <w:szCs w:val="20"/>
              </w:rPr>
              <w:t>Отходы из жилищ крупногабаритные 9110020001005,</w:t>
            </w:r>
          </w:p>
          <w:p w:rsidR="00CC4A4F" w:rsidRPr="00135DAA" w:rsidRDefault="00CC4A4F" w:rsidP="00826E0F">
            <w:pPr>
              <w:pStyle w:val="a0"/>
              <w:jc w:val="left"/>
              <w:rPr>
                <w:szCs w:val="20"/>
              </w:rPr>
            </w:pPr>
            <w:r w:rsidRPr="00135DAA">
              <w:rPr>
                <w:szCs w:val="20"/>
              </w:rPr>
              <w:t>Отходы потребления на производстве, подобные коммунальным 9120000000000,</w:t>
            </w:r>
          </w:p>
          <w:p w:rsidR="00CC4A4F" w:rsidRPr="00135DAA" w:rsidRDefault="00CC4A4F" w:rsidP="00826E0F">
            <w:pPr>
              <w:pStyle w:val="a0"/>
              <w:jc w:val="left"/>
              <w:rPr>
                <w:szCs w:val="20"/>
              </w:rPr>
            </w:pPr>
            <w:r w:rsidRPr="00135DAA">
              <w:rPr>
                <w:szCs w:val="20"/>
              </w:rPr>
              <w:t>Мусор от бытовых помещений организаций несортированный (исключая крупногабаритный) 9120040001004,</w:t>
            </w:r>
          </w:p>
          <w:p w:rsidR="00CC4A4F" w:rsidRPr="00135DAA" w:rsidRDefault="00CC4A4F" w:rsidP="00826E0F">
            <w:pPr>
              <w:pStyle w:val="a0"/>
              <w:jc w:val="left"/>
              <w:rPr>
                <w:szCs w:val="20"/>
              </w:rPr>
            </w:pPr>
            <w:r w:rsidRPr="00135DAA">
              <w:rPr>
                <w:szCs w:val="20"/>
              </w:rPr>
              <w:t>Мусор от бытовых помещений организаций крупногабаритный 9120050001005,</w:t>
            </w:r>
          </w:p>
          <w:p w:rsidR="00CC4A4F" w:rsidRPr="00135DAA" w:rsidRDefault="00CC4A4F" w:rsidP="00826E0F">
            <w:pPr>
              <w:pStyle w:val="a0"/>
              <w:jc w:val="left"/>
              <w:rPr>
                <w:szCs w:val="20"/>
              </w:rPr>
            </w:pPr>
            <w:r w:rsidRPr="00135DAA">
              <w:rPr>
                <w:szCs w:val="20"/>
              </w:rPr>
              <w:t>Мусор строительный от разборки зданий 912006010004,</w:t>
            </w:r>
          </w:p>
          <w:p w:rsidR="00CC4A4F" w:rsidRPr="00135DAA" w:rsidRDefault="00CC4A4F" w:rsidP="00826E0F">
            <w:pPr>
              <w:pStyle w:val="a0"/>
              <w:jc w:val="left"/>
              <w:rPr>
                <w:szCs w:val="20"/>
              </w:rPr>
            </w:pPr>
            <w:r w:rsidRPr="00135DAA">
              <w:rPr>
                <w:szCs w:val="20"/>
              </w:rPr>
              <w:t>Отходы (мусор) от уборки территории и помещений объектов оптово-розничной торговли продовольственными товарами 9120110001005,</w:t>
            </w:r>
          </w:p>
          <w:p w:rsidR="00CC4A4F" w:rsidRPr="00135DAA" w:rsidRDefault="00CC4A4F" w:rsidP="00826E0F">
            <w:pPr>
              <w:pStyle w:val="a0"/>
              <w:jc w:val="left"/>
              <w:rPr>
                <w:szCs w:val="20"/>
              </w:rPr>
            </w:pPr>
            <w:r w:rsidRPr="00135DAA">
              <w:rPr>
                <w:szCs w:val="20"/>
              </w:rPr>
              <w:t>Отходы (мусор) от уборки территории и помещений объектов оптово-розничной торговли промышленными товарами 9120110001005,</w:t>
            </w:r>
          </w:p>
          <w:p w:rsidR="00CC4A4F" w:rsidRPr="00135DAA" w:rsidRDefault="00CC4A4F" w:rsidP="00826E0F">
            <w:pPr>
              <w:pStyle w:val="a0"/>
              <w:jc w:val="left"/>
              <w:rPr>
                <w:szCs w:val="20"/>
              </w:rPr>
            </w:pPr>
            <w:r w:rsidRPr="00135DAA">
              <w:rPr>
                <w:szCs w:val="20"/>
              </w:rPr>
              <w:t>Отходы (мусор) от уборки территории и помещений учебно-воспитательных учреждений 9120130001005,</w:t>
            </w:r>
          </w:p>
          <w:p w:rsidR="00CC4A4F" w:rsidRPr="00135DAA" w:rsidRDefault="00CC4A4F" w:rsidP="00826E0F">
            <w:pPr>
              <w:pStyle w:val="a0"/>
              <w:jc w:val="left"/>
              <w:rPr>
                <w:szCs w:val="20"/>
              </w:rPr>
            </w:pPr>
            <w:r w:rsidRPr="00135DAA">
              <w:rPr>
                <w:szCs w:val="20"/>
              </w:rPr>
              <w:t>Отходы (мусор) от уборки территории и помещений культурно-спортивных учреждений и зрелищных мероприятий 9120140001005,</w:t>
            </w:r>
          </w:p>
          <w:p w:rsidR="00CC4A4F" w:rsidRPr="00135DAA" w:rsidRDefault="00CC4A4F" w:rsidP="00826E0F">
            <w:pPr>
              <w:pStyle w:val="a0"/>
              <w:jc w:val="left"/>
              <w:rPr>
                <w:szCs w:val="20"/>
              </w:rPr>
            </w:pPr>
            <w:r w:rsidRPr="00135DAA">
              <w:rPr>
                <w:szCs w:val="20"/>
              </w:rPr>
              <w:t>Отходы от уборки территорий кладбищ, колумбариев 9120150001005,</w:t>
            </w:r>
          </w:p>
          <w:p w:rsidR="00CC4A4F" w:rsidRPr="00135DAA" w:rsidRDefault="00CC4A4F" w:rsidP="00826E0F">
            <w:pPr>
              <w:pStyle w:val="a0"/>
              <w:jc w:val="left"/>
              <w:rPr>
                <w:szCs w:val="20"/>
              </w:rPr>
            </w:pPr>
            <w:r w:rsidRPr="00135DAA">
              <w:rPr>
                <w:szCs w:val="20"/>
              </w:rPr>
              <w:t>Абразивная пыль и порошок от шлифования черных металлов (с содержанием металла менее 50%) 3140030011004,</w:t>
            </w:r>
          </w:p>
          <w:p w:rsidR="00CC4A4F" w:rsidRPr="00135DAA" w:rsidRDefault="00CC4A4F" w:rsidP="00826E0F">
            <w:pPr>
              <w:pStyle w:val="a0"/>
              <w:jc w:val="left"/>
              <w:rPr>
                <w:szCs w:val="20"/>
              </w:rPr>
            </w:pPr>
            <w:r w:rsidRPr="00135DAA">
              <w:rPr>
                <w:szCs w:val="20"/>
              </w:rPr>
              <w:t>Электрические лампы накаливания отработанные и брак 9231010001995,</w:t>
            </w:r>
          </w:p>
          <w:p w:rsidR="00CC4A4F" w:rsidRPr="00135DAA" w:rsidRDefault="00CC4A4F" w:rsidP="00826E0F">
            <w:pPr>
              <w:pStyle w:val="a0"/>
              <w:jc w:val="left"/>
              <w:rPr>
                <w:szCs w:val="20"/>
              </w:rPr>
            </w:pPr>
            <w:r w:rsidRPr="00135DAA">
              <w:rPr>
                <w:szCs w:val="20"/>
              </w:rPr>
              <w:t>Отходы (осадки) при подготовке воды 941000 0000000,</w:t>
            </w:r>
          </w:p>
          <w:p w:rsidR="00CC4A4F" w:rsidRPr="00135DAA" w:rsidRDefault="00CC4A4F" w:rsidP="00826E0F">
            <w:pPr>
              <w:pStyle w:val="a0"/>
              <w:jc w:val="left"/>
              <w:rPr>
                <w:szCs w:val="20"/>
              </w:rPr>
            </w:pPr>
            <w:r w:rsidRPr="00135DAA">
              <w:rPr>
                <w:szCs w:val="20"/>
              </w:rPr>
              <w:t>Отходы (осадки) при механической и биологической очистке сточных вод 9430000000000,</w:t>
            </w:r>
          </w:p>
          <w:p w:rsidR="00CC4A4F" w:rsidRPr="00135DAA" w:rsidRDefault="00CC4A4F" w:rsidP="00826E0F">
            <w:pPr>
              <w:pStyle w:val="a0"/>
              <w:jc w:val="left"/>
              <w:rPr>
                <w:szCs w:val="20"/>
              </w:rPr>
            </w:pPr>
            <w:r w:rsidRPr="00135DAA">
              <w:rPr>
                <w:szCs w:val="20"/>
              </w:rPr>
              <w:t>Отходы (осадки) от реагентной очистки сточных вод 9450000000000,</w:t>
            </w:r>
          </w:p>
          <w:p w:rsidR="00CC4A4F" w:rsidRPr="00135DAA" w:rsidRDefault="00CC4A4F" w:rsidP="00826E0F">
            <w:pPr>
              <w:pStyle w:val="a0"/>
              <w:jc w:val="left"/>
              <w:rPr>
                <w:szCs w:val="20"/>
              </w:rPr>
            </w:pPr>
            <w:r w:rsidRPr="00135DAA">
              <w:rPr>
                <w:szCs w:val="20"/>
              </w:rPr>
              <w:t>Отходы мела в виде порошка или пыли 3140130511004,</w:t>
            </w:r>
          </w:p>
          <w:p w:rsidR="00CC4A4F" w:rsidRPr="00135DAA" w:rsidRDefault="00CC4A4F" w:rsidP="00826E0F">
            <w:pPr>
              <w:pStyle w:val="a0"/>
              <w:jc w:val="left"/>
              <w:rPr>
                <w:szCs w:val="20"/>
              </w:rPr>
            </w:pPr>
            <w:r w:rsidRPr="00135DAA">
              <w:rPr>
                <w:szCs w:val="20"/>
              </w:rPr>
              <w:t>Пыли известковая и доломитовая-3140130111004,</w:t>
            </w:r>
          </w:p>
          <w:p w:rsidR="00CC4A4F" w:rsidRPr="00135DAA" w:rsidRDefault="00CC4A4F" w:rsidP="00826E0F">
            <w:pPr>
              <w:pStyle w:val="a0"/>
              <w:jc w:val="left"/>
              <w:rPr>
                <w:szCs w:val="20"/>
              </w:rPr>
            </w:pPr>
            <w:r w:rsidRPr="00135DAA">
              <w:rPr>
                <w:szCs w:val="20"/>
              </w:rPr>
              <w:t>Отходы перьев и пуха 1320070001004,</w:t>
            </w:r>
          </w:p>
          <w:p w:rsidR="00CC4A4F" w:rsidRPr="00135DAA" w:rsidRDefault="00CC4A4F" w:rsidP="00826E0F">
            <w:pPr>
              <w:pStyle w:val="a0"/>
              <w:jc w:val="left"/>
              <w:rPr>
                <w:szCs w:val="20"/>
              </w:rPr>
            </w:pPr>
            <w:r w:rsidRPr="00135DAA">
              <w:rPr>
                <w:szCs w:val="20"/>
              </w:rPr>
              <w:t>Скорлупа от куриных яиц 1320130101005,</w:t>
            </w:r>
          </w:p>
          <w:p w:rsidR="00CC4A4F" w:rsidRPr="00135DAA" w:rsidRDefault="00CC4A4F" w:rsidP="00826E0F">
            <w:pPr>
              <w:pStyle w:val="a0"/>
              <w:jc w:val="left"/>
              <w:rPr>
                <w:szCs w:val="20"/>
              </w:rPr>
            </w:pPr>
            <w:r w:rsidRPr="00135DAA">
              <w:rPr>
                <w:szCs w:val="20"/>
              </w:rPr>
              <w:t>Обувь кожаная рабочая, потерявшая потребительские свойства 1470060113004,</w:t>
            </w:r>
          </w:p>
          <w:p w:rsidR="00CC4A4F" w:rsidRPr="00135DAA" w:rsidRDefault="00CC4A4F" w:rsidP="00826E0F">
            <w:pPr>
              <w:pStyle w:val="a0"/>
              <w:jc w:val="left"/>
              <w:rPr>
                <w:szCs w:val="20"/>
              </w:rPr>
            </w:pPr>
            <w:r w:rsidRPr="00135DAA">
              <w:rPr>
                <w:szCs w:val="20"/>
              </w:rPr>
              <w:t>Отходы коры 1711010101004,</w:t>
            </w:r>
          </w:p>
          <w:p w:rsidR="00CC4A4F" w:rsidRPr="00135DAA" w:rsidRDefault="00CC4A4F" w:rsidP="00826E0F">
            <w:pPr>
              <w:pStyle w:val="a0"/>
              <w:jc w:val="left"/>
              <w:rPr>
                <w:szCs w:val="20"/>
              </w:rPr>
            </w:pPr>
            <w:r w:rsidRPr="00135DAA">
              <w:rPr>
                <w:szCs w:val="20"/>
              </w:rPr>
              <w:t>Отходы горбыля, рейки из натуральной чистой древесины 1711020001005,</w:t>
            </w:r>
          </w:p>
          <w:p w:rsidR="00CC4A4F" w:rsidRPr="00135DAA" w:rsidRDefault="00CC4A4F" w:rsidP="00826E0F">
            <w:pPr>
              <w:pStyle w:val="a0"/>
              <w:jc w:val="left"/>
              <w:rPr>
                <w:szCs w:val="20"/>
              </w:rPr>
            </w:pPr>
            <w:r w:rsidRPr="00135DAA">
              <w:rPr>
                <w:szCs w:val="20"/>
              </w:rPr>
              <w:t>Отходы шпона натуральной чистой древесины 1711030001005,</w:t>
            </w:r>
          </w:p>
          <w:p w:rsidR="00CC4A4F" w:rsidRPr="00135DAA" w:rsidRDefault="00CC4A4F" w:rsidP="00826E0F">
            <w:pPr>
              <w:pStyle w:val="a0"/>
              <w:jc w:val="left"/>
              <w:rPr>
                <w:szCs w:val="20"/>
              </w:rPr>
            </w:pPr>
            <w:r w:rsidRPr="00135DAA">
              <w:rPr>
                <w:szCs w:val="20"/>
              </w:rPr>
              <w:t>Отходы щепы натуральной чистой древесины 1711040001005,</w:t>
            </w:r>
          </w:p>
          <w:p w:rsidR="00CC4A4F" w:rsidRPr="00135DAA" w:rsidRDefault="00CC4A4F" w:rsidP="00826E0F">
            <w:pPr>
              <w:pStyle w:val="a0"/>
              <w:jc w:val="left"/>
              <w:rPr>
                <w:szCs w:val="20"/>
              </w:rPr>
            </w:pPr>
            <w:r w:rsidRPr="00135DAA">
              <w:rPr>
                <w:szCs w:val="20"/>
              </w:rPr>
              <w:t>Обрезь натуральной чистой древесины 1711050101005,</w:t>
            </w:r>
          </w:p>
          <w:p w:rsidR="00CC4A4F" w:rsidRPr="00135DAA" w:rsidRDefault="00CC4A4F" w:rsidP="00826E0F">
            <w:pPr>
              <w:pStyle w:val="a0"/>
              <w:jc w:val="left"/>
              <w:rPr>
                <w:szCs w:val="20"/>
              </w:rPr>
            </w:pPr>
            <w:r w:rsidRPr="00135DAA">
              <w:rPr>
                <w:szCs w:val="20"/>
              </w:rPr>
              <w:t>Деревянная упаковка (невозвратная тара) из натуральной древесины 1711050213005,</w:t>
            </w:r>
          </w:p>
          <w:p w:rsidR="00CC4A4F" w:rsidRPr="00135DAA" w:rsidRDefault="00CC4A4F" w:rsidP="00826E0F">
            <w:pPr>
              <w:pStyle w:val="a0"/>
              <w:jc w:val="left"/>
              <w:rPr>
                <w:szCs w:val="20"/>
              </w:rPr>
            </w:pPr>
            <w:r w:rsidRPr="00135DAA">
              <w:rPr>
                <w:szCs w:val="20"/>
              </w:rPr>
              <w:t>Изделия из натуральной древесины, потерявшие свои потребительские свойства 1711050313005,</w:t>
            </w:r>
          </w:p>
          <w:p w:rsidR="00CC4A4F" w:rsidRPr="00135DAA" w:rsidRDefault="00CC4A4F" w:rsidP="00826E0F">
            <w:pPr>
              <w:pStyle w:val="a0"/>
              <w:jc w:val="left"/>
              <w:rPr>
                <w:szCs w:val="20"/>
              </w:rPr>
            </w:pPr>
            <w:r w:rsidRPr="00135DAA">
              <w:rPr>
                <w:szCs w:val="20"/>
              </w:rPr>
              <w:t>Опилки натуральной чистой древесины 1711060101005,</w:t>
            </w:r>
          </w:p>
          <w:p w:rsidR="00CC4A4F" w:rsidRPr="00135DAA" w:rsidRDefault="00CC4A4F" w:rsidP="00826E0F">
            <w:pPr>
              <w:pStyle w:val="a0"/>
              <w:jc w:val="left"/>
              <w:rPr>
                <w:szCs w:val="20"/>
              </w:rPr>
            </w:pPr>
            <w:r w:rsidRPr="00135DAA">
              <w:rPr>
                <w:szCs w:val="20"/>
              </w:rPr>
              <w:t>Стружка натуральной чистой древесины-1711060201005,</w:t>
            </w:r>
          </w:p>
          <w:p w:rsidR="00CC4A4F" w:rsidRPr="00135DAA" w:rsidRDefault="00CC4A4F" w:rsidP="00826E0F">
            <w:pPr>
              <w:pStyle w:val="a0"/>
              <w:jc w:val="left"/>
              <w:rPr>
                <w:szCs w:val="20"/>
              </w:rPr>
            </w:pPr>
            <w:r w:rsidRPr="00135DAA">
              <w:rPr>
                <w:szCs w:val="20"/>
              </w:rPr>
              <w:t>Пыль древесная от шлифовки натуральной чистой древесины 1711070011004,</w:t>
            </w:r>
          </w:p>
          <w:p w:rsidR="00CC4A4F" w:rsidRPr="00135DAA" w:rsidRDefault="00CC4A4F" w:rsidP="00826E0F">
            <w:pPr>
              <w:pStyle w:val="a0"/>
              <w:jc w:val="left"/>
              <w:rPr>
                <w:szCs w:val="20"/>
              </w:rPr>
            </w:pPr>
            <w:r w:rsidRPr="00135DAA">
              <w:rPr>
                <w:szCs w:val="20"/>
              </w:rPr>
              <w:t>Шлам древесный от шлифовки натуральной чистой древесины 1711080004005,</w:t>
            </w:r>
          </w:p>
          <w:p w:rsidR="00CC4A4F" w:rsidRPr="00135DAA" w:rsidRDefault="00CC4A4F" w:rsidP="00826E0F">
            <w:pPr>
              <w:pStyle w:val="a0"/>
              <w:jc w:val="left"/>
              <w:rPr>
                <w:szCs w:val="20"/>
              </w:rPr>
            </w:pPr>
            <w:r w:rsidRPr="00135DAA">
              <w:rPr>
                <w:szCs w:val="20"/>
              </w:rPr>
              <w:t>Древесные отходы из натуральной чистой древесины несортированные 1711200001005,</w:t>
            </w:r>
          </w:p>
          <w:p w:rsidR="00CC4A4F" w:rsidRPr="00135DAA" w:rsidRDefault="00CC4A4F" w:rsidP="00826E0F">
            <w:pPr>
              <w:pStyle w:val="a0"/>
              <w:jc w:val="left"/>
              <w:rPr>
                <w:szCs w:val="20"/>
              </w:rPr>
            </w:pPr>
            <w:r w:rsidRPr="00135DAA">
              <w:rPr>
                <w:szCs w:val="20"/>
              </w:rPr>
              <w:t>Отходы абразивных материалов в виде пыли и порошка 3140430411004,</w:t>
            </w:r>
          </w:p>
          <w:p w:rsidR="00CC4A4F" w:rsidRPr="00135DAA" w:rsidRDefault="00CC4A4F" w:rsidP="00826E0F">
            <w:pPr>
              <w:pStyle w:val="a0"/>
              <w:jc w:val="left"/>
              <w:rPr>
                <w:szCs w:val="20"/>
              </w:rPr>
            </w:pPr>
            <w:r w:rsidRPr="00135DAA">
              <w:rPr>
                <w:szCs w:val="20"/>
              </w:rPr>
              <w:t>Накипь котельная 3140500001995,</w:t>
            </w:r>
          </w:p>
          <w:p w:rsidR="00CC4A4F" w:rsidRPr="00135DAA" w:rsidRDefault="00CC4A4F" w:rsidP="00826E0F">
            <w:pPr>
              <w:pStyle w:val="a0"/>
              <w:jc w:val="left"/>
              <w:rPr>
                <w:szCs w:val="20"/>
              </w:rPr>
            </w:pPr>
            <w:r w:rsidRPr="00135DAA">
              <w:rPr>
                <w:szCs w:val="20"/>
              </w:rPr>
              <w:t>Минеральные шламы 3160000000000,</w:t>
            </w:r>
          </w:p>
          <w:p w:rsidR="00CC4A4F" w:rsidRPr="00135DAA" w:rsidRDefault="00CC4A4F" w:rsidP="00826E0F">
            <w:pPr>
              <w:pStyle w:val="a0"/>
              <w:jc w:val="left"/>
              <w:rPr>
                <w:szCs w:val="20"/>
              </w:rPr>
            </w:pPr>
            <w:r w:rsidRPr="00135DAA">
              <w:rPr>
                <w:szCs w:val="20"/>
              </w:rPr>
              <w:t>Свечи зажигания автомобильные отработанные 3510010101995,</w:t>
            </w:r>
          </w:p>
          <w:p w:rsidR="00CC4A4F" w:rsidRPr="00135DAA" w:rsidRDefault="00CC4A4F" w:rsidP="00826E0F">
            <w:pPr>
              <w:pStyle w:val="a0"/>
              <w:jc w:val="left"/>
              <w:rPr>
                <w:szCs w:val="20"/>
              </w:rPr>
            </w:pPr>
            <w:r w:rsidRPr="00135DAA">
              <w:rPr>
                <w:szCs w:val="20"/>
              </w:rPr>
              <w:t>Остатки и огарки стальных сварочных электродов 3512160101995,</w:t>
            </w:r>
          </w:p>
          <w:p w:rsidR="00CC4A4F" w:rsidRPr="00135DAA" w:rsidRDefault="00CC4A4F" w:rsidP="00826E0F">
            <w:pPr>
              <w:pStyle w:val="a0"/>
              <w:jc w:val="left"/>
              <w:rPr>
                <w:szCs w:val="20"/>
              </w:rPr>
            </w:pPr>
            <w:r w:rsidRPr="00135DAA">
              <w:rPr>
                <w:szCs w:val="20"/>
              </w:rPr>
              <w:t>Лом черных металлов несортированный 3513010001995,</w:t>
            </w:r>
          </w:p>
          <w:p w:rsidR="00CC4A4F" w:rsidRPr="00135DAA" w:rsidRDefault="00CC4A4F" w:rsidP="00826E0F">
            <w:pPr>
              <w:pStyle w:val="a0"/>
              <w:jc w:val="left"/>
              <w:rPr>
                <w:szCs w:val="20"/>
              </w:rPr>
            </w:pPr>
            <w:r w:rsidRPr="00135DAA">
              <w:rPr>
                <w:szCs w:val="20"/>
              </w:rPr>
              <w:t>Пыль черных металлов незагрязненная 3513160011004,</w:t>
            </w:r>
          </w:p>
          <w:p w:rsidR="00CC4A4F" w:rsidRPr="00135DAA" w:rsidRDefault="00CC4A4F" w:rsidP="00826E0F">
            <w:pPr>
              <w:pStyle w:val="a0"/>
              <w:jc w:val="left"/>
              <w:rPr>
                <w:szCs w:val="20"/>
              </w:rPr>
            </w:pPr>
            <w:r w:rsidRPr="00135DAA">
              <w:rPr>
                <w:szCs w:val="20"/>
              </w:rPr>
              <w:t>Лом и отходы черных металлов с примесями или загрязненные опасными веществами 3515000001000,</w:t>
            </w:r>
          </w:p>
          <w:p w:rsidR="00CC4A4F" w:rsidRPr="00135DAA" w:rsidRDefault="00CC4A4F" w:rsidP="00826E0F">
            <w:pPr>
              <w:pStyle w:val="a0"/>
              <w:jc w:val="left"/>
              <w:rPr>
                <w:szCs w:val="20"/>
              </w:rPr>
            </w:pPr>
            <w:r w:rsidRPr="00135DAA">
              <w:rPr>
                <w:szCs w:val="20"/>
              </w:rPr>
              <w:t>Тормозные колодки отработанные 3515050001995,</w:t>
            </w:r>
          </w:p>
          <w:p w:rsidR="00CC4A4F" w:rsidRPr="00135DAA" w:rsidRDefault="00CC4A4F" w:rsidP="00826E0F">
            <w:pPr>
              <w:pStyle w:val="a0"/>
              <w:jc w:val="left"/>
              <w:rPr>
                <w:szCs w:val="20"/>
              </w:rPr>
            </w:pPr>
            <w:r w:rsidRPr="00135DAA">
              <w:rPr>
                <w:szCs w:val="20"/>
              </w:rPr>
              <w:t>Лом алюминия несортированный 3531010101995,</w:t>
            </w:r>
          </w:p>
          <w:p w:rsidR="00CC4A4F" w:rsidRPr="00135DAA" w:rsidRDefault="00CC4A4F" w:rsidP="00826E0F">
            <w:pPr>
              <w:pStyle w:val="a0"/>
              <w:jc w:val="left"/>
              <w:rPr>
                <w:szCs w:val="20"/>
              </w:rPr>
            </w:pPr>
            <w:r w:rsidRPr="00135DAA">
              <w:rPr>
                <w:szCs w:val="20"/>
              </w:rPr>
              <w:t>Стружка древесно-стружечных и/или древесно-волокнистых плит, содержащая связующие смолы в количестве от 0,2% до 2,5% включительно 1712020201014,</w:t>
            </w:r>
          </w:p>
          <w:p w:rsidR="00CC4A4F" w:rsidRPr="00135DAA" w:rsidRDefault="00CC4A4F" w:rsidP="00826E0F">
            <w:pPr>
              <w:pStyle w:val="a0"/>
              <w:jc w:val="left"/>
              <w:rPr>
                <w:szCs w:val="20"/>
              </w:rPr>
            </w:pPr>
            <w:r w:rsidRPr="00135DAA">
              <w:rPr>
                <w:szCs w:val="20"/>
              </w:rPr>
              <w:t>Лом медных сплавов несортированный 3541010101995,</w:t>
            </w:r>
          </w:p>
          <w:p w:rsidR="00CC4A4F" w:rsidRPr="00135DAA" w:rsidRDefault="00CC4A4F" w:rsidP="00826E0F">
            <w:pPr>
              <w:pStyle w:val="a0"/>
              <w:jc w:val="left"/>
              <w:rPr>
                <w:szCs w:val="20"/>
              </w:rPr>
            </w:pPr>
            <w:r w:rsidRPr="00135DAA">
              <w:rPr>
                <w:szCs w:val="20"/>
              </w:rPr>
              <w:t>Отходы оксидов и гидроксидов 5130000000000,</w:t>
            </w:r>
          </w:p>
          <w:p w:rsidR="00CC4A4F" w:rsidRPr="00135DAA" w:rsidRDefault="00CC4A4F" w:rsidP="00826E0F">
            <w:pPr>
              <w:pStyle w:val="a0"/>
              <w:jc w:val="left"/>
              <w:rPr>
                <w:szCs w:val="20"/>
              </w:rPr>
            </w:pPr>
            <w:r w:rsidRPr="00135DAA">
              <w:rPr>
                <w:szCs w:val="20"/>
              </w:rPr>
              <w:t>Древесно-стружечные и/или древесноволокнистые плиты, содержащие связующие смолы в количестве от 0,2% до 2,5% 1712020401014,</w:t>
            </w:r>
          </w:p>
          <w:p w:rsidR="00CC4A4F" w:rsidRPr="00135DAA" w:rsidRDefault="00CC4A4F" w:rsidP="00826E0F">
            <w:pPr>
              <w:pStyle w:val="a0"/>
              <w:jc w:val="left"/>
              <w:rPr>
                <w:szCs w:val="20"/>
              </w:rPr>
            </w:pPr>
            <w:r w:rsidRPr="00135DAA">
              <w:rPr>
                <w:szCs w:val="20"/>
              </w:rPr>
              <w:t>Отходы древесных строительных лесоматериалов, в том числе от сноса и разборки строений 1712050001004,</w:t>
            </w:r>
          </w:p>
          <w:p w:rsidR="00CC4A4F" w:rsidRPr="00135DAA" w:rsidRDefault="00CC4A4F" w:rsidP="00826E0F">
            <w:pPr>
              <w:pStyle w:val="a0"/>
              <w:jc w:val="left"/>
              <w:rPr>
                <w:szCs w:val="20"/>
              </w:rPr>
            </w:pPr>
            <w:r w:rsidRPr="00135DAA">
              <w:rPr>
                <w:szCs w:val="20"/>
              </w:rPr>
              <w:t>Древесные отходы с пропиткой и покрытиями несортированные 1712200001014,</w:t>
            </w:r>
          </w:p>
          <w:p w:rsidR="00CC4A4F" w:rsidRPr="00135DAA" w:rsidRDefault="00CC4A4F" w:rsidP="00826E0F">
            <w:pPr>
              <w:pStyle w:val="a0"/>
              <w:jc w:val="left"/>
              <w:rPr>
                <w:szCs w:val="20"/>
              </w:rPr>
            </w:pPr>
            <w:r w:rsidRPr="00135DAA">
              <w:rPr>
                <w:szCs w:val="20"/>
              </w:rPr>
              <w:t>Отходы ламинированной бумаги 1872010001000,</w:t>
            </w:r>
          </w:p>
          <w:p w:rsidR="00CC4A4F" w:rsidRPr="00135DAA" w:rsidRDefault="00CC4A4F" w:rsidP="00826E0F">
            <w:pPr>
              <w:pStyle w:val="a0"/>
              <w:jc w:val="left"/>
              <w:rPr>
                <w:szCs w:val="20"/>
              </w:rPr>
            </w:pPr>
            <w:r w:rsidRPr="00135DAA">
              <w:rPr>
                <w:szCs w:val="20"/>
              </w:rPr>
              <w:t>Отходы бумажной клеевой ленты 1872010201014,</w:t>
            </w:r>
          </w:p>
          <w:p w:rsidR="00CC4A4F" w:rsidRPr="00135DAA" w:rsidRDefault="00CC4A4F" w:rsidP="00826E0F">
            <w:pPr>
              <w:pStyle w:val="a0"/>
              <w:jc w:val="left"/>
              <w:rPr>
                <w:szCs w:val="20"/>
              </w:rPr>
            </w:pPr>
            <w:r w:rsidRPr="00135DAA">
              <w:rPr>
                <w:szCs w:val="20"/>
              </w:rPr>
              <w:t>Отходы затвердевших полиамидов 5710110001005,</w:t>
            </w:r>
          </w:p>
          <w:p w:rsidR="00CC4A4F" w:rsidRPr="00135DAA" w:rsidRDefault="00CC4A4F" w:rsidP="00826E0F">
            <w:pPr>
              <w:pStyle w:val="a0"/>
              <w:jc w:val="left"/>
              <w:rPr>
                <w:szCs w:val="20"/>
              </w:rPr>
            </w:pPr>
            <w:r w:rsidRPr="00135DAA">
              <w:rPr>
                <w:szCs w:val="20"/>
              </w:rPr>
              <w:t>Отходы жесткого пенопласта (исключая поливинилхлоридный) 5710110001005,</w:t>
            </w:r>
          </w:p>
          <w:p w:rsidR="00CC4A4F" w:rsidRPr="00135DAA" w:rsidRDefault="00CC4A4F" w:rsidP="00826E0F">
            <w:pPr>
              <w:pStyle w:val="a0"/>
              <w:jc w:val="left"/>
              <w:rPr>
                <w:szCs w:val="20"/>
              </w:rPr>
            </w:pPr>
            <w:r w:rsidRPr="00135DAA">
              <w:rPr>
                <w:szCs w:val="20"/>
              </w:rPr>
              <w:t>Отходы затвердевшего поливинилхлорида и пенопласта на его базе 5710160001004,</w:t>
            </w:r>
          </w:p>
          <w:p w:rsidR="00CC4A4F" w:rsidRPr="00135DAA" w:rsidRDefault="00CC4A4F" w:rsidP="00826E0F">
            <w:pPr>
              <w:pStyle w:val="a0"/>
              <w:jc w:val="left"/>
              <w:rPr>
                <w:szCs w:val="20"/>
              </w:rPr>
            </w:pPr>
            <w:r w:rsidRPr="00135DAA">
              <w:rPr>
                <w:szCs w:val="20"/>
              </w:rPr>
              <w:t>Ионообменные смолы для умягчения питьевой воды отработанные 5710240201005,</w:t>
            </w:r>
          </w:p>
          <w:p w:rsidR="00CC4A4F" w:rsidRPr="00135DAA" w:rsidRDefault="00CC4A4F" w:rsidP="00826E0F">
            <w:pPr>
              <w:pStyle w:val="a0"/>
              <w:jc w:val="left"/>
              <w:rPr>
                <w:szCs w:val="20"/>
              </w:rPr>
            </w:pPr>
            <w:r w:rsidRPr="00135DAA">
              <w:rPr>
                <w:szCs w:val="20"/>
              </w:rPr>
              <w:t>Полиэтиленовая тара поврежденная 5710290313995,</w:t>
            </w:r>
          </w:p>
          <w:p w:rsidR="00CC4A4F" w:rsidRPr="00135DAA" w:rsidRDefault="00CC4A4F" w:rsidP="00826E0F">
            <w:pPr>
              <w:pStyle w:val="a0"/>
              <w:jc w:val="left"/>
              <w:rPr>
                <w:szCs w:val="20"/>
              </w:rPr>
            </w:pPr>
            <w:r w:rsidRPr="00135DAA">
              <w:rPr>
                <w:szCs w:val="20"/>
              </w:rPr>
              <w:t>Отходы полипропилена в виде пленки 5710300201995,</w:t>
            </w:r>
          </w:p>
          <w:p w:rsidR="00CC4A4F" w:rsidRPr="00135DAA" w:rsidRDefault="00CC4A4F" w:rsidP="00826E0F">
            <w:pPr>
              <w:pStyle w:val="a0"/>
              <w:jc w:val="left"/>
              <w:rPr>
                <w:szCs w:val="20"/>
              </w:rPr>
            </w:pPr>
            <w:r w:rsidRPr="00135DAA">
              <w:rPr>
                <w:szCs w:val="20"/>
              </w:rPr>
              <w:t>Отходы полиэтилентерефтала (в том числе пленки на его базе) 5710390001005,</w:t>
            </w:r>
          </w:p>
          <w:p w:rsidR="00CC4A4F" w:rsidRPr="00135DAA" w:rsidRDefault="00CC4A4F" w:rsidP="00826E0F">
            <w:pPr>
              <w:pStyle w:val="a0"/>
              <w:jc w:val="left"/>
              <w:rPr>
                <w:szCs w:val="20"/>
              </w:rPr>
            </w:pPr>
            <w:r w:rsidRPr="00135DAA">
              <w:rPr>
                <w:szCs w:val="20"/>
              </w:rPr>
              <w:t>Отходы смеси затвердевших разнородных пластмасс 5710990001004,</w:t>
            </w:r>
          </w:p>
          <w:p w:rsidR="00CC4A4F" w:rsidRPr="00135DAA" w:rsidRDefault="00CC4A4F" w:rsidP="00826E0F">
            <w:pPr>
              <w:pStyle w:val="a0"/>
              <w:jc w:val="left"/>
              <w:rPr>
                <w:szCs w:val="20"/>
              </w:rPr>
            </w:pPr>
            <w:r w:rsidRPr="00135DAA">
              <w:rPr>
                <w:szCs w:val="20"/>
              </w:rPr>
              <w:t>Резиновые изделия незагрязненные, потерявшие потребительские свойства 5750010113005,</w:t>
            </w:r>
          </w:p>
          <w:p w:rsidR="00CC4A4F" w:rsidRPr="00135DAA" w:rsidRDefault="00CC4A4F" w:rsidP="00826E0F">
            <w:pPr>
              <w:pStyle w:val="a0"/>
              <w:jc w:val="left"/>
              <w:rPr>
                <w:szCs w:val="20"/>
              </w:rPr>
            </w:pPr>
            <w:r w:rsidRPr="00135DAA">
              <w:rPr>
                <w:szCs w:val="20"/>
              </w:rPr>
              <w:t>Обрезки резины 5750010201005,</w:t>
            </w:r>
          </w:p>
          <w:p w:rsidR="00CC4A4F" w:rsidRPr="00135DAA" w:rsidRDefault="00CC4A4F" w:rsidP="00826E0F">
            <w:pPr>
              <w:pStyle w:val="a0"/>
              <w:jc w:val="left"/>
              <w:rPr>
                <w:szCs w:val="20"/>
              </w:rPr>
            </w:pPr>
            <w:r w:rsidRPr="00135DAA">
              <w:rPr>
                <w:szCs w:val="20"/>
              </w:rPr>
              <w:t>Пыль (мука) резиновая 5750010511004,</w:t>
            </w:r>
          </w:p>
          <w:p w:rsidR="00CC4A4F" w:rsidRPr="00135DAA" w:rsidRDefault="00CC4A4F" w:rsidP="00826E0F">
            <w:pPr>
              <w:pStyle w:val="a0"/>
              <w:jc w:val="left"/>
              <w:rPr>
                <w:szCs w:val="20"/>
              </w:rPr>
            </w:pPr>
            <w:r w:rsidRPr="00135DAA">
              <w:rPr>
                <w:szCs w:val="20"/>
              </w:rPr>
              <w:t>Разнородные отходы бумаги и картона (например, содержащие отходы фотобумаги) 1879010001004,</w:t>
            </w:r>
          </w:p>
          <w:p w:rsidR="00CC4A4F" w:rsidRPr="00135DAA" w:rsidRDefault="00CC4A4F" w:rsidP="00826E0F">
            <w:pPr>
              <w:pStyle w:val="a0"/>
              <w:jc w:val="left"/>
              <w:rPr>
                <w:szCs w:val="20"/>
              </w:rPr>
            </w:pPr>
            <w:r w:rsidRPr="00135DAA">
              <w:rPr>
                <w:szCs w:val="20"/>
              </w:rPr>
              <w:t>Обрезки и обрывки тканей хлопчатобумажных 5810110701995,</w:t>
            </w:r>
          </w:p>
          <w:p w:rsidR="00CC4A4F" w:rsidRPr="00135DAA" w:rsidRDefault="00CC4A4F" w:rsidP="00826E0F">
            <w:pPr>
              <w:pStyle w:val="a0"/>
              <w:jc w:val="left"/>
              <w:rPr>
                <w:szCs w:val="20"/>
              </w:rPr>
            </w:pPr>
            <w:r w:rsidRPr="00135DAA">
              <w:rPr>
                <w:szCs w:val="20"/>
              </w:rPr>
              <w:t>Обрезки и обрывки тканей смешанных 5810110801995,</w:t>
            </w:r>
          </w:p>
          <w:p w:rsidR="00CC4A4F" w:rsidRPr="00135DAA" w:rsidRDefault="00CC4A4F" w:rsidP="00826E0F">
            <w:pPr>
              <w:pStyle w:val="a0"/>
              <w:jc w:val="left"/>
              <w:rPr>
                <w:szCs w:val="20"/>
              </w:rPr>
            </w:pPr>
            <w:r w:rsidRPr="00135DAA">
              <w:rPr>
                <w:szCs w:val="20"/>
              </w:rPr>
              <w:t>Отходы оксидов и гидроксидов: известковый шлам от ацетиленовой сварки (резки) 5130000000000,</w:t>
            </w:r>
          </w:p>
          <w:p w:rsidR="00CC4A4F" w:rsidRPr="00135DAA" w:rsidRDefault="00CC4A4F" w:rsidP="00826E0F">
            <w:pPr>
              <w:pStyle w:val="a0"/>
              <w:jc w:val="left"/>
              <w:rPr>
                <w:szCs w:val="20"/>
              </w:rPr>
            </w:pPr>
            <w:r w:rsidRPr="00135DAA">
              <w:rPr>
                <w:szCs w:val="20"/>
              </w:rPr>
              <w:t>Минеральные шламы (осадок, образующийся при нейтрализации электролита аккумуляторов) 5150000000000,</w:t>
            </w:r>
          </w:p>
          <w:p w:rsidR="00CC4A4F" w:rsidRPr="00135DAA" w:rsidRDefault="00CC4A4F" w:rsidP="00826E0F">
            <w:pPr>
              <w:pStyle w:val="a0"/>
              <w:jc w:val="left"/>
              <w:rPr>
                <w:szCs w:val="20"/>
              </w:rPr>
            </w:pPr>
            <w:r w:rsidRPr="00135DAA">
              <w:rPr>
                <w:szCs w:val="20"/>
              </w:rPr>
              <w:t>Отходы стеклолакоткани (изоляции) 5710320101004,</w:t>
            </w:r>
          </w:p>
          <w:p w:rsidR="00CC4A4F" w:rsidRPr="00135DAA" w:rsidRDefault="00CC4A4F" w:rsidP="00826E0F">
            <w:pPr>
              <w:pStyle w:val="a0"/>
              <w:jc w:val="left"/>
              <w:rPr>
                <w:szCs w:val="20"/>
              </w:rPr>
            </w:pPr>
            <w:r w:rsidRPr="00135DAA">
              <w:rPr>
                <w:szCs w:val="20"/>
              </w:rPr>
              <w:t>Резиноасбестовые отходы (в том числе изделия отработанные и брак) (паронит) 5750030001004,</w:t>
            </w:r>
          </w:p>
          <w:p w:rsidR="00CC4A4F" w:rsidRPr="00135DAA" w:rsidRDefault="00CC4A4F" w:rsidP="00826E0F">
            <w:pPr>
              <w:pStyle w:val="a0"/>
              <w:jc w:val="left"/>
              <w:rPr>
                <w:szCs w:val="20"/>
              </w:rPr>
            </w:pPr>
            <w:r w:rsidRPr="00135DAA">
              <w:rPr>
                <w:szCs w:val="20"/>
              </w:rPr>
              <w:t>Отходы (осадки) при механической и биологической очистке сточный вод, не вошедшие в другие позиции (осадок от мойки автотранспорта) 9480000000000,</w:t>
            </w:r>
          </w:p>
          <w:p w:rsidR="00CC4A4F" w:rsidRPr="00135DAA" w:rsidRDefault="00CC4A4F" w:rsidP="00826E0F">
            <w:pPr>
              <w:pStyle w:val="a0"/>
              <w:jc w:val="left"/>
              <w:rPr>
                <w:szCs w:val="20"/>
              </w:rPr>
            </w:pPr>
            <w:r w:rsidRPr="00135DAA">
              <w:rPr>
                <w:szCs w:val="20"/>
              </w:rPr>
              <w:t>Обрезки, кусковые отходы древесно-стружечных и/или древесно-волокнистых плит, содержащих связующие смолы в количестве от 0,2% до 2,5% включительно 1712020301014,</w:t>
            </w:r>
          </w:p>
          <w:p w:rsidR="00CC4A4F" w:rsidRPr="00135DAA" w:rsidRDefault="00CC4A4F" w:rsidP="00826E0F">
            <w:pPr>
              <w:pStyle w:val="a0"/>
              <w:jc w:val="left"/>
              <w:rPr>
                <w:szCs w:val="20"/>
              </w:rPr>
            </w:pPr>
            <w:r w:rsidRPr="00135DAA">
              <w:rPr>
                <w:szCs w:val="20"/>
              </w:rPr>
              <w:t>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w:t>
            </w:r>
          </w:p>
          <w:p w:rsidR="00CC4A4F" w:rsidRPr="00135DAA" w:rsidRDefault="00CC4A4F" w:rsidP="00826E0F">
            <w:pPr>
              <w:pStyle w:val="a0"/>
              <w:jc w:val="left"/>
              <w:rPr>
                <w:szCs w:val="20"/>
              </w:rPr>
            </w:pPr>
            <w:r w:rsidRPr="00135DAA">
              <w:rPr>
                <w:szCs w:val="20"/>
              </w:rPr>
              <w:t>Опилки древесно-стружечных и/или древесно-волокнистых плит, содержащие связующие смолы в количестве от 0,2% до 2,5% включительно 1712020101014,</w:t>
            </w:r>
          </w:p>
          <w:p w:rsidR="00CC4A4F" w:rsidRPr="00135DAA" w:rsidRDefault="00CC4A4F" w:rsidP="00826E0F">
            <w:pPr>
              <w:pStyle w:val="a0"/>
              <w:jc w:val="left"/>
              <w:rPr>
                <w:szCs w:val="20"/>
              </w:rPr>
            </w:pPr>
            <w:r w:rsidRPr="00135DAA">
              <w:rPr>
                <w:szCs w:val="20"/>
              </w:rPr>
              <w:t>Отходы упаковочной бумаги незагрязненные 1871020101005,</w:t>
            </w:r>
          </w:p>
          <w:p w:rsidR="00CC4A4F" w:rsidRPr="00135DAA" w:rsidRDefault="00CC4A4F" w:rsidP="00826E0F">
            <w:pPr>
              <w:pStyle w:val="a0"/>
              <w:jc w:val="left"/>
              <w:rPr>
                <w:szCs w:val="20"/>
              </w:rPr>
            </w:pPr>
            <w:r w:rsidRPr="00135DAA">
              <w:rPr>
                <w:szCs w:val="20"/>
              </w:rPr>
              <w:t>Отходы упаковочного картона незагрязненные 1871020201005,</w:t>
            </w:r>
          </w:p>
          <w:p w:rsidR="00CC4A4F" w:rsidRPr="00135DAA" w:rsidRDefault="00CC4A4F" w:rsidP="00826E0F">
            <w:pPr>
              <w:pStyle w:val="a0"/>
              <w:jc w:val="left"/>
              <w:rPr>
                <w:szCs w:val="20"/>
              </w:rPr>
            </w:pPr>
            <w:r w:rsidRPr="00135DAA">
              <w:rPr>
                <w:szCs w:val="20"/>
              </w:rPr>
              <w:t>Отходы упаковочного гофрокартона незагрязненные  1871020301005,</w:t>
            </w:r>
          </w:p>
          <w:p w:rsidR="00CC4A4F" w:rsidRPr="00135DAA" w:rsidRDefault="00CC4A4F" w:rsidP="00826E0F">
            <w:pPr>
              <w:pStyle w:val="a0"/>
              <w:jc w:val="left"/>
              <w:rPr>
                <w:szCs w:val="20"/>
              </w:rPr>
            </w:pPr>
            <w:r w:rsidRPr="00135DAA">
              <w:rPr>
                <w:szCs w:val="20"/>
              </w:rPr>
              <w:t>Отходы бумаги и картона от канцелярской деятельности  и делопроизводства 1871030001005,</w:t>
            </w:r>
          </w:p>
          <w:p w:rsidR="00CC4A4F" w:rsidRPr="00135DAA" w:rsidRDefault="00CC4A4F" w:rsidP="00826E0F">
            <w:pPr>
              <w:pStyle w:val="a0"/>
              <w:jc w:val="left"/>
              <w:rPr>
                <w:szCs w:val="20"/>
              </w:rPr>
            </w:pPr>
            <w:r w:rsidRPr="00135DAA">
              <w:rPr>
                <w:szCs w:val="20"/>
              </w:rPr>
              <w:t>Отходы фотобумаги 1872020001014,</w:t>
            </w:r>
          </w:p>
          <w:p w:rsidR="00CC4A4F" w:rsidRPr="00135DAA" w:rsidRDefault="00CC4A4F" w:rsidP="00826E0F">
            <w:pPr>
              <w:pStyle w:val="a0"/>
              <w:jc w:val="left"/>
              <w:rPr>
                <w:szCs w:val="20"/>
              </w:rPr>
            </w:pPr>
            <w:r w:rsidRPr="00135DAA">
              <w:rPr>
                <w:szCs w:val="20"/>
              </w:rPr>
              <w:t>Отходы рубероида 1872040101014,</w:t>
            </w:r>
          </w:p>
          <w:p w:rsidR="00CC4A4F" w:rsidRPr="00135DAA" w:rsidRDefault="00CC4A4F" w:rsidP="00826E0F">
            <w:pPr>
              <w:pStyle w:val="a0"/>
              <w:jc w:val="left"/>
              <w:rPr>
                <w:szCs w:val="20"/>
              </w:rPr>
            </w:pPr>
            <w:r w:rsidRPr="00135DAA">
              <w:rPr>
                <w:szCs w:val="20"/>
              </w:rPr>
              <w:t>Золошлаки от сжигания углей (Березовский) 3130020201004,</w:t>
            </w:r>
          </w:p>
          <w:p w:rsidR="00CC4A4F" w:rsidRPr="00135DAA" w:rsidRDefault="00CC4A4F" w:rsidP="00826E0F">
            <w:pPr>
              <w:pStyle w:val="a0"/>
              <w:jc w:val="left"/>
              <w:rPr>
                <w:szCs w:val="20"/>
              </w:rPr>
            </w:pPr>
            <w:r w:rsidRPr="00135DAA">
              <w:rPr>
                <w:szCs w:val="20"/>
              </w:rPr>
              <w:t>Керамические изделия, потерявшие потребительские свойства 3140070301995,</w:t>
            </w:r>
          </w:p>
          <w:p w:rsidR="00CC4A4F" w:rsidRPr="00135DAA" w:rsidRDefault="00CC4A4F" w:rsidP="00826E0F">
            <w:pPr>
              <w:pStyle w:val="a0"/>
              <w:jc w:val="left"/>
              <w:rPr>
                <w:szCs w:val="20"/>
              </w:rPr>
            </w:pPr>
            <w:r w:rsidRPr="00135DAA">
              <w:rPr>
                <w:szCs w:val="20"/>
              </w:rPr>
              <w:t>Стеклянный бой незагрязненный (исключая бой стекла электронно-лучевых трубок и люминесцентных ламп) 3140080201995,</w:t>
            </w:r>
          </w:p>
          <w:p w:rsidR="00CC4A4F" w:rsidRPr="00135DAA" w:rsidRDefault="00CC4A4F" w:rsidP="00826E0F">
            <w:pPr>
              <w:pStyle w:val="a0"/>
              <w:jc w:val="left"/>
              <w:rPr>
                <w:szCs w:val="20"/>
              </w:rPr>
            </w:pPr>
            <w:r w:rsidRPr="00135DAA">
              <w:rPr>
                <w:szCs w:val="20"/>
              </w:rPr>
              <w:t>Абразивные круги отработанные, лом отработанных абразивных кругов 3140430201995,</w:t>
            </w:r>
          </w:p>
          <w:p w:rsidR="00CC4A4F" w:rsidRPr="00135DAA" w:rsidRDefault="00CC4A4F" w:rsidP="00826E0F">
            <w:pPr>
              <w:pStyle w:val="a0"/>
              <w:jc w:val="left"/>
              <w:rPr>
                <w:szCs w:val="20"/>
              </w:rPr>
            </w:pPr>
            <w:r w:rsidRPr="00135DAA">
              <w:rPr>
                <w:szCs w:val="20"/>
              </w:rPr>
              <w:t>Шкурка шлифовальная отработанная 3140430301995</w:t>
            </w:r>
          </w:p>
          <w:p w:rsidR="00CC4A4F" w:rsidRPr="00135DAA" w:rsidRDefault="00CC4A4F" w:rsidP="00826E0F">
            <w:pPr>
              <w:pStyle w:val="a0"/>
              <w:jc w:val="left"/>
              <w:rPr>
                <w:szCs w:val="20"/>
              </w:rPr>
            </w:pPr>
          </w:p>
        </w:tc>
        <w:tc>
          <w:tcPr>
            <w:tcW w:w="483" w:type="pct"/>
          </w:tcPr>
          <w:p w:rsidR="00CC4A4F" w:rsidRPr="00135DAA" w:rsidRDefault="00CC4A4F" w:rsidP="00826E0F">
            <w:pPr>
              <w:pStyle w:val="a0"/>
              <w:jc w:val="left"/>
              <w:rPr>
                <w:szCs w:val="20"/>
              </w:rPr>
            </w:pPr>
            <w:r>
              <w:rPr>
                <w:szCs w:val="20"/>
              </w:rPr>
              <w:t>Имеется</w:t>
            </w:r>
          </w:p>
        </w:tc>
        <w:tc>
          <w:tcPr>
            <w:tcW w:w="532" w:type="pct"/>
          </w:tcPr>
          <w:p w:rsidR="00CC4A4F" w:rsidRPr="00135DAA" w:rsidRDefault="00CC4A4F" w:rsidP="00826E0F">
            <w:pPr>
              <w:pStyle w:val="a0"/>
              <w:jc w:val="left"/>
              <w:rPr>
                <w:szCs w:val="20"/>
              </w:rPr>
            </w:pPr>
            <w:r w:rsidRPr="00135DAA">
              <w:rPr>
                <w:szCs w:val="20"/>
              </w:rPr>
              <w:t>15632000</w:t>
            </w:r>
          </w:p>
        </w:tc>
        <w:tc>
          <w:tcPr>
            <w:tcW w:w="486" w:type="pct"/>
          </w:tcPr>
          <w:p w:rsidR="00CC4A4F" w:rsidRPr="00135DAA" w:rsidRDefault="00CC4A4F" w:rsidP="00826E0F">
            <w:pPr>
              <w:pStyle w:val="a0"/>
              <w:jc w:val="left"/>
              <w:rPr>
                <w:szCs w:val="20"/>
              </w:rPr>
            </w:pPr>
            <w:r w:rsidRPr="00135DAA">
              <w:rPr>
                <w:szCs w:val="20"/>
              </w:rPr>
              <w:t>с. Захарово</w:t>
            </w:r>
          </w:p>
        </w:tc>
        <w:tc>
          <w:tcPr>
            <w:tcW w:w="742" w:type="pct"/>
          </w:tcPr>
          <w:p w:rsidR="00CC4A4F" w:rsidRPr="00135DAA" w:rsidRDefault="00CC4A4F" w:rsidP="00826E0F">
            <w:pPr>
              <w:pStyle w:val="a0"/>
              <w:jc w:val="left"/>
              <w:rPr>
                <w:szCs w:val="20"/>
              </w:rPr>
            </w:pPr>
            <w:r w:rsidRPr="00135DAA">
              <w:rPr>
                <w:szCs w:val="20"/>
              </w:rPr>
              <w:t>ИП Савочкин Александр Иванович (ИПСавочкин А.И.)</w:t>
            </w:r>
          </w:p>
          <w:p w:rsidR="00CC4A4F" w:rsidRPr="00135DAA" w:rsidRDefault="00CC4A4F" w:rsidP="00826E0F">
            <w:pPr>
              <w:pStyle w:val="a0"/>
              <w:jc w:val="left"/>
              <w:rPr>
                <w:szCs w:val="20"/>
              </w:rPr>
            </w:pPr>
            <w:r w:rsidRPr="00135DAA">
              <w:rPr>
                <w:szCs w:val="20"/>
              </w:rPr>
              <w:t>242400,Брянскаяобл.,п.Комаричиул.Ленина,д15</w:t>
            </w:r>
          </w:p>
        </w:tc>
      </w:tr>
      <w:tr w:rsidR="00CC4A4F" w:rsidRPr="00DC5106" w:rsidTr="00135DAA">
        <w:trPr>
          <w:trHeight w:val="132"/>
        </w:trPr>
        <w:tc>
          <w:tcPr>
            <w:tcW w:w="266" w:type="pct"/>
          </w:tcPr>
          <w:p w:rsidR="00CC4A4F" w:rsidRPr="00135DAA" w:rsidRDefault="00CC4A4F" w:rsidP="00826E0F">
            <w:pPr>
              <w:pStyle w:val="a0"/>
              <w:jc w:val="left"/>
              <w:rPr>
                <w:szCs w:val="20"/>
              </w:rPr>
            </w:pPr>
            <w:r w:rsidRPr="00135DAA">
              <w:rPr>
                <w:szCs w:val="20"/>
              </w:rPr>
              <w:t>32-00008</w:t>
            </w:r>
            <w:r>
              <w:rPr>
                <w:szCs w:val="20"/>
              </w:rPr>
              <w:t>-З-00592-250914</w:t>
            </w:r>
          </w:p>
          <w:p w:rsidR="00CC4A4F" w:rsidRPr="00135DAA" w:rsidRDefault="00CC4A4F" w:rsidP="00826E0F">
            <w:pPr>
              <w:pStyle w:val="a0"/>
              <w:jc w:val="left"/>
              <w:rPr>
                <w:szCs w:val="20"/>
              </w:rPr>
            </w:pPr>
          </w:p>
        </w:tc>
        <w:tc>
          <w:tcPr>
            <w:tcW w:w="820" w:type="pct"/>
          </w:tcPr>
          <w:p w:rsidR="00CC4A4F" w:rsidRPr="00135DAA" w:rsidRDefault="00CC4A4F" w:rsidP="00826E0F">
            <w:pPr>
              <w:pStyle w:val="a0"/>
              <w:jc w:val="left"/>
              <w:rPr>
                <w:szCs w:val="20"/>
              </w:rPr>
            </w:pPr>
            <w:r w:rsidRPr="00135DAA">
              <w:rPr>
                <w:szCs w:val="20"/>
              </w:rPr>
              <w:t>Полигон ТБО</w:t>
            </w:r>
          </w:p>
        </w:tc>
        <w:tc>
          <w:tcPr>
            <w:tcW w:w="461" w:type="pct"/>
          </w:tcPr>
          <w:p w:rsidR="00CC4A4F" w:rsidRPr="00135DAA" w:rsidRDefault="00CC4A4F" w:rsidP="00826E0F">
            <w:pPr>
              <w:pStyle w:val="a0"/>
              <w:jc w:val="left"/>
              <w:rPr>
                <w:szCs w:val="20"/>
              </w:rPr>
            </w:pPr>
            <w:r w:rsidRPr="00135DAA">
              <w:rPr>
                <w:szCs w:val="20"/>
              </w:rPr>
              <w:t>захоронение отходов</w:t>
            </w:r>
          </w:p>
          <w:p w:rsidR="00CC4A4F" w:rsidRPr="00135DAA" w:rsidRDefault="00CC4A4F" w:rsidP="00826E0F">
            <w:pPr>
              <w:pStyle w:val="a0"/>
              <w:jc w:val="left"/>
              <w:rPr>
                <w:szCs w:val="20"/>
              </w:rPr>
            </w:pPr>
          </w:p>
        </w:tc>
        <w:tc>
          <w:tcPr>
            <w:tcW w:w="1210" w:type="pct"/>
          </w:tcPr>
          <w:p w:rsidR="00CC4A4F" w:rsidRPr="00135DAA" w:rsidRDefault="00CC4A4F" w:rsidP="00826E0F">
            <w:pPr>
              <w:pStyle w:val="a0"/>
              <w:jc w:val="left"/>
              <w:rPr>
                <w:szCs w:val="20"/>
              </w:rPr>
            </w:pPr>
            <w:r w:rsidRPr="00135DAA">
              <w:rPr>
                <w:szCs w:val="20"/>
              </w:rPr>
              <w:t>Мусор от бытовых помещений организаций крупногабаритный 9120050001005,</w:t>
            </w:r>
          </w:p>
          <w:p w:rsidR="00CC4A4F" w:rsidRPr="00135DAA" w:rsidRDefault="00CC4A4F" w:rsidP="00826E0F">
            <w:pPr>
              <w:pStyle w:val="a0"/>
              <w:jc w:val="left"/>
              <w:rPr>
                <w:szCs w:val="20"/>
              </w:rPr>
            </w:pPr>
            <w:r w:rsidRPr="00135DAA">
              <w:rPr>
                <w:szCs w:val="20"/>
              </w:rPr>
              <w:t>Мусор строительный от разборки зданий 912006010004,</w:t>
            </w:r>
          </w:p>
          <w:p w:rsidR="00CC4A4F" w:rsidRPr="00135DAA" w:rsidRDefault="00CC4A4F" w:rsidP="00826E0F">
            <w:pPr>
              <w:pStyle w:val="a0"/>
              <w:jc w:val="left"/>
              <w:rPr>
                <w:szCs w:val="20"/>
              </w:rPr>
            </w:pPr>
            <w:r w:rsidRPr="00135DAA">
              <w:rPr>
                <w:szCs w:val="20"/>
              </w:rPr>
              <w:t>Отходы (мусор) от уборки территории и помещений объектов оптово-розничной торговли продовольственными товарами 9120110001005,</w:t>
            </w:r>
          </w:p>
          <w:p w:rsidR="00CC4A4F" w:rsidRPr="00135DAA" w:rsidRDefault="00CC4A4F" w:rsidP="00826E0F">
            <w:pPr>
              <w:pStyle w:val="a0"/>
              <w:jc w:val="left"/>
              <w:rPr>
                <w:szCs w:val="20"/>
              </w:rPr>
            </w:pPr>
            <w:r w:rsidRPr="00135DAA">
              <w:rPr>
                <w:szCs w:val="20"/>
              </w:rPr>
              <w:t>Отходы (мусор) от уборки территории и помещений объектов оптово-розничной торговли промышленными товарами 9120110001005,</w:t>
            </w:r>
          </w:p>
          <w:p w:rsidR="00CC4A4F" w:rsidRPr="00135DAA" w:rsidRDefault="00CC4A4F" w:rsidP="00826E0F">
            <w:pPr>
              <w:pStyle w:val="a0"/>
              <w:jc w:val="left"/>
              <w:rPr>
                <w:szCs w:val="20"/>
              </w:rPr>
            </w:pPr>
            <w:r w:rsidRPr="00135DAA">
              <w:rPr>
                <w:szCs w:val="20"/>
              </w:rPr>
              <w:t>Отходы (мусор) от уборки территории и помещений учебно-воспитательных учреждений 9120130001005,</w:t>
            </w:r>
          </w:p>
          <w:p w:rsidR="00CC4A4F" w:rsidRPr="00135DAA" w:rsidRDefault="00CC4A4F" w:rsidP="00826E0F">
            <w:pPr>
              <w:pStyle w:val="a0"/>
              <w:jc w:val="left"/>
              <w:rPr>
                <w:szCs w:val="20"/>
              </w:rPr>
            </w:pPr>
            <w:r w:rsidRPr="00135DAA">
              <w:rPr>
                <w:szCs w:val="20"/>
              </w:rPr>
              <w:t>Отходы (мусор) от уборки территории и помещений культурно-спортивных учреждений и зрелищных мероприятий 9120140001005,</w:t>
            </w:r>
          </w:p>
          <w:p w:rsidR="00CC4A4F" w:rsidRPr="00135DAA" w:rsidRDefault="00CC4A4F" w:rsidP="00826E0F">
            <w:pPr>
              <w:pStyle w:val="a0"/>
              <w:jc w:val="left"/>
              <w:rPr>
                <w:szCs w:val="20"/>
              </w:rPr>
            </w:pPr>
            <w:r w:rsidRPr="00135DAA">
              <w:rPr>
                <w:szCs w:val="20"/>
              </w:rPr>
              <w:t>Отходы от уборки территорий кладбищ, колумбариев 9120150001005,</w:t>
            </w:r>
          </w:p>
          <w:p w:rsidR="00CC4A4F" w:rsidRPr="00135DAA" w:rsidRDefault="00CC4A4F" w:rsidP="00826E0F">
            <w:pPr>
              <w:pStyle w:val="a0"/>
              <w:jc w:val="left"/>
              <w:rPr>
                <w:szCs w:val="20"/>
              </w:rPr>
            </w:pPr>
            <w:r w:rsidRPr="00135DAA">
              <w:rPr>
                <w:szCs w:val="20"/>
              </w:rPr>
              <w:t>Абразивная пыль и порошок от шлифования черных металлов (с содержанием металла менее 50%) 3140030011004,</w:t>
            </w:r>
          </w:p>
          <w:p w:rsidR="00CC4A4F" w:rsidRPr="00135DAA" w:rsidRDefault="00CC4A4F" w:rsidP="00826E0F">
            <w:pPr>
              <w:pStyle w:val="a0"/>
              <w:jc w:val="left"/>
              <w:rPr>
                <w:szCs w:val="20"/>
              </w:rPr>
            </w:pPr>
            <w:r w:rsidRPr="00135DAA">
              <w:rPr>
                <w:szCs w:val="20"/>
              </w:rPr>
              <w:t>Электрические лампы накаливания отработанные и брак 9231010001995,</w:t>
            </w:r>
          </w:p>
          <w:p w:rsidR="00CC4A4F" w:rsidRPr="00135DAA" w:rsidRDefault="00CC4A4F" w:rsidP="00826E0F">
            <w:pPr>
              <w:pStyle w:val="a0"/>
              <w:jc w:val="left"/>
              <w:rPr>
                <w:szCs w:val="20"/>
              </w:rPr>
            </w:pPr>
            <w:r w:rsidRPr="00135DAA">
              <w:rPr>
                <w:szCs w:val="20"/>
              </w:rPr>
              <w:t>Отходы (осадки) при подготовке воды 941000 0000000,</w:t>
            </w:r>
          </w:p>
          <w:p w:rsidR="00CC4A4F" w:rsidRPr="00135DAA" w:rsidRDefault="00CC4A4F" w:rsidP="00826E0F">
            <w:pPr>
              <w:pStyle w:val="a0"/>
              <w:jc w:val="left"/>
              <w:rPr>
                <w:szCs w:val="20"/>
              </w:rPr>
            </w:pPr>
            <w:r w:rsidRPr="00135DAA">
              <w:rPr>
                <w:szCs w:val="20"/>
              </w:rPr>
              <w:t>Отходы (осадки) при механической и биологической очистке сточных вод 9430000000000,</w:t>
            </w:r>
          </w:p>
          <w:p w:rsidR="00CC4A4F" w:rsidRPr="00135DAA" w:rsidRDefault="00CC4A4F" w:rsidP="00826E0F">
            <w:pPr>
              <w:pStyle w:val="a0"/>
              <w:jc w:val="left"/>
              <w:rPr>
                <w:szCs w:val="20"/>
              </w:rPr>
            </w:pPr>
            <w:r w:rsidRPr="00135DAA">
              <w:rPr>
                <w:szCs w:val="20"/>
              </w:rPr>
              <w:t>Отходы (осадки) от реагентной очистки сточных вод 9450000000000,</w:t>
            </w:r>
          </w:p>
          <w:p w:rsidR="00CC4A4F" w:rsidRPr="00135DAA" w:rsidRDefault="00CC4A4F" w:rsidP="00826E0F">
            <w:pPr>
              <w:pStyle w:val="a0"/>
              <w:jc w:val="left"/>
              <w:rPr>
                <w:szCs w:val="20"/>
              </w:rPr>
            </w:pPr>
            <w:r w:rsidRPr="00135DAA">
              <w:rPr>
                <w:szCs w:val="20"/>
              </w:rPr>
              <w:t>Тормозные колодки отработанные 3515050001995,</w:t>
            </w:r>
          </w:p>
          <w:p w:rsidR="00CC4A4F" w:rsidRPr="00135DAA" w:rsidRDefault="00CC4A4F" w:rsidP="00826E0F">
            <w:pPr>
              <w:pStyle w:val="a0"/>
              <w:jc w:val="left"/>
              <w:rPr>
                <w:szCs w:val="20"/>
              </w:rPr>
            </w:pPr>
            <w:r w:rsidRPr="00135DAA">
              <w:rPr>
                <w:szCs w:val="20"/>
              </w:rPr>
              <w:t>Лом алюминия несортированный 3531010101995,</w:t>
            </w:r>
          </w:p>
          <w:p w:rsidR="00CC4A4F" w:rsidRPr="00135DAA" w:rsidRDefault="00CC4A4F" w:rsidP="00826E0F">
            <w:pPr>
              <w:pStyle w:val="a0"/>
              <w:jc w:val="left"/>
              <w:rPr>
                <w:szCs w:val="20"/>
              </w:rPr>
            </w:pPr>
            <w:r w:rsidRPr="00135DAA">
              <w:rPr>
                <w:szCs w:val="20"/>
              </w:rPr>
              <w:t>Стружка древесно-стружечных и/или древесно-волокнистых плит, содержащая связующие смолы в количестве от 0,2% до 2,5% включительно 1712020201014,</w:t>
            </w:r>
          </w:p>
          <w:p w:rsidR="00CC4A4F" w:rsidRPr="00135DAA" w:rsidRDefault="00CC4A4F" w:rsidP="00826E0F">
            <w:pPr>
              <w:pStyle w:val="a0"/>
              <w:jc w:val="left"/>
              <w:rPr>
                <w:szCs w:val="20"/>
              </w:rPr>
            </w:pPr>
            <w:r w:rsidRPr="00135DAA">
              <w:rPr>
                <w:szCs w:val="20"/>
              </w:rPr>
              <w:t>Лом медных сплавов несортированный 3541010101995,</w:t>
            </w:r>
          </w:p>
          <w:p w:rsidR="00CC4A4F" w:rsidRPr="00135DAA" w:rsidRDefault="00CC4A4F" w:rsidP="00826E0F">
            <w:pPr>
              <w:pStyle w:val="a0"/>
              <w:jc w:val="left"/>
              <w:rPr>
                <w:szCs w:val="20"/>
              </w:rPr>
            </w:pPr>
            <w:r w:rsidRPr="00135DAA">
              <w:rPr>
                <w:szCs w:val="20"/>
              </w:rPr>
              <w:t>Отходы оксидов и гидроксидов 5130000000000,</w:t>
            </w:r>
          </w:p>
          <w:p w:rsidR="00CC4A4F" w:rsidRPr="00135DAA" w:rsidRDefault="00CC4A4F" w:rsidP="00826E0F">
            <w:pPr>
              <w:pStyle w:val="a0"/>
              <w:jc w:val="left"/>
              <w:rPr>
                <w:szCs w:val="20"/>
              </w:rPr>
            </w:pPr>
            <w:r w:rsidRPr="00135DAA">
              <w:rPr>
                <w:szCs w:val="20"/>
              </w:rPr>
              <w:t>Древесно-стружечные и/или древесноволокнистые плиты, содержащие связующие смолы в количестве от 0,2% до 2,5% 1712020401014,</w:t>
            </w:r>
          </w:p>
          <w:p w:rsidR="00CC4A4F" w:rsidRPr="00135DAA" w:rsidRDefault="00CC4A4F" w:rsidP="00826E0F">
            <w:pPr>
              <w:pStyle w:val="a0"/>
              <w:jc w:val="left"/>
              <w:rPr>
                <w:szCs w:val="20"/>
              </w:rPr>
            </w:pPr>
            <w:r w:rsidRPr="00135DAA">
              <w:rPr>
                <w:szCs w:val="20"/>
              </w:rPr>
              <w:t>Отходы древесных строительных лесоматериалов, в том числе от сноса и разборки строений 1712050001004,</w:t>
            </w:r>
          </w:p>
          <w:p w:rsidR="00CC4A4F" w:rsidRPr="00135DAA" w:rsidRDefault="00CC4A4F" w:rsidP="00826E0F">
            <w:pPr>
              <w:pStyle w:val="a0"/>
              <w:jc w:val="left"/>
              <w:rPr>
                <w:szCs w:val="20"/>
              </w:rPr>
            </w:pPr>
            <w:r w:rsidRPr="00135DAA">
              <w:rPr>
                <w:szCs w:val="20"/>
              </w:rPr>
              <w:t>Отходы перьев и пуха 1320070001004,</w:t>
            </w:r>
          </w:p>
          <w:p w:rsidR="00CC4A4F" w:rsidRPr="00135DAA" w:rsidRDefault="00CC4A4F" w:rsidP="00826E0F">
            <w:pPr>
              <w:pStyle w:val="a0"/>
              <w:jc w:val="left"/>
              <w:rPr>
                <w:szCs w:val="20"/>
              </w:rPr>
            </w:pPr>
            <w:r w:rsidRPr="00135DAA">
              <w:rPr>
                <w:szCs w:val="20"/>
              </w:rPr>
              <w:t>Скорлупа от куриных яиц 1320130101005,</w:t>
            </w:r>
          </w:p>
          <w:p w:rsidR="00CC4A4F" w:rsidRPr="00135DAA" w:rsidRDefault="00CC4A4F" w:rsidP="00826E0F">
            <w:pPr>
              <w:pStyle w:val="a0"/>
              <w:jc w:val="left"/>
              <w:rPr>
                <w:szCs w:val="20"/>
              </w:rPr>
            </w:pPr>
            <w:r w:rsidRPr="00135DAA">
              <w:rPr>
                <w:szCs w:val="20"/>
              </w:rPr>
              <w:t>Обувь кожаная рабочая, потерявшая потребительские свойства 1470060113004,</w:t>
            </w:r>
          </w:p>
          <w:p w:rsidR="00CC4A4F" w:rsidRPr="00135DAA" w:rsidRDefault="00CC4A4F" w:rsidP="00826E0F">
            <w:pPr>
              <w:pStyle w:val="a0"/>
              <w:jc w:val="left"/>
              <w:rPr>
                <w:szCs w:val="20"/>
              </w:rPr>
            </w:pPr>
            <w:r w:rsidRPr="00135DAA">
              <w:rPr>
                <w:szCs w:val="20"/>
              </w:rPr>
              <w:t>Отходы коры 1711010101004,</w:t>
            </w:r>
          </w:p>
          <w:p w:rsidR="00CC4A4F" w:rsidRPr="00135DAA" w:rsidRDefault="00CC4A4F" w:rsidP="00826E0F">
            <w:pPr>
              <w:pStyle w:val="a0"/>
              <w:jc w:val="left"/>
              <w:rPr>
                <w:szCs w:val="20"/>
              </w:rPr>
            </w:pPr>
            <w:r w:rsidRPr="00135DAA">
              <w:rPr>
                <w:szCs w:val="20"/>
              </w:rPr>
              <w:t>Отходы горбыля, рейки из натуральной чистой древесины 1711020001005,</w:t>
            </w:r>
          </w:p>
          <w:p w:rsidR="00CC4A4F" w:rsidRPr="00135DAA" w:rsidRDefault="00CC4A4F" w:rsidP="00826E0F">
            <w:pPr>
              <w:pStyle w:val="a0"/>
              <w:jc w:val="left"/>
              <w:rPr>
                <w:szCs w:val="20"/>
              </w:rPr>
            </w:pPr>
            <w:r w:rsidRPr="00135DAA">
              <w:rPr>
                <w:szCs w:val="20"/>
              </w:rPr>
              <w:t>Отходы шпона натуральной чистой древесины 1711030001005,</w:t>
            </w:r>
          </w:p>
          <w:p w:rsidR="00CC4A4F" w:rsidRPr="00135DAA" w:rsidRDefault="00CC4A4F" w:rsidP="00826E0F">
            <w:pPr>
              <w:pStyle w:val="a0"/>
              <w:jc w:val="left"/>
              <w:rPr>
                <w:szCs w:val="20"/>
              </w:rPr>
            </w:pPr>
            <w:r w:rsidRPr="00135DAA">
              <w:rPr>
                <w:szCs w:val="20"/>
              </w:rPr>
              <w:t>Отходы щепы натуральной чистой древесины 1711040001005,</w:t>
            </w:r>
          </w:p>
          <w:p w:rsidR="00CC4A4F" w:rsidRPr="00135DAA" w:rsidRDefault="00CC4A4F" w:rsidP="00826E0F">
            <w:pPr>
              <w:pStyle w:val="a0"/>
              <w:jc w:val="left"/>
              <w:rPr>
                <w:szCs w:val="20"/>
              </w:rPr>
            </w:pPr>
            <w:r w:rsidRPr="00135DAA">
              <w:rPr>
                <w:szCs w:val="20"/>
              </w:rPr>
              <w:t>Обрезь натуральной чистой древесины 1711050101005,</w:t>
            </w:r>
          </w:p>
          <w:p w:rsidR="00CC4A4F" w:rsidRPr="00135DAA" w:rsidRDefault="00CC4A4F" w:rsidP="00826E0F">
            <w:pPr>
              <w:pStyle w:val="a0"/>
              <w:jc w:val="left"/>
              <w:rPr>
                <w:szCs w:val="20"/>
              </w:rPr>
            </w:pPr>
            <w:r w:rsidRPr="00135DAA">
              <w:rPr>
                <w:szCs w:val="20"/>
              </w:rPr>
              <w:t>Деревянная упаковка (невозвратная тара) из натуральной древесины 1711050213005,</w:t>
            </w:r>
          </w:p>
          <w:p w:rsidR="00CC4A4F" w:rsidRPr="00135DAA" w:rsidRDefault="00CC4A4F" w:rsidP="00826E0F">
            <w:pPr>
              <w:pStyle w:val="a0"/>
              <w:jc w:val="left"/>
              <w:rPr>
                <w:szCs w:val="20"/>
              </w:rPr>
            </w:pPr>
            <w:r w:rsidRPr="00135DAA">
              <w:rPr>
                <w:szCs w:val="20"/>
              </w:rPr>
              <w:t>Изделия из натуральной древесины, потерявшие свои потребительские свойства 1711050313005,</w:t>
            </w:r>
          </w:p>
          <w:p w:rsidR="00CC4A4F" w:rsidRPr="00135DAA" w:rsidRDefault="00CC4A4F" w:rsidP="00826E0F">
            <w:pPr>
              <w:pStyle w:val="a0"/>
              <w:jc w:val="left"/>
              <w:rPr>
                <w:szCs w:val="20"/>
              </w:rPr>
            </w:pPr>
            <w:r w:rsidRPr="00135DAA">
              <w:rPr>
                <w:szCs w:val="20"/>
              </w:rPr>
              <w:t>Опилки натуральной чистой древесины 1711060101005,</w:t>
            </w:r>
          </w:p>
          <w:p w:rsidR="00CC4A4F" w:rsidRPr="00135DAA" w:rsidRDefault="00CC4A4F" w:rsidP="00826E0F">
            <w:pPr>
              <w:pStyle w:val="a0"/>
              <w:jc w:val="left"/>
              <w:rPr>
                <w:szCs w:val="20"/>
              </w:rPr>
            </w:pPr>
            <w:r w:rsidRPr="00135DAA">
              <w:rPr>
                <w:szCs w:val="20"/>
              </w:rPr>
              <w:t>Стружка натуральной чистой древесины-1711060201005,</w:t>
            </w:r>
          </w:p>
          <w:p w:rsidR="00CC4A4F" w:rsidRPr="00135DAA" w:rsidRDefault="00CC4A4F" w:rsidP="00826E0F">
            <w:pPr>
              <w:pStyle w:val="a0"/>
              <w:jc w:val="left"/>
              <w:rPr>
                <w:szCs w:val="20"/>
              </w:rPr>
            </w:pPr>
            <w:r w:rsidRPr="00135DAA">
              <w:rPr>
                <w:szCs w:val="20"/>
              </w:rPr>
              <w:t>Пыль древесная от шлифовки натуральной чистой древесины 1711070011004,</w:t>
            </w:r>
          </w:p>
          <w:p w:rsidR="00CC4A4F" w:rsidRPr="00135DAA" w:rsidRDefault="00CC4A4F" w:rsidP="00826E0F">
            <w:pPr>
              <w:pStyle w:val="a0"/>
              <w:jc w:val="left"/>
              <w:rPr>
                <w:szCs w:val="20"/>
              </w:rPr>
            </w:pPr>
            <w:r w:rsidRPr="00135DAA">
              <w:rPr>
                <w:szCs w:val="20"/>
              </w:rPr>
              <w:t>Шлам древесный от шлифовки натуральной чистой древесины 1711080004005,</w:t>
            </w:r>
          </w:p>
          <w:p w:rsidR="00CC4A4F" w:rsidRPr="00135DAA" w:rsidRDefault="00CC4A4F" w:rsidP="00826E0F">
            <w:pPr>
              <w:pStyle w:val="a0"/>
              <w:jc w:val="left"/>
              <w:rPr>
                <w:szCs w:val="20"/>
              </w:rPr>
            </w:pPr>
            <w:r w:rsidRPr="00135DAA">
              <w:rPr>
                <w:szCs w:val="20"/>
              </w:rPr>
              <w:t>Древесные отходы из натуральной чистой древесины несортированные 1711200001005,</w:t>
            </w:r>
          </w:p>
          <w:p w:rsidR="00CC4A4F" w:rsidRPr="00135DAA" w:rsidRDefault="00CC4A4F" w:rsidP="00826E0F">
            <w:pPr>
              <w:pStyle w:val="a0"/>
              <w:jc w:val="left"/>
              <w:rPr>
                <w:szCs w:val="20"/>
              </w:rPr>
            </w:pPr>
            <w:r w:rsidRPr="00135DAA">
              <w:rPr>
                <w:szCs w:val="20"/>
              </w:rPr>
              <w:t>Обрезки, кусковые отходы древесно-стружечных и/или древесно-волокнистых плит, содержащих связующие смолы в количестве от 0,2% до 2,5% включительно 1712020301014,</w:t>
            </w:r>
          </w:p>
          <w:p w:rsidR="00CC4A4F" w:rsidRPr="00135DAA" w:rsidRDefault="00CC4A4F" w:rsidP="00826E0F">
            <w:pPr>
              <w:pStyle w:val="a0"/>
              <w:jc w:val="left"/>
              <w:rPr>
                <w:szCs w:val="20"/>
              </w:rPr>
            </w:pPr>
            <w:r w:rsidRPr="00135DAA">
              <w:rPr>
                <w:szCs w:val="20"/>
              </w:rPr>
              <w:t>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w:t>
            </w:r>
          </w:p>
          <w:p w:rsidR="00CC4A4F" w:rsidRPr="00135DAA" w:rsidRDefault="00CC4A4F" w:rsidP="00826E0F">
            <w:pPr>
              <w:pStyle w:val="a0"/>
              <w:jc w:val="left"/>
              <w:rPr>
                <w:szCs w:val="20"/>
              </w:rPr>
            </w:pPr>
            <w:r w:rsidRPr="00135DAA">
              <w:rPr>
                <w:szCs w:val="20"/>
              </w:rPr>
              <w:t>Опилки древесно-стружечных и/или древесно-волокнистых плит, содержащие связующие смолы в количестве от 0,2% до 2,5% включительно 1712020101014,</w:t>
            </w:r>
          </w:p>
          <w:p w:rsidR="00CC4A4F" w:rsidRPr="00135DAA" w:rsidRDefault="00CC4A4F" w:rsidP="00826E0F">
            <w:pPr>
              <w:pStyle w:val="a0"/>
              <w:jc w:val="left"/>
              <w:rPr>
                <w:szCs w:val="20"/>
              </w:rPr>
            </w:pPr>
            <w:r w:rsidRPr="00135DAA">
              <w:rPr>
                <w:szCs w:val="20"/>
              </w:rPr>
              <w:t>Отходы упаковочной бумаги незагрязненные 1871020101005,</w:t>
            </w:r>
          </w:p>
          <w:p w:rsidR="00CC4A4F" w:rsidRPr="00135DAA" w:rsidRDefault="00CC4A4F" w:rsidP="00826E0F">
            <w:pPr>
              <w:pStyle w:val="a0"/>
              <w:jc w:val="left"/>
              <w:rPr>
                <w:szCs w:val="20"/>
              </w:rPr>
            </w:pPr>
            <w:r w:rsidRPr="00135DAA">
              <w:rPr>
                <w:szCs w:val="20"/>
              </w:rPr>
              <w:t>Отходы упаковочного картона незагрязненные 1871020201005,</w:t>
            </w:r>
          </w:p>
          <w:p w:rsidR="00CC4A4F" w:rsidRPr="00135DAA" w:rsidRDefault="00CC4A4F" w:rsidP="00826E0F">
            <w:pPr>
              <w:pStyle w:val="a0"/>
              <w:jc w:val="left"/>
              <w:rPr>
                <w:szCs w:val="20"/>
              </w:rPr>
            </w:pPr>
            <w:r w:rsidRPr="00135DAA">
              <w:rPr>
                <w:szCs w:val="20"/>
              </w:rPr>
              <w:t>Отходы упаковочного гофрокартона незагрязненные  1871020301005,</w:t>
            </w:r>
          </w:p>
          <w:p w:rsidR="00CC4A4F" w:rsidRPr="00135DAA" w:rsidRDefault="00CC4A4F" w:rsidP="00826E0F">
            <w:pPr>
              <w:pStyle w:val="a0"/>
              <w:jc w:val="left"/>
              <w:rPr>
                <w:szCs w:val="20"/>
              </w:rPr>
            </w:pPr>
            <w:r w:rsidRPr="00135DAA">
              <w:rPr>
                <w:szCs w:val="20"/>
              </w:rPr>
              <w:t>Отходы бумаги и картона от канцелярской деятельности  и делопроизводства 1871030001005,</w:t>
            </w:r>
          </w:p>
          <w:p w:rsidR="00CC4A4F" w:rsidRPr="00135DAA" w:rsidRDefault="00CC4A4F" w:rsidP="00826E0F">
            <w:pPr>
              <w:pStyle w:val="a0"/>
              <w:jc w:val="left"/>
              <w:rPr>
                <w:szCs w:val="20"/>
              </w:rPr>
            </w:pPr>
            <w:r w:rsidRPr="00135DAA">
              <w:rPr>
                <w:szCs w:val="20"/>
              </w:rPr>
              <w:t>Отходы фотобумаги 1872020001014,</w:t>
            </w:r>
          </w:p>
          <w:p w:rsidR="00CC4A4F" w:rsidRPr="00135DAA" w:rsidRDefault="00CC4A4F" w:rsidP="00826E0F">
            <w:pPr>
              <w:pStyle w:val="a0"/>
              <w:jc w:val="left"/>
              <w:rPr>
                <w:szCs w:val="20"/>
              </w:rPr>
            </w:pPr>
            <w:r w:rsidRPr="00135DAA">
              <w:rPr>
                <w:szCs w:val="20"/>
              </w:rPr>
              <w:t>Отходы рубероида 1872040101014,</w:t>
            </w:r>
          </w:p>
          <w:p w:rsidR="00CC4A4F" w:rsidRPr="00135DAA" w:rsidRDefault="00CC4A4F" w:rsidP="00826E0F">
            <w:pPr>
              <w:pStyle w:val="a0"/>
              <w:jc w:val="left"/>
              <w:rPr>
                <w:szCs w:val="20"/>
              </w:rPr>
            </w:pPr>
            <w:r w:rsidRPr="00135DAA">
              <w:rPr>
                <w:szCs w:val="20"/>
              </w:rPr>
              <w:t>Золошлаки от сжигания углей (Березовский) 3130020201004,</w:t>
            </w:r>
          </w:p>
          <w:p w:rsidR="00CC4A4F" w:rsidRPr="00135DAA" w:rsidRDefault="00CC4A4F" w:rsidP="00826E0F">
            <w:pPr>
              <w:pStyle w:val="a0"/>
              <w:jc w:val="left"/>
              <w:rPr>
                <w:szCs w:val="20"/>
              </w:rPr>
            </w:pPr>
            <w:r w:rsidRPr="00135DAA">
              <w:rPr>
                <w:szCs w:val="20"/>
              </w:rPr>
              <w:t>Керамические изделия, потерявшие потребительские свойства 3140070301995,</w:t>
            </w:r>
          </w:p>
          <w:p w:rsidR="00CC4A4F" w:rsidRPr="00135DAA" w:rsidRDefault="00CC4A4F" w:rsidP="00826E0F">
            <w:pPr>
              <w:pStyle w:val="a0"/>
              <w:jc w:val="left"/>
              <w:rPr>
                <w:szCs w:val="20"/>
              </w:rPr>
            </w:pPr>
            <w:r w:rsidRPr="00135DAA">
              <w:rPr>
                <w:szCs w:val="20"/>
              </w:rPr>
              <w:t>Стеклянный бой незагрязненный (исключая бой стекла электронно-лучевых трубок и люминесцентных ламп) 3140080201995,</w:t>
            </w:r>
          </w:p>
          <w:p w:rsidR="00CC4A4F" w:rsidRPr="00135DAA" w:rsidRDefault="00CC4A4F" w:rsidP="00826E0F">
            <w:pPr>
              <w:pStyle w:val="a0"/>
              <w:jc w:val="left"/>
              <w:rPr>
                <w:szCs w:val="20"/>
              </w:rPr>
            </w:pPr>
            <w:r w:rsidRPr="00135DAA">
              <w:rPr>
                <w:szCs w:val="20"/>
              </w:rPr>
              <w:t>Абразивные круги отработанные, лом отработанных абразивных кругов 3140430201995,</w:t>
            </w:r>
          </w:p>
          <w:p w:rsidR="00CC4A4F" w:rsidRPr="00135DAA" w:rsidRDefault="00CC4A4F" w:rsidP="00826E0F">
            <w:pPr>
              <w:pStyle w:val="a0"/>
              <w:jc w:val="left"/>
              <w:rPr>
                <w:szCs w:val="20"/>
              </w:rPr>
            </w:pPr>
            <w:r w:rsidRPr="00135DAA">
              <w:rPr>
                <w:szCs w:val="20"/>
              </w:rPr>
              <w:t>Шкурка шлифовальная отработанная 3140430301995,</w:t>
            </w:r>
          </w:p>
          <w:p w:rsidR="00CC4A4F" w:rsidRPr="00135DAA" w:rsidRDefault="00CC4A4F" w:rsidP="00826E0F">
            <w:pPr>
              <w:pStyle w:val="a0"/>
              <w:jc w:val="left"/>
              <w:rPr>
                <w:szCs w:val="20"/>
              </w:rPr>
            </w:pPr>
            <w:r w:rsidRPr="00135DAA">
              <w:rPr>
                <w:szCs w:val="20"/>
              </w:rPr>
              <w:t>Отходы абразивных материалов в виде пыли и порошка 3140430411004,</w:t>
            </w:r>
          </w:p>
          <w:p w:rsidR="00CC4A4F" w:rsidRPr="00135DAA" w:rsidRDefault="00CC4A4F" w:rsidP="00826E0F">
            <w:pPr>
              <w:pStyle w:val="a0"/>
              <w:jc w:val="left"/>
              <w:rPr>
                <w:szCs w:val="20"/>
              </w:rPr>
            </w:pPr>
            <w:r w:rsidRPr="00135DAA">
              <w:rPr>
                <w:szCs w:val="20"/>
              </w:rPr>
              <w:t>Накипь котельная 3140500001995,</w:t>
            </w:r>
          </w:p>
          <w:p w:rsidR="00CC4A4F" w:rsidRPr="00135DAA" w:rsidRDefault="00CC4A4F" w:rsidP="00826E0F">
            <w:pPr>
              <w:pStyle w:val="a0"/>
              <w:jc w:val="left"/>
              <w:rPr>
                <w:szCs w:val="20"/>
              </w:rPr>
            </w:pPr>
            <w:r w:rsidRPr="00135DAA">
              <w:rPr>
                <w:szCs w:val="20"/>
              </w:rPr>
              <w:t>Минеральные шламы 3160000000000,</w:t>
            </w:r>
          </w:p>
          <w:p w:rsidR="00CC4A4F" w:rsidRPr="00135DAA" w:rsidRDefault="00CC4A4F" w:rsidP="00826E0F">
            <w:pPr>
              <w:pStyle w:val="a0"/>
              <w:jc w:val="left"/>
              <w:rPr>
                <w:szCs w:val="20"/>
              </w:rPr>
            </w:pPr>
            <w:r w:rsidRPr="00135DAA">
              <w:rPr>
                <w:szCs w:val="20"/>
              </w:rPr>
              <w:t>Свечи зажигания автомобильные отработанные 3510010101995,</w:t>
            </w:r>
          </w:p>
          <w:p w:rsidR="00CC4A4F" w:rsidRPr="00135DAA" w:rsidRDefault="00CC4A4F" w:rsidP="00826E0F">
            <w:pPr>
              <w:pStyle w:val="a0"/>
              <w:jc w:val="left"/>
              <w:rPr>
                <w:szCs w:val="20"/>
              </w:rPr>
            </w:pPr>
            <w:r w:rsidRPr="00135DAA">
              <w:rPr>
                <w:szCs w:val="20"/>
              </w:rPr>
              <w:t>Остатки и огарки стальных сварочных электродов 3512160101995,</w:t>
            </w:r>
          </w:p>
          <w:p w:rsidR="00CC4A4F" w:rsidRPr="00135DAA" w:rsidRDefault="00CC4A4F" w:rsidP="00826E0F">
            <w:pPr>
              <w:pStyle w:val="a0"/>
              <w:jc w:val="left"/>
              <w:rPr>
                <w:szCs w:val="20"/>
              </w:rPr>
            </w:pPr>
            <w:r w:rsidRPr="00135DAA">
              <w:rPr>
                <w:szCs w:val="20"/>
              </w:rPr>
              <w:t>Лом черных металлов несортированный 3513010001995,</w:t>
            </w:r>
          </w:p>
          <w:p w:rsidR="00CC4A4F" w:rsidRPr="00135DAA" w:rsidRDefault="00CC4A4F" w:rsidP="00826E0F">
            <w:pPr>
              <w:pStyle w:val="a0"/>
              <w:jc w:val="left"/>
              <w:rPr>
                <w:szCs w:val="20"/>
              </w:rPr>
            </w:pPr>
            <w:r w:rsidRPr="00135DAA">
              <w:rPr>
                <w:szCs w:val="20"/>
              </w:rPr>
              <w:t>Пыль черных металлов незагрязненная 3513160011004,</w:t>
            </w:r>
          </w:p>
          <w:p w:rsidR="00CC4A4F" w:rsidRPr="00135DAA" w:rsidRDefault="00CC4A4F" w:rsidP="00826E0F">
            <w:pPr>
              <w:pStyle w:val="a0"/>
              <w:jc w:val="left"/>
              <w:rPr>
                <w:szCs w:val="20"/>
              </w:rPr>
            </w:pPr>
            <w:r w:rsidRPr="00135DAA">
              <w:rPr>
                <w:szCs w:val="20"/>
              </w:rPr>
              <w:t>Лом и отходы черных металлов с примесями или загрязненные опасными веществами 3515000001000,</w:t>
            </w:r>
          </w:p>
          <w:p w:rsidR="00CC4A4F" w:rsidRPr="00135DAA" w:rsidRDefault="00CC4A4F" w:rsidP="00826E0F">
            <w:pPr>
              <w:pStyle w:val="a0"/>
              <w:jc w:val="left"/>
              <w:rPr>
                <w:szCs w:val="20"/>
              </w:rPr>
            </w:pPr>
            <w:r w:rsidRPr="00135DAA">
              <w:rPr>
                <w:szCs w:val="20"/>
              </w:rPr>
              <w:t>Древесные отходы с пропиткой и покрытиями несортированные 1712200001014,</w:t>
            </w:r>
          </w:p>
          <w:p w:rsidR="00CC4A4F" w:rsidRPr="00135DAA" w:rsidRDefault="00CC4A4F" w:rsidP="00826E0F">
            <w:pPr>
              <w:pStyle w:val="a0"/>
              <w:jc w:val="left"/>
              <w:rPr>
                <w:szCs w:val="20"/>
              </w:rPr>
            </w:pPr>
            <w:r w:rsidRPr="00135DAA">
              <w:rPr>
                <w:szCs w:val="20"/>
              </w:rPr>
              <w:t>Отходы ламинированной бумаги 1872010001000,</w:t>
            </w:r>
          </w:p>
          <w:p w:rsidR="00CC4A4F" w:rsidRPr="00135DAA" w:rsidRDefault="00CC4A4F" w:rsidP="00826E0F">
            <w:pPr>
              <w:pStyle w:val="a0"/>
              <w:jc w:val="left"/>
              <w:rPr>
                <w:szCs w:val="20"/>
              </w:rPr>
            </w:pPr>
            <w:r w:rsidRPr="00135DAA">
              <w:rPr>
                <w:szCs w:val="20"/>
              </w:rPr>
              <w:t>Отходы бумажной клеевой ленты 1872010201014,</w:t>
            </w:r>
          </w:p>
          <w:p w:rsidR="00CC4A4F" w:rsidRPr="00135DAA" w:rsidRDefault="00CC4A4F" w:rsidP="00826E0F">
            <w:pPr>
              <w:pStyle w:val="a0"/>
              <w:jc w:val="left"/>
              <w:rPr>
                <w:szCs w:val="20"/>
              </w:rPr>
            </w:pPr>
            <w:r w:rsidRPr="00135DAA">
              <w:rPr>
                <w:szCs w:val="20"/>
              </w:rPr>
              <w:t>Отходы затвердевших полиамидов 5710110001005,</w:t>
            </w:r>
          </w:p>
          <w:p w:rsidR="00CC4A4F" w:rsidRPr="00135DAA" w:rsidRDefault="00CC4A4F" w:rsidP="00826E0F">
            <w:pPr>
              <w:pStyle w:val="a0"/>
              <w:jc w:val="left"/>
              <w:rPr>
                <w:szCs w:val="20"/>
              </w:rPr>
            </w:pPr>
            <w:r w:rsidRPr="00135DAA">
              <w:rPr>
                <w:szCs w:val="20"/>
              </w:rPr>
              <w:t>Отходы жесткого пенопласта (исключая поливинилхлоридный) 5710110001005,</w:t>
            </w:r>
          </w:p>
          <w:p w:rsidR="00CC4A4F" w:rsidRPr="00135DAA" w:rsidRDefault="00CC4A4F" w:rsidP="00826E0F">
            <w:pPr>
              <w:pStyle w:val="a0"/>
              <w:jc w:val="left"/>
              <w:rPr>
                <w:szCs w:val="20"/>
              </w:rPr>
            </w:pPr>
            <w:r w:rsidRPr="00135DAA">
              <w:rPr>
                <w:szCs w:val="20"/>
              </w:rPr>
              <w:t>Отходы затвердевшего поливинилхлорида и пенопласта на его базе 5710160001004,</w:t>
            </w:r>
          </w:p>
          <w:p w:rsidR="00CC4A4F" w:rsidRPr="00135DAA" w:rsidRDefault="00CC4A4F" w:rsidP="00826E0F">
            <w:pPr>
              <w:pStyle w:val="a0"/>
              <w:jc w:val="left"/>
              <w:rPr>
                <w:szCs w:val="20"/>
              </w:rPr>
            </w:pPr>
            <w:r w:rsidRPr="00135DAA">
              <w:rPr>
                <w:szCs w:val="20"/>
              </w:rPr>
              <w:t>Ионообменные смолы для умягчения питьевой воды отработанные 5710240201005,</w:t>
            </w:r>
          </w:p>
          <w:p w:rsidR="00CC4A4F" w:rsidRPr="00135DAA" w:rsidRDefault="00CC4A4F" w:rsidP="00826E0F">
            <w:pPr>
              <w:pStyle w:val="a0"/>
              <w:jc w:val="left"/>
              <w:rPr>
                <w:szCs w:val="20"/>
              </w:rPr>
            </w:pPr>
            <w:r w:rsidRPr="00135DAA">
              <w:rPr>
                <w:szCs w:val="20"/>
              </w:rPr>
              <w:t>Полиэтиленовая тара поврежденная 5710290313995,</w:t>
            </w:r>
          </w:p>
          <w:p w:rsidR="00CC4A4F" w:rsidRPr="00135DAA" w:rsidRDefault="00CC4A4F" w:rsidP="00826E0F">
            <w:pPr>
              <w:pStyle w:val="a0"/>
              <w:jc w:val="left"/>
              <w:rPr>
                <w:szCs w:val="20"/>
              </w:rPr>
            </w:pPr>
            <w:r w:rsidRPr="00135DAA">
              <w:rPr>
                <w:szCs w:val="20"/>
              </w:rPr>
              <w:t>Отходы полипропилена в виде пленки 5710300201995,</w:t>
            </w:r>
          </w:p>
          <w:p w:rsidR="00CC4A4F" w:rsidRPr="00135DAA" w:rsidRDefault="00CC4A4F" w:rsidP="00826E0F">
            <w:pPr>
              <w:pStyle w:val="a0"/>
              <w:jc w:val="left"/>
              <w:rPr>
                <w:szCs w:val="20"/>
              </w:rPr>
            </w:pPr>
            <w:r w:rsidRPr="00135DAA">
              <w:rPr>
                <w:szCs w:val="20"/>
              </w:rPr>
              <w:t>Отходы полиэтилентерефтала (в том числе пленки на его базе) 5710390001005,</w:t>
            </w:r>
          </w:p>
          <w:p w:rsidR="00CC4A4F" w:rsidRPr="00135DAA" w:rsidRDefault="00CC4A4F" w:rsidP="00826E0F">
            <w:pPr>
              <w:pStyle w:val="a0"/>
              <w:jc w:val="left"/>
              <w:rPr>
                <w:szCs w:val="20"/>
              </w:rPr>
            </w:pPr>
            <w:r w:rsidRPr="00135DAA">
              <w:rPr>
                <w:szCs w:val="20"/>
              </w:rPr>
              <w:t>Отходы смеси затвердевших разнородных пластмасс 5710990001004,</w:t>
            </w:r>
          </w:p>
          <w:p w:rsidR="00CC4A4F" w:rsidRPr="00135DAA" w:rsidRDefault="00CC4A4F" w:rsidP="00826E0F">
            <w:pPr>
              <w:pStyle w:val="a0"/>
              <w:jc w:val="left"/>
              <w:rPr>
                <w:szCs w:val="20"/>
              </w:rPr>
            </w:pPr>
            <w:r w:rsidRPr="00135DAA">
              <w:rPr>
                <w:szCs w:val="20"/>
              </w:rPr>
              <w:t>Резиновые изделия незагрязненные, потерявшие потребительские свойства 5750010113005,</w:t>
            </w:r>
          </w:p>
          <w:p w:rsidR="00CC4A4F" w:rsidRPr="00135DAA" w:rsidRDefault="00CC4A4F" w:rsidP="00826E0F">
            <w:pPr>
              <w:pStyle w:val="a0"/>
              <w:jc w:val="left"/>
              <w:rPr>
                <w:szCs w:val="20"/>
              </w:rPr>
            </w:pPr>
            <w:r w:rsidRPr="00135DAA">
              <w:rPr>
                <w:szCs w:val="20"/>
              </w:rPr>
              <w:t>Обрезки резины 5750010201005,</w:t>
            </w:r>
          </w:p>
          <w:p w:rsidR="00CC4A4F" w:rsidRPr="00135DAA" w:rsidRDefault="00CC4A4F" w:rsidP="00826E0F">
            <w:pPr>
              <w:pStyle w:val="a0"/>
              <w:jc w:val="left"/>
              <w:rPr>
                <w:szCs w:val="20"/>
              </w:rPr>
            </w:pPr>
            <w:r w:rsidRPr="00135DAA">
              <w:rPr>
                <w:szCs w:val="20"/>
              </w:rPr>
              <w:t>Пыль (мука) резиновая 5750010511004,</w:t>
            </w:r>
          </w:p>
          <w:p w:rsidR="00CC4A4F" w:rsidRPr="00135DAA" w:rsidRDefault="00CC4A4F" w:rsidP="00826E0F">
            <w:pPr>
              <w:pStyle w:val="a0"/>
              <w:jc w:val="left"/>
              <w:rPr>
                <w:szCs w:val="20"/>
              </w:rPr>
            </w:pPr>
            <w:r w:rsidRPr="00135DAA">
              <w:rPr>
                <w:szCs w:val="20"/>
              </w:rPr>
              <w:t>Разнородные отходы бумаги и картона (например, содержащие отходы фотобумаги) 1879010001004,</w:t>
            </w:r>
          </w:p>
          <w:p w:rsidR="00CC4A4F" w:rsidRPr="00135DAA" w:rsidRDefault="00CC4A4F" w:rsidP="00826E0F">
            <w:pPr>
              <w:pStyle w:val="a0"/>
              <w:jc w:val="left"/>
              <w:rPr>
                <w:szCs w:val="20"/>
              </w:rPr>
            </w:pPr>
            <w:r w:rsidRPr="00135DAA">
              <w:rPr>
                <w:szCs w:val="20"/>
              </w:rPr>
              <w:t>Обрезки и обрывки тканей хлопчатобумажных 5810110701995,</w:t>
            </w:r>
          </w:p>
          <w:p w:rsidR="00CC4A4F" w:rsidRPr="00135DAA" w:rsidRDefault="00CC4A4F" w:rsidP="00826E0F">
            <w:pPr>
              <w:pStyle w:val="a0"/>
              <w:jc w:val="left"/>
              <w:rPr>
                <w:szCs w:val="20"/>
              </w:rPr>
            </w:pPr>
            <w:r w:rsidRPr="00135DAA">
              <w:rPr>
                <w:szCs w:val="20"/>
              </w:rPr>
              <w:t>Обрезки и обрывки тканей смешанных 5810110801995,</w:t>
            </w:r>
          </w:p>
          <w:p w:rsidR="00CC4A4F" w:rsidRPr="00135DAA" w:rsidRDefault="00CC4A4F" w:rsidP="00826E0F">
            <w:pPr>
              <w:pStyle w:val="a0"/>
              <w:jc w:val="left"/>
              <w:rPr>
                <w:szCs w:val="20"/>
              </w:rPr>
            </w:pPr>
            <w:r w:rsidRPr="00135DAA">
              <w:rPr>
                <w:szCs w:val="20"/>
              </w:rPr>
              <w:t>Отходы из жилищ несортированные (исключая крупногабаритные) 9110010001004,</w:t>
            </w:r>
          </w:p>
          <w:p w:rsidR="00CC4A4F" w:rsidRPr="00135DAA" w:rsidRDefault="00CC4A4F" w:rsidP="00826E0F">
            <w:pPr>
              <w:pStyle w:val="a0"/>
              <w:jc w:val="left"/>
              <w:rPr>
                <w:szCs w:val="20"/>
              </w:rPr>
            </w:pPr>
            <w:r w:rsidRPr="00135DAA">
              <w:rPr>
                <w:szCs w:val="20"/>
              </w:rPr>
              <w:t>Отходы из жилищ крупногабаритные 9110020001005,</w:t>
            </w:r>
          </w:p>
          <w:p w:rsidR="00CC4A4F" w:rsidRPr="00135DAA" w:rsidRDefault="00CC4A4F" w:rsidP="00826E0F">
            <w:pPr>
              <w:pStyle w:val="a0"/>
              <w:jc w:val="left"/>
              <w:rPr>
                <w:szCs w:val="20"/>
              </w:rPr>
            </w:pPr>
            <w:r w:rsidRPr="00135DAA">
              <w:rPr>
                <w:szCs w:val="20"/>
              </w:rPr>
              <w:t>Отходы потребления на производстве, подобные коммунальным 9120000000000,</w:t>
            </w:r>
          </w:p>
          <w:p w:rsidR="00CC4A4F" w:rsidRPr="00135DAA" w:rsidRDefault="00CC4A4F" w:rsidP="00826E0F">
            <w:pPr>
              <w:pStyle w:val="a0"/>
              <w:jc w:val="left"/>
              <w:rPr>
                <w:szCs w:val="20"/>
              </w:rPr>
            </w:pPr>
            <w:r w:rsidRPr="00135DAA">
              <w:rPr>
                <w:szCs w:val="20"/>
              </w:rPr>
              <w:t>Мусор от бытовых помещений организаций несортированный (исключая крупногабаритный) 9120040001004,</w:t>
            </w:r>
          </w:p>
          <w:p w:rsidR="00CC4A4F" w:rsidRPr="00135DAA" w:rsidRDefault="00CC4A4F" w:rsidP="00826E0F">
            <w:pPr>
              <w:pStyle w:val="a0"/>
              <w:jc w:val="left"/>
              <w:rPr>
                <w:szCs w:val="20"/>
              </w:rPr>
            </w:pPr>
            <w:r w:rsidRPr="00135DAA">
              <w:rPr>
                <w:szCs w:val="20"/>
              </w:rPr>
              <w:t>Отходы мела в виде порошка или пыли 3140130511004,</w:t>
            </w:r>
          </w:p>
          <w:p w:rsidR="00CC4A4F" w:rsidRPr="00135DAA" w:rsidRDefault="00CC4A4F" w:rsidP="00826E0F">
            <w:pPr>
              <w:pStyle w:val="a0"/>
              <w:jc w:val="left"/>
              <w:rPr>
                <w:szCs w:val="20"/>
              </w:rPr>
            </w:pPr>
            <w:r w:rsidRPr="00135DAA">
              <w:rPr>
                <w:szCs w:val="20"/>
              </w:rPr>
              <w:t>Пыли известковая и доломитовая-3140130111004,</w:t>
            </w:r>
          </w:p>
          <w:p w:rsidR="00CC4A4F" w:rsidRPr="00135DAA" w:rsidRDefault="00CC4A4F" w:rsidP="00826E0F">
            <w:pPr>
              <w:pStyle w:val="a0"/>
              <w:jc w:val="left"/>
              <w:rPr>
                <w:szCs w:val="20"/>
              </w:rPr>
            </w:pPr>
            <w:r w:rsidRPr="00135DAA">
              <w:rPr>
                <w:szCs w:val="20"/>
              </w:rPr>
              <w:t>Отходы оксидов и гидроксидов: известковый шлам от ацетиленовой сварки (резки) 5130000000000,</w:t>
            </w:r>
          </w:p>
          <w:p w:rsidR="00CC4A4F" w:rsidRPr="00135DAA" w:rsidRDefault="00CC4A4F" w:rsidP="00826E0F">
            <w:pPr>
              <w:pStyle w:val="a0"/>
              <w:jc w:val="left"/>
              <w:rPr>
                <w:szCs w:val="20"/>
              </w:rPr>
            </w:pPr>
            <w:r w:rsidRPr="00135DAA">
              <w:rPr>
                <w:szCs w:val="20"/>
              </w:rPr>
              <w:t>Минеральные шламы (осадок, образующийся при нейтрализации электролита аккумуляторов) 5150000000000,</w:t>
            </w:r>
          </w:p>
          <w:p w:rsidR="00CC4A4F" w:rsidRPr="00135DAA" w:rsidRDefault="00CC4A4F" w:rsidP="00826E0F">
            <w:pPr>
              <w:pStyle w:val="a0"/>
              <w:jc w:val="left"/>
              <w:rPr>
                <w:szCs w:val="20"/>
              </w:rPr>
            </w:pPr>
            <w:r w:rsidRPr="00135DAA">
              <w:rPr>
                <w:szCs w:val="20"/>
              </w:rPr>
              <w:t>Отходы стеклолакоткани (изоляции) 5710320101004,</w:t>
            </w:r>
          </w:p>
          <w:p w:rsidR="00CC4A4F" w:rsidRPr="00135DAA" w:rsidRDefault="00CC4A4F" w:rsidP="00826E0F">
            <w:pPr>
              <w:pStyle w:val="a0"/>
              <w:jc w:val="left"/>
              <w:rPr>
                <w:szCs w:val="20"/>
              </w:rPr>
            </w:pPr>
            <w:r w:rsidRPr="00135DAA">
              <w:rPr>
                <w:szCs w:val="20"/>
              </w:rPr>
              <w:t>Резиноасбестовые отходы (в том числе изделия отработанные и брак) (паронит) 5750030001004,</w:t>
            </w:r>
          </w:p>
          <w:p w:rsidR="00CC4A4F" w:rsidRPr="00135DAA" w:rsidRDefault="00CC4A4F" w:rsidP="00826E0F">
            <w:pPr>
              <w:pStyle w:val="a0"/>
              <w:jc w:val="left"/>
              <w:rPr>
                <w:szCs w:val="20"/>
              </w:rPr>
            </w:pPr>
            <w:r w:rsidRPr="00135DAA">
              <w:rPr>
                <w:szCs w:val="20"/>
              </w:rPr>
              <w:t>Отходы (осадки) при механической и биологической очистке сточный вод, не вошедшие в другие позиции (осадок от мойки автотранспорта) 9480000000000</w:t>
            </w:r>
          </w:p>
        </w:tc>
        <w:tc>
          <w:tcPr>
            <w:tcW w:w="483" w:type="pct"/>
          </w:tcPr>
          <w:p w:rsidR="00CC4A4F" w:rsidRPr="00135DAA" w:rsidRDefault="00CC4A4F" w:rsidP="00826E0F">
            <w:pPr>
              <w:pStyle w:val="a0"/>
              <w:jc w:val="left"/>
              <w:rPr>
                <w:szCs w:val="20"/>
              </w:rPr>
            </w:pPr>
            <w:r>
              <w:rPr>
                <w:szCs w:val="20"/>
              </w:rPr>
              <w:t>Имеется</w:t>
            </w:r>
          </w:p>
        </w:tc>
        <w:tc>
          <w:tcPr>
            <w:tcW w:w="532" w:type="pct"/>
          </w:tcPr>
          <w:p w:rsidR="00CC4A4F" w:rsidRPr="00135DAA" w:rsidRDefault="00CC4A4F" w:rsidP="00826E0F">
            <w:pPr>
              <w:pStyle w:val="a0"/>
              <w:jc w:val="left"/>
              <w:rPr>
                <w:szCs w:val="20"/>
              </w:rPr>
            </w:pPr>
            <w:r w:rsidRPr="00135DAA">
              <w:rPr>
                <w:szCs w:val="20"/>
              </w:rPr>
              <w:t>15658101</w:t>
            </w:r>
          </w:p>
        </w:tc>
        <w:tc>
          <w:tcPr>
            <w:tcW w:w="486" w:type="pct"/>
          </w:tcPr>
          <w:p w:rsidR="00CC4A4F" w:rsidRPr="00135DAA" w:rsidRDefault="00CC4A4F" w:rsidP="00826E0F">
            <w:pPr>
              <w:pStyle w:val="a0"/>
              <w:jc w:val="left"/>
              <w:rPr>
                <w:szCs w:val="20"/>
              </w:rPr>
            </w:pPr>
            <w:r w:rsidRPr="00135DAA">
              <w:rPr>
                <w:szCs w:val="20"/>
              </w:rPr>
              <w:t>н.п. Песчанка Унечский р-он</w:t>
            </w:r>
          </w:p>
        </w:tc>
        <w:tc>
          <w:tcPr>
            <w:tcW w:w="742" w:type="pct"/>
          </w:tcPr>
          <w:p w:rsidR="00CC4A4F" w:rsidRPr="00135DAA" w:rsidRDefault="00CC4A4F" w:rsidP="00826E0F">
            <w:pPr>
              <w:pStyle w:val="a0"/>
              <w:jc w:val="left"/>
              <w:rPr>
                <w:szCs w:val="20"/>
              </w:rPr>
            </w:pPr>
            <w:r w:rsidRPr="00135DAA">
              <w:rPr>
                <w:szCs w:val="20"/>
              </w:rPr>
              <w:t>Унечское муниципальное унитарное предприятие жилищно-коммунального обслуживания</w:t>
            </w:r>
          </w:p>
          <w:p w:rsidR="00CC4A4F" w:rsidRPr="00135DAA" w:rsidRDefault="00CC4A4F" w:rsidP="00826E0F">
            <w:pPr>
              <w:pStyle w:val="a0"/>
              <w:jc w:val="left"/>
              <w:rPr>
                <w:szCs w:val="20"/>
              </w:rPr>
            </w:pPr>
          </w:p>
          <w:p w:rsidR="00CC4A4F" w:rsidRPr="00135DAA" w:rsidRDefault="00CC4A4F" w:rsidP="00826E0F">
            <w:pPr>
              <w:pStyle w:val="a0"/>
              <w:jc w:val="left"/>
              <w:rPr>
                <w:szCs w:val="20"/>
              </w:rPr>
            </w:pPr>
            <w:r w:rsidRPr="00135DAA">
              <w:rPr>
                <w:szCs w:val="20"/>
              </w:rPr>
              <w:t>243300,Брянскаяобл., г. .Унеча, ул.Ленина, д. 1</w:t>
            </w:r>
          </w:p>
        </w:tc>
      </w:tr>
      <w:tr w:rsidR="00CC4A4F" w:rsidRPr="00DC5106" w:rsidTr="00605970">
        <w:trPr>
          <w:trHeight w:val="134"/>
        </w:trPr>
        <w:tc>
          <w:tcPr>
            <w:tcW w:w="5000" w:type="pct"/>
            <w:gridSpan w:val="8"/>
          </w:tcPr>
          <w:p w:rsidR="00CC4A4F" w:rsidRPr="00520E14" w:rsidRDefault="00CC4A4F" w:rsidP="00826E0F">
            <w:pPr>
              <w:spacing w:after="0" w:line="240" w:lineRule="auto"/>
              <w:jc w:val="center"/>
              <w:rPr>
                <w:rFonts w:ascii="Times New Roman" w:hAnsi="Times New Roman"/>
                <w:sz w:val="20"/>
                <w:szCs w:val="20"/>
              </w:rPr>
            </w:pPr>
            <w:r>
              <w:rPr>
                <w:rFonts w:ascii="Times New Roman" w:hAnsi="Times New Roman"/>
                <w:sz w:val="20"/>
                <w:szCs w:val="20"/>
              </w:rPr>
              <w:t>Владимирская область</w:t>
            </w:r>
          </w:p>
        </w:tc>
      </w:tr>
      <w:tr w:rsidR="00CC4A4F" w:rsidRPr="00DC5106" w:rsidTr="00605970">
        <w:trPr>
          <w:trHeight w:val="1653"/>
        </w:trPr>
        <w:tc>
          <w:tcPr>
            <w:tcW w:w="266"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33-00003-З-00592-250914</w:t>
            </w:r>
          </w:p>
        </w:tc>
        <w:tc>
          <w:tcPr>
            <w:tcW w:w="820"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Кольчугинский полигон ТБО</w:t>
            </w:r>
          </w:p>
        </w:tc>
        <w:tc>
          <w:tcPr>
            <w:tcW w:w="461"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производства   пищевых   и    вкусовых продуктов 1100000000000,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органические природного происхождения (растительного и животного) 1000000000000,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производства пищевых и вкусовых продуктов 1110000000000,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производства   пищевых   продуктов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1110000000000,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производства   вкусовых продуктов 1140000000000,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от переработки зерновых культур 1111000000000,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Лузга зерновая (рисовая, гречневая, овсяная, просяная) 1111040008000,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Технологические потери муки, мучки (сметки) 1111110011000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дробленки и сечки зерновых культур 1111120008000,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дрожжей 1140300000000,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растениеводства, парникового хозяйства 1112000000000,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от переработки овощей и фруктов (отходы от переработки овощей и фруктов, соответствующие 4-му и 3-му классу опасности) 1113000000000,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Выжимки овощные 1113040000000,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Выжимки фруктовые и ягодные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1113210000000,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пивоваренного, спиртового и ликероводочного производства (отходы пивоваренного, спиртового и ликероводочного производства, соответствующие 4-му и 3-му классу опасности) 1114000000000,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Некондиционные зерна кофе, кофейная шелуха, кофейная пыль, дробленые частицы кофейного полуфабриката (отходы от производства кофе, просроченное кофе) 1140010001000,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Чай некондиционный и/или загрязненный, чайная пыль (просроченный чай, чайная пыль, загрязненный чай) 1140020001000,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пряностей 1140150001000,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Остатки табачной мелочи, жилки табачного листа, табачная пыль 1140410001000,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производства кормов 1171000000000,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жмыха и шрота 1210030001000,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органические  природного  происхождения 10000000000000,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содержания, убоя и переработки животных и птиц   1300000000000,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перьев и пуха1320070001004,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скорлупы яичной 1320130001000,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Мездра 1410010000004,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шкур, мехов и кожи 1400000000000,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Обрезки готовой хромовой кожи 1470020301004,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1470060113004,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Древесные отходы 1700000000000,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обработки и переработки древесины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1710000000000,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обработки  натуральной чистой древесины, незагрязненные опасными веществами 1711000000000,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древесная от шлифовки натуральной чистой древесины 1711070011004,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лесозаготовок и вырубок 1730000000000,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коры 1711010001000,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обработки фанеры, изделия из фанеры, потерявшие свои потребительские свойства, содержащие связующие смолы в количестве от 0,2 % до 2,5 % включительно 1712010001000,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обработки древесно-стружечных и/или древесно-волокнистых плит, содержащие связующие смолы в количестве от 0,2 % до 2,5 % включительно 1712020001000,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Обрезки, кусковые отходы древесно-стружечных и/или древесно-волокнистых плит, содержащих связующие смолы в количестве от 02%до 2,5% включительно 1712020301014,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древесно-стружечных и/или древесно-волокнистых плит, содержащие связующие смолы в количестве от 0,2 % до 2,5 % включительно 1712020101014,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древесных строительных лесоматериалов, в том числе от сноса и разборки Отходы древесины с солевой пропиткой 1712070001000,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древесины с масляной пропиткой 1712080001014,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несортированные 1712200001014,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и стружки древесные, загрязненные минеральными маслами 1713020001030,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древесные, загрязненные минеральными маслами 1713020101034,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Опилки и стружки древесные, загрязненные бензином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1713030001030,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отходы обработки и переработки древесины 1719000000000,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Разнородные древесные отходы 1719010001000,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и стружки разнородной древесины 1719010301004,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разнородной древесины 1719010101004, Отходы целлюлозы, бумаги и картона 1800000000000,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производства целлюлозы 1810000000000,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переработки целлюлозы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1840000000000,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1870000000000,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незагрязненные</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1871000000000,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незагрязненные 1871020001000,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незагрязненные отходы бумаги и картона 1871990001000,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пропиткой и покрытиями 1872000000000,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синтетическим покрытием 1872010001000,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с нанесенным лаком 1872010101014,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бумажной клеевой ленты 1872010201014,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1871000000000,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рубероида, толи и бумаги, пропитанной битумом 1872040001000,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толи 1872040201014,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и картона 1879000000000,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1879010001004,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Бой от печей металлургических процессов 3111000001000,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Бой отработанной футеровки алюминиевого производства 3111020001000,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Футеровка миксеров алюминиевого производства отработанная 3111020101004,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Футеровка пламенных печей и печей переплава алюминиевого производства отработанная 3111020201004,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Футеровка разливочных и вакуумных ковшей алюминиевого производства отработанная 3111020301004,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Кирпичная футеровка алюминиевых электролизеров отработанная 3111020401004,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Шлак печей переплава алюминиевого производства 3120290001014,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3120000000000,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3130000000000,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3130020001000,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Горновой песок литейного производства 3140010008004,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 3140020008004,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3140030011004,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керамзита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3140060001000,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керамики 3140070001000,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Стеклянные отходы 3140080001000,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строительного щебня 3140090001000,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известняка и доломита 3140130001000,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кирпича 3140140001000,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минерального волокна 3140160001000,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шлаковаты</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3140160101004,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базальтового супертонкого волокна 3140160301004,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песка 3140230001000,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 менее 15 %) 3140230201034,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- 15 % и более) 3140230204033,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 3140230301034,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15 % и более) 3140230301033,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Песок, загрязненный бензином (количество бензина менее 15 %) 3140230401034,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бензином (количество бензина 15 % и более) 3140230404033,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(осадок из отстойника мойки автотранспорта,  содержащий нефтепродукты и моющие средства суммарно в количестве 10% и более) 3140000000000,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бетона, железобетона 3140270001000,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графита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3140320001000,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древесного угля 3140340008000,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древесного угля в кусковой форме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3140350001000,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 асфальтобетонной смеси 3140360008000,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бетонной смеси 3140340008000,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гипса 3140380001000,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 Отходы гипса)3140380001000,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минеральные от газоочистки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3140390001000,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электрофильтров производства кремния 3140390211004,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и инструментов 3140430001000,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 3140430411004,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Шлак сварочный 3140480001994,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кокса 3140530011000,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цемента 3140550001000,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глазури (эмали) (отходы глазури (эмали), соответствующие 4-му классу опасности) 3140600001000,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незагрязненные опасными веществами 3147000000000,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Цеолит отработанный, не загрязненный опасными веществами 3147030001000,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Алюмогель отработанный, незагрязненный опасными веществами 3147040001000,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Силикагель отработанный, незагрязненный опасными веществами 3147050001000,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3148000000000,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опасными веществами 3148010000000,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минеральными маслами (содержание масла - менее 15 %) 3148010201034,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минеральными маслами содержание масла - 15 % и более)3148010201033,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опасными веществами 3148020000000,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минеральными маслами (содержание масла - менее 15 %) 3148020201034,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минеральными маслами (содержание масла - 15 % и более) 3148020201033,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карбоната кальция 3160230004000,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производства алюминия 3160600304013,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Лом и отходы металлокерамики с черными металлами 3510010001000,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Металлическая дробь с примесью шлаковой корки (дробеструйная обработка) 3515030108004,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металла 50 % и более 3515036611004,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Окалина (окалина, соответствующая 4-му классу опасности) 3515040001000,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Сростки корунда с ферросплавом в производстве шлифовальных материалов 3515040201004,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алюминия с содержанием металла 50 % и более 3535011611004, Пыль (порошок) от шлифования меди с содержанием металла 50 % и более 3535031611013,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(порошок) от шлифования цинка с содержанием металла 50 % и более 3535041611013,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(порошок) от шлифования никеля с содержанием металла 50 % и более 3535101611013,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поташа (отходы поташа, соответствующие 4-му классу опасности) 5150080000000,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 5490120001004,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нефтепродуктами (обтирочный материал, загрязнённый нефтепродуктами, соответствующий 4-му и 3-му классу опасности) 5490270001030,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5490270101034,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15% и более) 5490270101033,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5490300000000,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Окалина замасленная (содержание масла менее 15 %) 5490300104034,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Окалина замасленная (содержание масла 15 % и более) 5490300104033,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шлифовальный маслосодержащий 5460100004033,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Пенька промасленная (содержание масла менее 15 %) 5490300201034,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Пенька промасленная (содержание масла 15 % и более) 5490300201033,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(полимерные материалы несортированные) 5700000000000,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Затвердевшие отходы пластмасс 5710000000000, Отходы  незатвердевших  пластмасс,  формовочных масс и компонентов 5720000000000,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Остатки полимерных материалов в размельчителях 5780000000000,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гетинакса, текстолита, вулканизированной фибры, пленкосинтетического картона 5710090001000,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Затвердевшие отходы пластмасс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5710000000000,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пленкосинтетического картона 5710090101004,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(включая искусственную кожу) 5710160001004,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Затвердевшие отходы пластмасс (отходы фторопласта) 5710000000000,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5710160001004,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затвердевшей смолы ионообменников 5710240001000,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полиэтилена 5710290001000,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затвердевшего полипропилена 5710300001000, Отходы затвердевших стеклопластиков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5710320001000,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стеклолакоткани 5710320101004,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твердых сополимеров стирола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5710360001000,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Твердые отходы резины 5750010001000,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Твердые отходы резины 5750010001000, Резинометаллические отходы 5750040001000,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Резиноасбестовые отходы (в том числе изделия отработанные и брак)</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5750030001004,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из размалывающих устройств (легкие фракции)</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5780010001004,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полиамидного волокна и нитей 5810010001000, Отходы текстильного производства,  производства волокон 5800000000000,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Текстильные отходы и шламы 5810000000000,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5820000000000,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растительного волокна (включая очесы, прядильные отходы и расщипанное сырье) 5810060001000,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тканей, старая одежда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5810110001000,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5820000000000,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Твердые коммунальные отходы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9100000000000,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из жилищ 9110000000000,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строительный (мусор, образующийся от выполнения строительных работ) 9120060001000,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9120060101004,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строительный  (мусор от ремонтных и строительных работ)</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9120060001000,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складских помещений)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(производственный мусор от транспортных предприятий)9120000000000,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(отходы из парикмахерских)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(отходы человеческого волоса)</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кухонь и предприятий общественного питания (отходы кухонь и предприятий общественного питания, соответствующие 4-му классу опасности) 9120100000000,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Лампы электрические и электронные отработанные и брак (лампы электрические и электронные отработанные и брак, соответствующие 4-му классу опасности) 9231000001000,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коммунальные (отходы жилищные и городские) 9000000000000,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Лампы (накаливания, люминесцентные, электронные и другие),  стекло  с  нанесенным  люминофором,провода   изолированные,   кабели   и    другие изолированные электрические проводники (провода   изолированные,   кабели   и    другие изолированные электрические проводники)</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9230000000000,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от водоподготовки, обработки сточных вод и использования воды (шлам, образующийся при подготовке воды в котельных с влажностью менее 40%) 9400000000000,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9410000000000,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с песколовок) 9430000000000,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(мусор с решеток от механической и биологической очистки производственных сточных вод) 9430000000000,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9900000000000</w:t>
            </w:r>
          </w:p>
        </w:tc>
        <w:tc>
          <w:tcPr>
            <w:tcW w:w="483"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17240000000</w:t>
            </w:r>
          </w:p>
        </w:tc>
        <w:tc>
          <w:tcPr>
            <w:tcW w:w="486"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г. Кольчугино</w:t>
            </w:r>
          </w:p>
        </w:tc>
        <w:tc>
          <w:tcPr>
            <w:tcW w:w="742"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МУП Кольчугинс-кого района «ТБО-Сервис» </w:t>
            </w:r>
          </w:p>
        </w:tc>
      </w:tr>
      <w:tr w:rsidR="00CC4A4F" w:rsidRPr="00DC5106" w:rsidTr="00605970">
        <w:trPr>
          <w:trHeight w:val="1653"/>
        </w:trPr>
        <w:tc>
          <w:tcPr>
            <w:tcW w:w="266"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33-00004-З-00592-250914</w:t>
            </w:r>
          </w:p>
        </w:tc>
        <w:tc>
          <w:tcPr>
            <w:tcW w:w="820"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Комплекс по переработке и захоронению твердых бытовых отходов у д. Марьинка Камешковского района Владимирской области </w:t>
            </w:r>
          </w:p>
        </w:tc>
        <w:tc>
          <w:tcPr>
            <w:tcW w:w="461"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переработки нефти, угля, газа, горючих сланцев и торфа (автомобильные масляные фильтры отработанные, неразобранные) 5490000000000,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производства   пищевых   и    вкусовых продуктов 1100000000000,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производства   пищевых   продуктов 1110000000000,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производства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вкусовых продуктов 1140000000000,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от переработки зерновых культур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1111000000000,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Лузга зерновая (рисовая, гречневая, овсяная, просяная) 1111040008000,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Технологические потери муки, мучки (сметки) 1111110011000,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дробленки и</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сечки зерновых культур 1111120008000,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дрожжей 1140300000000,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растениеводства, парникового хозяйства 1112000000000,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от переработки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овощей и фруктов (отходы от переработки овощей и фруктов, соответствующие 4-му и 3-му классу опасности)1113000000000,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Выжимки овощные 1113040000000,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Выжимки фруктовые и ягодные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1113210000000,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пивоваренного, спиртового и ликероводочного производства (отходы пивоваренного, спиртового и ликероводочного производства, соответствующие 4-му и 3-му классу опасности) 1114000000000,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Некондиционные зерна кофе, кофейная шелуха, кофейная пыль, дробленые частицы кофейного полуфабриката (отходы от производства кофе, просроченное кофе) 1140010001000,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Чай некондиционный и/или загрязненный, чайная пыль (просроченный чай, чайная пыль, загрязненный чай) 1140020001000,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пряностей 1140150001000,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Остатки табачной мелочи, жилки табачного листа, табачная пыль 1140410001000,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производства кормов 1171000000000,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жмыха и шрота 1210030001000,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органические  природного  происхождения 10000000000000,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содержания,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убоя и переработки животных и птиц   1300000000000,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перьев и пуха 1320070001004,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скорлупы яичной 1320130001000,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Мездра 1410010000004,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шкур, мехов и</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кожи 1400000000000,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Обрезки готовой хромовой кожи 1470020301004,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потерявшая потребительские свойства 1470060113004,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Древесные отходы 1700000000000,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обработки и переработки древесины 1710000000000,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обработки натуральной чистой древесины, незагрязненные опасными веществами 1711000000000,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древесная от шлифовки натуральной чистой древесины 1711070011004,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лесозаготовок и вырубок 1730000000000,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коры 1711010001000,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обработки фанеры, изделия из фанеры, потерявшие свои потребительские свойства, содержащие связующие смолы в количестве от 0,2 % до 2,5 % включительно 1712010001000,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обработки древесно-стружечных и/или древесно-волокнистых плит, содержащие связующие смолы в количестве от 0,2 % до 2,5 % включительно 1712020001000,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Обрезки, кусковые отходы древесно-стружечных и/или древесно-волокнистых плит, содержащих связующие смолы в количестве от 02%до 2,5% включительно 1712020301014,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древесно-стружечных и/или древесно-волокнистых плит, содержащие связующие смолы в количестве от 0,2 % до 2,5 % включительно 1712020101014,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древесных строительных лесоматериалов, в том числе от сноса и разборки строений 1712050001004,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древесины с солевой пропиткой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1712070001000,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древесины с масляной пропиткой 1712080001014,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 Древесные отходы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 пропиткой и покрытиями несортированные 1712200001014,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и стружки древесные, загрязненные минеральными маслами 1713020001030,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древесные,загрязненные минеральными маслами 1713020101034,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и стружки древесные, загрязненные бензином 1713030001030,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Прочие отходы обработки и переработки древесины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1719000000000,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Разнородные древесные отходы 1719010001000,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и стружкиразнородной древесины 1719010301004,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Опилки разнородной древесины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1719010101004,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целлюлозы, бумаги и картона 1800000000000,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производства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целлюлозы 1810000000000,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переработки целлюлозы 1840000000000,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картона1870000000000,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незагрязненные</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1871000000000,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незагрязненные 1871020001000,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незагрязненные отходы бумаги и картона 1871990001000,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пропиткой и покрытиями 1872000000000,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синтетическим покрытием 1872010001000,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с нанесенным лаком1872010101014,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бумажной клеевой ленты</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1872010201014,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1871000000000,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рубероида, толи</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и бумаги, пропитанной битумом1872040001000,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толи1872040201014,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и картона 1879000000000,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1879010001004,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Бой от печей металлургических процессов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3111000001000,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Бой отработанной футеровки алюминиевого производства 3111020001000,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Футеровка миксеров алюминиевого производства отработанная 3111020101004,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Футеровка пламенных печей и печей переплава алюминиевого производства отработанная 3111020201004,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Футеровка разливочных и вакуумных ковшей алюминиевого производства отработанная 3111020301004,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Кирпичная футеровка алюминиевых электролизеров отработанная 3111020401004,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Шлак печей переплава алюминиевого производства</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3120290001014,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3130000000000,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3130020001000,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Горновой песок литейного производства 3140010008004,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 3140020008004,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3140030011004,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керамзита 3140060001000,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керамики 3140070001000,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Стеклянные отходы 3140080001000,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строительного щебня  3140090001000,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известняка и доломита 3140130001000,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кирпича 3140140001000,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минерального волокна 3140160001000,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шлаковаты 3140160101004,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базальтового супертонкого волокна 3140160301004,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песка 3140230001000,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 менее 15 %) 3140230201034,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- 15 % и более) 3140230204033,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 3140230301034,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15 % и более) 3140230301033,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бензином (количество бензина менее 15 %) 3140230401034,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бензином (количество бензина 15 % и более) 3140230404033,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(осадок из отстойника мойки автотранспорта,  содержащий нефтепродукты и моющие средства суммарно в количестве 10% и более 3140000000000,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бетона, железобетона 3140270001000,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графита 3140320001000,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древесного угля 3140340008000,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древесного угля в кусковой форме 3140350001000,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 асфальтобетонной смеси 3140360008000,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бетонной смеси 3140340008000,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гипса 3140380001000,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 Отходы гипса) 3140380001000,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3140390001000,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электрофильтров производства кремния</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3140390211004,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и инструментов 3140430001000,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 3140430411004,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Шлак сварочный 3140480001994,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кокса 3140530011000,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цемента 3140550001000,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глазури (эмали) (отходы глазури (эмали), соответствующие 4-му классу опасности)</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3140600001000,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незагрязненные опасными веществами 3147000000000,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Цеолит отработанный, не загрязненный опасными веществами 3147030001000,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Алюмогель отработанный, незагрязненный опасными веществами 3147040001000,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Силикагель отработанный, незагрязненный опасными веществами 3147050001000,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3148000000000,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опасными веществами 3148010000000,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 Уголь активированный отработанный, загрязненный минеральными маслами (содержание масла - менее 15 %) 3148010201034,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минеральными маслами (содержание масла - 15 % и более) 3148010201033,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опасными веществами 3148020000000,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минеральными маслами (содержание масла - менее "15 %)3148020201034,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минеральными маслами (содержание масла - 15 % и более) 3148020201033,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карбоната кальция(карбонат кальция, соответствующий 4-му классу опасности) 3160230004000,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(минеральный шлам от газоочистки, соответствующий 4-му и 3-му классу опасности) 3160600004000,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производства алюминия 3160600304013,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Лом и отходы металло-керамики с черными металлами (отходы металлокерамики с черными металлами, соответствующие 4-му классу опасности)</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3510010001000,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Металлическая дробь с примесью шлаковой корки (дробеструйная обработка)</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3515030108004,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металла 50 % и более 3515036611004,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Окалина (окалина, соответствующая 4-му классу опасности) 3515040001000,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Сростки корунда с ферросплавом в производстве шлифовальных материалов 3515040201004,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Пыль (или порошок) от шлифования алюминия с содержанием металла 50 % и более 3535011611004, Пыль (порошок) от шлифования меди с содержанием металла 50 % и более 3535031611013,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(порошок) от шлифования цинка с содержанием металла 50 % и более 3535041611013,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(порошок) от шлифования никеля с содержанием металла 50 % и более 3535101611013,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поташа (отходы поташа, соответствующие 4-му классу опасности) 5150080000000,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битума, асфальта в твердой форме 5490120001004,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нефтепродуктами (обтирочный материал, загрязненный нефтепродуктами, соответствующий 4-му и 3-му классу опасности) 5490270001030,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5490270101034,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15% и более)</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5490270101033,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5490300000000,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Окалина замасленная</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(содержание масла менее "15 %) 5490300104034,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Окалина замасленная (содержание масла 15 % и более) 5490300104033,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шлифовальный маслосодержащий 5460100004033,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Пенька промасленная (содержание масла менее "15 %) 5490300201034,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Пенька промасленная(содержание масла 15 % и более) 5490300201033,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(полимерные материалы несортированные) 5700000000000,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Затвердевшие отходы пластмасс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5710000000000,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незатвердевших  пластмасс,  формовочных масс и компонентов 5720000000000,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Остатки полимерных материалов в размельчителях 5780000000000,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гетинакса, текстолита, вулканизированной фибры, пленкосинтетического картона 5710090001000,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5710000000000,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пленкосинтети-ческого картона</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5710090101004,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(включая искусственную кожу) 5710160001004,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(отходы фторопласта)</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5710000000000,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5710160001004,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затвердевшей смолы ионообменников 5710240001000,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полиэтилена 5710290001000,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затвердевшегополипропилена 5710300001000,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затвердевших стеклопластиков  5710320001000,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стеклолакоткани 5710320101004,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твердых сополимеров стирола 5710360001000,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Твердые отходы резины 5750010001000,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Твердые отходы резины 5750010001000,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Резинометаллические</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5750040001000,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Резиноасбестовые отходы (в том числе изделия отработанные и брак) 5750030001004,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из размалывающих устройств (легкие фракции) 5780010001004,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полиамидного волокна и нитей 5810010001000,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текстильного производства,  производства волокон 5800000000000,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Текстильные отходы и шламы 5810000000000,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5820000000000,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растительного</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волокна (включая очесы, прядильные отходы и расщипанное сырье) 5810060001000,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 5810110001000,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5820000000000,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9100000000000,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из жилищ 9110000000000,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Мусор от бытовых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помещений организаций несортированный (исключая крупногабаритный) 9120040001004,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строительный (мусор, образующийся от выполнения строительных работ) 9120060001000,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Мусор строительный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от ремонтных и строительных работ) 9120060001000,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производстве, подобные коммунальным (мусор складских помещений)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(производственный мусор от транспортных предприятий)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(отходы из парикмахерских)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потребления на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производстве, подобные коммунальным (отходы человеческого волоса)"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кухонь и предприятий общественного питания (отходы кухонь и предприятий общественного питания, соответствующие 4-му классу опасности) 9120100000000,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Лампы электрические и электронные отработанные и брак (лампы электрические и электронные отработанные и брак, соответствующие 4-му классу опасности) 9231000001000,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коммунальные (отходы жилищные и городские) 9000000000000,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Лампы (накаливания,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люминесцентные, электронные и другие),  стекло  с  нанесенным  люминофором,</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провода   изолированные,   кабели   и    другие изолированные электрические проводники (провода   изолированные,   кабели   и    другие изолированные электрические проводники)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9230000000000,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от водоподготовки, обработки сточных вод и использования воды (шлам, образующийся при подготовке воды в котельных с влажностью менее 40%)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9400000000000,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Ионообменные смолы для водоподготовки, потерявшие потребительские свойства (ионообменные смолы для водоподготовки, потерявшие потребительские свойства, соответствующие 4-му классу опасности) 5710240101000,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(осадки) при подготовке воды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9410000000000,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с песколовок) 9430000000000,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(мусор с решеток от механической и биологической очистки производственных сточных вод) 9430000000000,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от водоэксплуатации (мусор при водозаборе, соответствующий 4-му классу опасности) 9490000000000,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коммунальныеотходы 9900000000000</w:t>
            </w:r>
          </w:p>
        </w:tc>
        <w:tc>
          <w:tcPr>
            <w:tcW w:w="483"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17225000000</w:t>
            </w:r>
          </w:p>
        </w:tc>
        <w:tc>
          <w:tcPr>
            <w:tcW w:w="486"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 Марьинка, Камешковский район, Владимирская область</w:t>
            </w:r>
          </w:p>
        </w:tc>
        <w:tc>
          <w:tcPr>
            <w:tcW w:w="742"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ООО «СпецТехАвто» </w:t>
            </w:r>
          </w:p>
        </w:tc>
      </w:tr>
      <w:tr w:rsidR="00CC4A4F" w:rsidRPr="00DC5106" w:rsidTr="00605970">
        <w:trPr>
          <w:trHeight w:val="1653"/>
        </w:trPr>
        <w:tc>
          <w:tcPr>
            <w:tcW w:w="266"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33-00005-З-00592-250914</w:t>
            </w:r>
          </w:p>
        </w:tc>
        <w:tc>
          <w:tcPr>
            <w:tcW w:w="820"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Собинская свалка ТБО</w:t>
            </w:r>
          </w:p>
          <w:p w:rsidR="00CC4A4F" w:rsidRPr="00DC5106" w:rsidRDefault="00CC4A4F" w:rsidP="00826E0F">
            <w:pPr>
              <w:snapToGrid w:val="0"/>
              <w:spacing w:after="0" w:line="240" w:lineRule="auto"/>
              <w:rPr>
                <w:rFonts w:ascii="Times New Roman" w:hAnsi="Times New Roman"/>
                <w:sz w:val="20"/>
                <w:szCs w:val="20"/>
              </w:rPr>
            </w:pPr>
          </w:p>
        </w:tc>
        <w:tc>
          <w:tcPr>
            <w:tcW w:w="461"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производства пищевых и вкусовых продуктов (пищевые и вкусовые продукты, соответствующие 4-му и 3-му классу опасности) 1100000000000,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производства пищевых продуктов (пищевые продукты, соответствующие 4-му и 3-му классу опасности) 1110000000000,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производства вкусовых продуктов (вкусовые продукты, соответствующие 4-му и 3-му классу опасности) 1140000000000,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от переработки зерновых культур (отходы переработки зерновых культур, соответствующие 4-му и 3-му классу опасности) 1111000000000,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Лузга зерновая (рисовая, гречневая, овсяная, просяная) (лузга, соответствующая 4-му классу опасности) 1111040008000,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Технологические потери муки, мучки (сметки) (технологические потери муки, соответствующие 4-му классу опасности) 1111110011000,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дробленки и сечки зерновых культур (дробленка и сечка, соответствующие 4-му классу опасности) 1111120008000,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дрожжей (отходы дрожжей, соответствующие 4-му и 3-му классу опасности) 1140300000000,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растениеводства, парникового хозяйства (отходы растениеводства, соответствующие 4-му и 3-му классу опасности) 1112000000000,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от переработки овощей и фруктов (отходы от переработки овощей и фруктов, соответствующие 4-му и 3-му классу опасности) 1113000000000,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Выжимки овощные (выжимки овощные, соответствующие 4-му и 3-му классу опасности) 1113040000000,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Выжимки фруктовые и ягодные (выжимки фруктовые и ягодные, соответствующие 4-му и 3-му классу опасности) 1113210000000,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пивоваренного, спиртового и ликероводочного производства (отходы пивоваренного, спиртового и ликероводочного производства, соответствующие 4-му и 3-му классу опасности) 1114000000000,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Некондиционные зерна кофе, кофейная шелуха, кофейная пыль, дробленые частицы кофейного полуфабриката (отходы от производства кофе, просроченное кофе) 1140010001000,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Чай некондиционный и/или загрязненный, чайная пыль (просроченный чай, чайная пыль, загрязненный чай) 1140020001000,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пряностей (отходы пряностей, соответствующие 4-му классу опасности) 1140150001000,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Остатки табачной мелочи, жилки табачного листа, табачная пыль (табак, соответствующий 4-му классу опасности) 1140410001000,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производства кормов (отходы производства кормов, соответствующие 4-му и 3-му классу опасности) 1171000000000,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жмыха и шрота (жмых и шрот, соответствующий 4-му и 3-му классу опасности 1210030001000,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органические природного происхождения (животного и растительного) (отходы  органические природного происхождения (животного и растительного), соответствующие 4-му и 3-му классу опасности) 10000000000000,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содержания, убоя и переработки животных и птиц (включая отходы рыбы и иных морепродуктов) 1300000000000,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перьев и пуха 1320070001004,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скорлупы яичной (скорлупа яичная, соответствующая 4-му классу опасности) 1320130001000,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Мездра 1410010000004,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шкур, мехов и кожи (шкуры, меха, кожа, соответствующие 4-му и 3-му классу опасности)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1400000000000,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Обрезки готовой хромовой кожи (готовая хромовая кожа, соответствующая 4-му классу опасности) 1470020301004,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1470060113004,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Древесные отходы (древесные отходы несортированные) 1700000000000,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обработки и переработки древесины (отходы обработки и переработки древесины несортированные) 1710000000000,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обработки натуральной чистой древесины, незагрязненные опасными веществами (отходы обработки натуральной чистой древесины несортированные) 1711000000000,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Деревянная упаковка (невозвратная тара) и деревянные отходы из натуральной чистой древесины (деревянная упаковка и деревянные отходы, соответствующая 4-му классу опасности) 1711050001000,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и стружка натуральной чистой древесины (опилки и стружка натуральной древесины, соответствующие 4-му классу опасности) 1711060000000,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древесная от шлифовки натуральной чистой древесины 1711070011004,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лесозаготовок и вырубок (отходы лесозаготовок, соответствующие 4-му классу опасности) 1730000000000,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коры (кора, соответствующая 4-му классу опасности) 1711010001000,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обработки фанеры, изделия из фанеры, потерявшие свои потребительские свойства, содержащие связующие смолы в количестве от 0,2 % до 2,5 % включительно (отходы фанеры несортированные) 1712010001000,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обработки древесно-стружечных и/или древесно-волокнистых плит, содержащие связующие смолы в количестве от 0,2 % до 2,5 % включительно (отходы обработки древесно-волокнистых плит несортированные) 1712020001000,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Обрезки, кусковые отходы древесно-стружечных и/или древесно-волокнистых плит, содержащих связующие смолы в количестве от 02%до 2,5% включительно 1712020301014,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древесно-стружечных и/или древесно-волокнистых плит, содержащие связующие смолы в количестве от 0,2 % до 2,5 % включительно 1712020101014,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древесных строительных лесоматериалов, в том числе от сноса и разборки строений 1712050001004,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древесины с солевой пропиткой (отходы древесины, с солевой пропиткой несортированные) 1712070001000,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древесины с масляной пропиткой 1712080001014,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несортированные 1712200001014,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и стружки древесные, загрязненные минеральными маслами (опилки и стружки древесные, загрязненные маслами) 1713020001030,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древесные, загрязненные минеральными маслами (содержание масел менее 15%) 1713020101034,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и стружки древесные, загрязненные бензином (опилки и стружки, загрязненные бензином, соответствующие 4-му и 3-му классу опасности)1713030001030,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отходы обработки и переработки древесины (прочие отходы обработки и переработки древесины несортированные) 1719000000000,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Разнородные древесные отходы (разнородные древесные отходы несортированные) 1719010001000,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и стружки разнородной древесины (например, содержащие опилки и стружку древесно-стружечных и/или древесно-волокнистых плит) 1719010301004,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разнородной древесины (например, содержащие опилки и стружку древесно-стружечных и/или древесно-волокнистых плит) 1719010101004,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целлюлозы, бумаги и картона (целлюлоза, бумага, картон несортированные) 1800000000000,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производства целлюлозы (отходы производства целлюлозы несортированные) 1810000000000,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переработки целлюлозы (отходы переработки целлюлозы несортированные) 1840000000000,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(отходы бумаги и картона несортированные) 1870000000000,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незагрязненные (отходы бумаги и картона незагрязненные несортированные) 1871000000000,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незагрязненные (упаковочные материалы из бумаги и картона незагрязненные несортированные) 1871020001000,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незагрязненные отходы бумаги и картона (прочие незагрязненные отходы бумаги и картона несортированные) 1871990001000,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пропиткой и покрытиями (отходы бумаги и картона с пропиткой и покрытиями несортированные) 1872000000000,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синтетическим покрытием (бумага и картон с синтетическим покрытием несортированные) 1872010001000,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с нанесенным лаком 1872010101014,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бумажной клеевой ленты 1872010201014,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(отходы бумажных этикеток) 1871000000000,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рубероида, толи и бумаги, пропитанной битумом бумага пропитанная битумом или бумага упаковочная битумированная) 1872040001000,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толи 1872040201014,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Прочие отходы бумаги и картона (прочие отходы бумаги и картона несортированные)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1879000000000,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 1879010001004,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Бой от печей металлургических процессов (бой от печей металлургических процессов, соответствующий 4-му классу опасности) 3111000001000,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Бой отработанной футеровки алюминиевого производства (Бой отработанной футеровки алюминиевого производства, соответствующий 4-му классу опасности) 3111020001000,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Футеровка миксеров алюминиевого производства отработанная 3111020101004,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Футеровка пламенных печей и печей переплава алюминиевого производства отработанная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3111020201004,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Футеровка разливочных и вакуумных ковшей алюминиевого производства отработанная 3111020301004,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Кирпичная футеровка алюминиевых электролизеров отработанная 3111020401004,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Шлак печей переплава алюминиевого производства 3120290001014,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(зола от топочных установок при обезвреживании отходов) 3130000000000,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(золошлаки от сжигания углей, соответствующие 4-му классу опасности) 3130020001000,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Горновой песок литейного производства 3140010008004,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 (в металлургии) 3140020008004,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менее 50 %) 3140030011004,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керамзита (керамзит, соответствующий 4-му классу опасности) 3140060001000,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керамики (керамика, соответствующая 4-му классу опасности) 3140070001000,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Стеклянные отходы (стеклянные отходы несортированные) 3140080001000,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строительного щебня (строительный щебень, соответствующий 4-му классу опасности) 3140090001000,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известняка и доломита (известняк и доломит, соответствующий 4-му классу опасности) 3140130001000,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кирпича (включая шамотный кирпич) (отходы кирпича несортированные) 3140140001000,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минерального волокна (отходы минерального волокна, соответствующие 4-му и 3-му классу опасности) 3140160001000,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шлаковаты 3140160101004,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базальтового супертонкого волокна 3140160301004,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песка (отходы песка, соответствующие 4-му и 3-му классу опасности) 3140230001000,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 менее 15 %) 3140230201034,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- 15 % и более) 3140230204033,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 3140230301034,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15 % и более) 3140230301033,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бензином (количество бензина менее 15 %) 3140230401034,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бензином (количество бензина 15 % и более) 3140230404033,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(осадок из отстойника мойки автотранспорта,  содержащий нефтепродукты и моющие средства суммарно в количестве менее 10%) 3140000000000,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(осадок из отстойника мойки автотранспорта,  содержащий нефтепродукты и моющие средства суммарно в количестве 10% и более 3140000000000,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бетона, железобетона (отходы бетона, железобетона, соответствующие 4-му классу опасности) 3140270001000,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графита (отходы графита, соответствующие 4-му классу опасности) 3140320001000,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древесного угля (отходы древесного угля, соответствующие 4-му классу опасности) 3140340008000,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древесного угля в кусковой форме (отходы древесного угля в кусковой форме, соответствующие 4-му классу опасности) 3140350001000,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 асфальтобетонной смеси (отходы асфальтобетона и асфальтобетонной смеси, соответствующие 4-му классу опасности) 3140360008000,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бетонной смеси (отходы бетонной смеси, соответствующие 4-му классу опасности) 3140340008000,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(отходы затвердевшего строительного раствора в кусковой форме) 3140000000000,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гипса (отходы гипса, соответствующие 4-му классу опасности) 3140380001000,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гипса (отходы гипсокартона) 3140380001000, Отходы минеральные от газоочистки (отходы минеральные от газоочистки, соответствующие 4-му и 3-му классу опасности) 3140390001000,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электрофильтров производства кремния 3140390211004,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и инструментов (абразивные материалы, включая абразивные круги, шкурку шлифовальную, абразивный инструмент, соответствующие 4-му классу опасности) 3140430001000,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 3140430411004,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Шлак сварочный 3140480001994,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кокса (отходы кокса, соответствующие 4-му классу опасности) 3140530011000,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цемента (отходы цемента, соответствующие 4-му классу опасности) 3140550001000,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глазури (эмали) (отходы глазури (эмали), соответствующие 4-му классу опасности) 3140600001000,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Фильтровальные и поглотительные отработанные массы, незагрязненные опасными веществами (отходы фильтровочных и поглотительных масс, незагрязненных опасными веществами, соответствующие 4-му классу опасности)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3147000000000,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Цеолит отработанный, не загрязненный опасными веществами (цеолит отработанный, соответствующий 4-му классу опасности) 3147030001000,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Алюмогель отработанный, незагрязненный опасными веществами (алюмогель отработанный, соответствующий 4-му классу опасности) 3147040001000,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Силикагель отработанный, незагрязненный опасными веществами (силикагель отработанный, соответствующий 4-му классу опасности) 147050001000,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(отходы фильтровочных и поглотительных масс, загрязненных опасными веществами и соответствующих 4-му классу опасности) 3148000000000,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опасными веществами(отходы угля активированного, загрязненного опасными веществами, соответствующий 4-му классу опасности) 3148010000000,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минеральными маслами (содержание масла - менее 15 %) 3148010201034,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минеральными маслами (содержание масла - 15 % и более) 3148010201033,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опасными веществами (отходы угольных фильтров отработанных, загрязненных опасными веществами, соответствующие 4-му классу опасности) 3148020000000,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Угольные фильтры отработанные, загрязненные минеральными маслами (содержание масла - менее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15 %) 3148020201034,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минеральными маслами (содержание масла - 15 % и более) 3148020201033,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карбоната кальция (карбонат кальция, соответствующий 4-му классу опасности) 3160230004000,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(минеральный шлам от газоочистки, соответствующий 4-му и 3-му классу опасности) 3160600004000,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производства алюминия 3160600304013,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Лом и отходы металлокерамики с черными металлами (отходы металлокерамики с черными металлами, соответствующие 4-му классу опасности) 3510010001000,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Металлическая дробь с примесью шлаковой корки (дробеструйная обработка) 3515030108004,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металла 50 % и более 3515036611004,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Окалина (окалина, соответствующая 4-му классу опасности)3515040001000,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Сростки корунда с ферросплавом в производстве шлифовальных материалов 3515040201004,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алюминия с содержанием металла 50 % и более 3535011611004,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(порошок) от шлифования меди с содержанием металла 50 % и более 3535031611013,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(порошок) от шлифования цинка с содержанием металла 50 % и более 3535041611013,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Пыль (порошок) от шлифования никеля с содержанием металла 50 % и более 3535101611013,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поташа (отходы поташа, соответствующие 4-му классу опасности) 5150080000000,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 5490120001004,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нефтепродуктами (обтирочный материал, загрязненный нефтепродуктами, соответствующий 4-му и 3-му классу опасности) 5490270001030,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5490270101034,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15% и более), 5490270101033,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(отходы твердых производственных материалов, загрязненные нефтяными и минеральными жировыми продуктами, соответствующие 4-му классу опасности) 5490300000000,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Окалина замасленная (содержание масла менее 15 %)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5490300104034,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Окалина замасленная (содержание масла 15 % и более) 5490300104033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шлифовальный маслосодержащий 5460100004033,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Пенька промасленная (содержание масла менее 15 %)5490300201034,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Пенька промасленная (содержание масла 15 % и более)</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5490300201033,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(полимерные материалы несортированные) 5700000000000,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(затвердевшие отходы пластмасс, соответствующие 4-му классу опасности) 5710000000000,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незатвердевших пластмасс, формовочных масс и компонентов (отходы незатвердевших пластмасс, формовочных масс и компонентов, соответствующие 4-му классу опасности) 5720000000000,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Остатки полимерных материалов в размельчителях (остатки полимерных материалов в размельчителях, соответствующие 4-му классу опасности) 5780000000000,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гетинакса, текстолита, вулканизированной фибры, пленкосинтетического картона (отходы гетинакса, текстолита, вулканизированной фибры, пленкосинтетического картона, соответствующие 4-му классу опасности) 5710090001000,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(отходы линолеума) 5710000000000,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пленкосинтетического картона 5710090101004,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(включая искусственную кожу) 5710160001004,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(отходы фторопласта) 5710000000000,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5710160001004,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затвердевшей смолы ионообменников (в том числе отработанной), не содержащей опасные вещества (затвердевшая смола ионообменников, соответствующая 4-му классу опасности) 5710240001000,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полиэтилена (полиэтилен, соответствующий 4-му классу опасности) 5710290001000,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затвердевшего полипропилена (полипропилен, соответствующий 4-му классу опасности)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5710300001000,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затвердевших стеклопластиков (стеклопластики, соответствующие 4-му классу опасности) 5710320001000,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стеклолакоткани 5710320101004,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твердых сополимеров стирола (твердые сополимеры стирола, соответствующие 4-му классу опасности) 5710360001000,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смеси затвердевших разнородных пластмасс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5710990001004,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Твердые отходы резины (отходы резины, соответствующие 4-му классу опасности)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5750010001000,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Твердые отходы резины (резиновая списанная спецодежда, спецобувь) 5750010001000,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Резинометаллические отходы (резинометаллические отходы, соответствующие 4-му классу опасности) 5750040001000,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Резиноасбестовые отходы (в том числе изделия отработанные и брак) 5750030001004,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из размалывающих устройств (легкие фракции) 5780010001004,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полиамидного волокна и нитей (отходы полиамидного волокна и нитей, соответствующие 4-му классу опасности) 5810010001000,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текстильного производства,  производства волокон (отходы текстильного производства,  производства волокон, соответствующие 4-му классу опасности) 5800000000000,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Текстильные отходы и шламы (текстильные отходы и шламы, соответствующие 4-му классу опасности) 5810000000000,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Текстиль загрязненный (текстиль загрязненный, соответствующий 4-му и 3-му классу опасности)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5820000000000,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растительного волокна (включая очесы, прядильные отходы и расщипанное сырье) (растительные волокна, соответствующие 4-му классу опасности) 5810060001000,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 (отходы тканей, старая одежда, включающие спецодежду и соответствующие 4-му классу опасности) 5810110001000,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(изношенная рабочая одежда, загрязненная нефтепродуктами) 5820000000000, Текстиль загрязненный (изношенная рабочая одежда, загрязненная производственной пылью (без выраженных специфических загрязнений)) 5820000000000,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(текстиль, загрязненный лакокрасочными материалами) 5820000000000,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(твердые коммунальные отходы, соответствующие 4-му классу опасности) 9100000000000,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из жилищ (отходы из жилищ, соответствующие 4-му классу опасности) 9110000000000,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(отходы потребления на производстве, подобные коммунальным, соответствующие 4-му классу опасности)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строительный (мусор, образующийся от выполнения строительных работ) 9120060001000,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строительный (мусор от ремонтных и строительных работ) 9120060001000,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складских помещений)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(производственный мусор от транспортных предприятий)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(отходы из парикмахерских)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(отходы человеческого волоса) 9120000000000,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кухонь и предприятий общественного питания (отходы кухонь и предприятий общественного питания, соответствующие 4-му классу опасности) 9120100000000,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Лампы электрические и электронные отработанные и брак (лампы электрические и электронные отработанные и брак, соответствующие 4-му классу опасности) 9231000001000,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минерального происхождения (отходы минерального происхождения, соответствующие 4-му классу опасности) 3000000000000,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(прочие твердые минеральные отходы, соответствующие 4-му классу опасности) 3140000000000,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Минеральные шламы (минеральные шламы, соответствующие 4-му классу опасности) 3160000000000,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минерального происхождения (исключая отходы металлов) (отходы минерального происхождения (исключая отходы металлов, соответствующие 4-му классу опасности) 3100000000000,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Печной бой, металлургический и литейный  щебень (брак) (печной бой, металлургический и литейный щебень, соответствующие 4-му классу опасности)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плавки черных металлов) 3120000000000,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(другие отходы минерального происхождения, соответствующие 4-му классу опасности) 3900000000000,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а также отходы рафинирования продуктов (смет производственный) 3990000000000,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солей (шлам соляных закалочных ванн) 5150000000000,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оксидов и гидроксидов (шлам моечных машин, отходы соляных закалочных ванн) 5130000000000,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переработки нефти, угля, газа, горючих сланцев и торфа (тара от нефтепродуктов) 5400000000000,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Прочие отходы нефтепродуктов, продуктов переработки нефти, угля, газа, горючих сланцев и торфа (фильтры масляные и воздушные отработанные)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5490000000000,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(отходы лакокрасочных средств, не содержащие растворители и тяжелые металлы) 5550000000000,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клея, клеящих веществ, мастик, незатвердевших смол (остатки затвердевшего клея или мастик) 5570000000000,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фармацевтической продукции и гигиенических средств (отходы фармацевтической   продукции и гигиенических средств, соответствующие 4-му классу опасности) 5600000000000,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Оходы коммунальные (отходы жилищные и городские)  9000000000000,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Лампы (накаливания, люминесцентные, электронные и другие), стекло с нанесенным люминофором,провода   изолированные, кабели и другие изолированные электрические проводники (провода изолированные, кабели и другие изолированные электрические проводники) 9230000000000,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от водоподготовки, обработки сточных вод и использования воды (шлам, образующийся при подготовке воды в котельных с влажностью менее 40%)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 9400000000000,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Ионообменные смолы для водоподготовки, потерявшие потребительские свойства (ионообменные смолы для водоподготовки, потерявшие потребительские свойства, соответствующие 4-му классу опасности) 5710240101000,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(осадок при очистке паровых котлов) 9410000000000,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с песколовок) 9430000000000,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(мусор с решеток от механической и биологической очистки производственных сточных вод) 9430000000000,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от водоэксплуатации (мусор при водозаборе, соответствующий 4-му классу опасности)</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(отходы потребления от учреждений и предприятий, в том числе общественного назначения подобные бытовым) 9900000000000,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Прочие коммунальные отходы (смет уличный)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9900000000000,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Прочие коммунальные отходы (отходы от благоустройства и уборки улиц и парков)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9900000000000,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(растительные отходы от ухода за газонами, цветниками, древесно-кустарниковыми посадками) 9900000000000,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а также отходы рафинирования продуктов (смет из производственных помещений, транспортных средств, содержащий опасные компоненты в количестве, соответствующему 4-му классу опасности) 3990000000000,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переработки нефти, угля, газа, горючих сланцев и торфа (автомобильные масляные фильтры отработанные, неразобранные) 5490000000000,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переработки нефти, угля, газа, горючих сланцев и торфа (автомобильные воздушные фильтры отработанные, неразобранные) 5490000000000,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Прочие отходы нефтепродуктов переработки нефти, угля, газа, горючих сланцев и торфа (автомобильные топливные фильтры отработанные, неразобранные)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5490000000000,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(отходы сажи) 3140000000000,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керамики (отходы фарфора) 3140070001000</w:t>
            </w:r>
          </w:p>
        </w:tc>
        <w:tc>
          <w:tcPr>
            <w:tcW w:w="483"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17250000000</w:t>
            </w:r>
          </w:p>
        </w:tc>
        <w:tc>
          <w:tcPr>
            <w:tcW w:w="486"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 Перебор, Собинский район, Владимирская область</w:t>
            </w:r>
          </w:p>
        </w:tc>
        <w:tc>
          <w:tcPr>
            <w:tcW w:w="742"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ООО «УНР-17»</w:t>
            </w:r>
          </w:p>
        </w:tc>
      </w:tr>
      <w:tr w:rsidR="00CC4A4F" w:rsidRPr="00DC5106" w:rsidTr="00605970">
        <w:trPr>
          <w:trHeight w:val="1653"/>
        </w:trPr>
        <w:tc>
          <w:tcPr>
            <w:tcW w:w="266"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33-00006-З-00592-250914</w:t>
            </w:r>
          </w:p>
        </w:tc>
        <w:tc>
          <w:tcPr>
            <w:tcW w:w="820"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Юрьев-Польская свалка ТБО</w:t>
            </w:r>
          </w:p>
        </w:tc>
        <w:tc>
          <w:tcPr>
            <w:tcW w:w="461"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Прочие отходы нефтепродуктов переработки нефти, угля, газа, горючих сланцев и торфа автомобильные масляные фильтры отработанные, неразобранные) 5490000000000,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бензином (количество бензина менее 15 %) 3140230404033,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Окалина замасленная (содержание масла менее 15%) 5490300104034,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более 15%) 5490270101033,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Материал фильтровальный с остатками токсичных веществ 5490000013003,</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 xml:space="preserve">Отходы абразивных материалов в виде пыли и порошка  </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3140430411004,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 3140230304034,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Тара металлическая с остатками токсичных веществ</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3515000001014,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Осадок иловый очистных сооружений 9430000003004,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грубые с решеток очистных сооружений 9430000001014,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Осадок пескоуловителей очистных сооружений 9430000001004,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нефте и нефтепродуктов 5460150004030,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перьев и пуха 1320070001004,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Опилки древесные, загрязненные минеральными маслами (содержание масел менее 15 %) 1713020101034,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коры 1711010101004,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 3140430411004,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 1879010001004,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бумаги с нанесенным лаком 1872010101014,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рубероида, толи и бумаги, пропитанной битумом 1872040001000,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несортированные 1712200001014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стеклолакоткани 5710320101004,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асбоцемента в кусковой форме 3140120201014,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шлаковаты 3140160101004,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гетинакса, текстолита, вулканизированной фибры, пленкосинтетического картона 5710090001000,</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5710160001004,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1470060113004,</w:t>
            </w:r>
          </w:p>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(уличный смет) 9120000000000</w:t>
            </w:r>
          </w:p>
        </w:tc>
        <w:tc>
          <w:tcPr>
            <w:tcW w:w="483"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17256000000</w:t>
            </w:r>
          </w:p>
          <w:p w:rsidR="00CC4A4F" w:rsidRPr="00DC5106" w:rsidRDefault="00CC4A4F" w:rsidP="00826E0F">
            <w:pPr>
              <w:snapToGrid w:val="0"/>
              <w:spacing w:after="0" w:line="240" w:lineRule="auto"/>
              <w:rPr>
                <w:rFonts w:ascii="Times New Roman" w:hAnsi="Times New Roman"/>
                <w:sz w:val="20"/>
                <w:szCs w:val="20"/>
              </w:rPr>
            </w:pPr>
          </w:p>
        </w:tc>
        <w:tc>
          <w:tcPr>
            <w:tcW w:w="486"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с. Красное, Юрьев-Польский район, Владимирская область</w:t>
            </w:r>
          </w:p>
        </w:tc>
        <w:tc>
          <w:tcPr>
            <w:tcW w:w="742" w:type="pct"/>
            <w:tcBorders>
              <w:left w:val="single" w:sz="4" w:space="0" w:color="000000"/>
              <w:bottom w:val="single" w:sz="4" w:space="0" w:color="000000"/>
            </w:tcBorders>
          </w:tcPr>
          <w:p w:rsidR="00CC4A4F" w:rsidRPr="00DC5106" w:rsidRDefault="00CC4A4F" w:rsidP="00826E0F">
            <w:pPr>
              <w:snapToGrid w:val="0"/>
              <w:spacing w:after="0" w:line="240" w:lineRule="auto"/>
              <w:rPr>
                <w:rFonts w:ascii="Times New Roman" w:hAnsi="Times New Roman"/>
                <w:sz w:val="20"/>
                <w:szCs w:val="20"/>
              </w:rPr>
            </w:pPr>
            <w:r w:rsidRPr="00DC5106">
              <w:rPr>
                <w:rFonts w:ascii="Times New Roman" w:hAnsi="Times New Roman"/>
                <w:sz w:val="20"/>
                <w:szCs w:val="20"/>
              </w:rPr>
              <w:t>МУП Юрьев-Польского района «Водоканал», Влади-мирская область</w:t>
            </w:r>
          </w:p>
        </w:tc>
      </w:tr>
      <w:tr w:rsidR="00CC4A4F" w:rsidRPr="00DC5106" w:rsidTr="00605970">
        <w:trPr>
          <w:trHeight w:val="174"/>
        </w:trPr>
        <w:tc>
          <w:tcPr>
            <w:tcW w:w="5000" w:type="pct"/>
            <w:gridSpan w:val="8"/>
          </w:tcPr>
          <w:p w:rsidR="00CC4A4F" w:rsidRPr="00520E14" w:rsidRDefault="00CC4A4F" w:rsidP="00826E0F">
            <w:pPr>
              <w:spacing w:after="0" w:line="240" w:lineRule="auto"/>
              <w:jc w:val="center"/>
              <w:rPr>
                <w:rFonts w:ascii="Times New Roman" w:hAnsi="Times New Roman"/>
                <w:sz w:val="20"/>
                <w:szCs w:val="20"/>
              </w:rPr>
            </w:pPr>
            <w:r>
              <w:rPr>
                <w:rFonts w:ascii="Times New Roman" w:hAnsi="Times New Roman"/>
                <w:sz w:val="20"/>
                <w:szCs w:val="20"/>
              </w:rPr>
              <w:t>Волгоградская область</w:t>
            </w:r>
          </w:p>
        </w:tc>
      </w:tr>
      <w:tr w:rsidR="00CC4A4F" w:rsidRPr="00DC5106" w:rsidTr="00E16DDC">
        <w:trPr>
          <w:trHeight w:val="1653"/>
        </w:trPr>
        <w:tc>
          <w:tcPr>
            <w:tcW w:w="266" w:type="pct"/>
          </w:tcPr>
          <w:p w:rsidR="00CC4A4F" w:rsidRPr="00D9529F" w:rsidRDefault="00CC4A4F" w:rsidP="00826E0F">
            <w:pPr>
              <w:spacing w:after="0" w:line="240" w:lineRule="auto"/>
              <w:rPr>
                <w:rFonts w:ascii="Times New Roman" w:hAnsi="Times New Roman"/>
                <w:bCs/>
                <w:color w:val="000000"/>
                <w:sz w:val="20"/>
                <w:szCs w:val="20"/>
                <w:lang w:eastAsia="ru-RU"/>
              </w:rPr>
            </w:pPr>
            <w:r w:rsidRPr="00D9529F">
              <w:rPr>
                <w:rFonts w:ascii="Times New Roman" w:hAnsi="Times New Roman"/>
                <w:bCs/>
                <w:color w:val="000000"/>
                <w:sz w:val="20"/>
                <w:szCs w:val="20"/>
                <w:lang w:eastAsia="ru-RU"/>
              </w:rPr>
              <w:t>34-00018</w:t>
            </w:r>
            <w:r>
              <w:rPr>
                <w:rFonts w:ascii="Times New Roman" w:hAnsi="Times New Roman"/>
                <w:bCs/>
                <w:color w:val="000000"/>
                <w:sz w:val="20"/>
                <w:szCs w:val="20"/>
                <w:lang w:eastAsia="ru-RU"/>
              </w:rPr>
              <w:t>-З-00592-250914</w:t>
            </w:r>
          </w:p>
        </w:tc>
        <w:tc>
          <w:tcPr>
            <w:tcW w:w="820"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Полигон промышленных отходов ОАО "Эктос-Волга"</w:t>
            </w:r>
          </w:p>
        </w:tc>
        <w:tc>
          <w:tcPr>
            <w:tcW w:w="461"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захоронение отходов</w:t>
            </w:r>
          </w:p>
        </w:tc>
        <w:tc>
          <w:tcPr>
            <w:tcW w:w="1210"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Отходы катализаторов и контактных масс, не вошедших в другие пункты (отработанный катализатор Пьюролайт – Ст – 175)595000000000; Отходы катализаторов и контактных масс, не вошедших в другие пункты (отработанный катализатор Им-2201 пылеобразный) 595000000000; Отходы катализаторов и контактных масс, не вошедших в другие пу</w:t>
            </w:r>
            <w:r>
              <w:rPr>
                <w:rFonts w:ascii="Times New Roman" w:hAnsi="Times New Roman"/>
                <w:sz w:val="20"/>
                <w:szCs w:val="20"/>
                <w:lang w:eastAsia="ru-RU"/>
              </w:rPr>
              <w:t xml:space="preserve">нкты (отработанный катализатор </w:t>
            </w:r>
            <w:r w:rsidRPr="00D9529F">
              <w:rPr>
                <w:rFonts w:ascii="Times New Roman" w:hAnsi="Times New Roman"/>
                <w:sz w:val="20"/>
                <w:szCs w:val="20"/>
                <w:lang w:eastAsia="ru-RU"/>
              </w:rPr>
              <w:t>ИМ-2201 пастообразный) 595000000000;</w:t>
            </w:r>
          </w:p>
        </w:tc>
        <w:tc>
          <w:tcPr>
            <w:tcW w:w="483"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Pr>
                <w:rFonts w:ascii="Times New Roman" w:hAnsi="Times New Roman"/>
                <w:sz w:val="20"/>
                <w:szCs w:val="20"/>
                <w:lang w:eastAsia="ru-RU"/>
              </w:rPr>
              <w:t>Отсутствует</w:t>
            </w:r>
          </w:p>
        </w:tc>
        <w:tc>
          <w:tcPr>
            <w:tcW w:w="532"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18710000</w:t>
            </w:r>
          </w:p>
        </w:tc>
        <w:tc>
          <w:tcPr>
            <w:tcW w:w="486"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п. Звездный в СЗ направлении от объекта на расстоянии 3 км</w:t>
            </w:r>
          </w:p>
        </w:tc>
        <w:tc>
          <w:tcPr>
            <w:tcW w:w="742"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 xml:space="preserve"> ОАО "Эктос-Волга",   юридический адрес: 404103 Волгоградская область, г. Волжский, Автодорога №7, 23</w:t>
            </w:r>
          </w:p>
        </w:tc>
      </w:tr>
      <w:tr w:rsidR="00CC4A4F" w:rsidRPr="00DC5106" w:rsidTr="00E16DDC">
        <w:trPr>
          <w:trHeight w:val="703"/>
        </w:trPr>
        <w:tc>
          <w:tcPr>
            <w:tcW w:w="266" w:type="pct"/>
          </w:tcPr>
          <w:p w:rsidR="00CC4A4F" w:rsidRPr="00D9529F" w:rsidRDefault="00CC4A4F" w:rsidP="00826E0F">
            <w:pPr>
              <w:spacing w:after="0" w:line="240" w:lineRule="auto"/>
              <w:rPr>
                <w:rFonts w:ascii="Times New Roman" w:hAnsi="Times New Roman"/>
                <w:bCs/>
                <w:color w:val="000000"/>
                <w:sz w:val="20"/>
                <w:szCs w:val="20"/>
                <w:lang w:eastAsia="ru-RU"/>
              </w:rPr>
            </w:pPr>
            <w:r w:rsidRPr="00D9529F">
              <w:rPr>
                <w:rFonts w:ascii="Times New Roman" w:hAnsi="Times New Roman"/>
                <w:bCs/>
                <w:color w:val="000000"/>
                <w:sz w:val="20"/>
                <w:szCs w:val="20"/>
                <w:lang w:eastAsia="ru-RU"/>
              </w:rPr>
              <w:t>34-00019</w:t>
            </w:r>
            <w:r>
              <w:rPr>
                <w:rFonts w:ascii="Times New Roman" w:hAnsi="Times New Roman"/>
                <w:bCs/>
                <w:color w:val="000000"/>
                <w:sz w:val="20"/>
                <w:szCs w:val="20"/>
                <w:lang w:eastAsia="ru-RU"/>
              </w:rPr>
              <w:t>-З-00592-250914</w:t>
            </w:r>
          </w:p>
        </w:tc>
        <w:tc>
          <w:tcPr>
            <w:tcW w:w="820"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 xml:space="preserve">Полигон </w:t>
            </w:r>
            <w:r w:rsidRPr="00D9529F">
              <w:rPr>
                <w:rFonts w:ascii="Times New Roman" w:hAnsi="Times New Roman"/>
                <w:color w:val="000000"/>
                <w:sz w:val="20"/>
                <w:szCs w:val="20"/>
                <w:lang w:eastAsia="ru-RU"/>
              </w:rPr>
              <w:t>твердых бытовых отходов</w:t>
            </w:r>
          </w:p>
        </w:tc>
        <w:tc>
          <w:tcPr>
            <w:tcW w:w="461"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захоронение отходов</w:t>
            </w:r>
          </w:p>
        </w:tc>
        <w:tc>
          <w:tcPr>
            <w:tcW w:w="1210" w:type="pct"/>
            <w:tcBorders>
              <w:left w:val="nil"/>
            </w:tcBorders>
          </w:tcPr>
          <w:p w:rsidR="00CC4A4F" w:rsidRPr="00D9529F" w:rsidRDefault="00CC4A4F" w:rsidP="00E81964">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Отходы производства пищевых продуктов 1110000000000; Отходы растениеводства и парникового хозяйства 1112000000000; Отходы от переработки овощей и фруктов 1113000000000 Отходы пивоваренного, спиртового и ликероводочного производства 1114000000 000; Отходы производства вкусовых продуктов 1140000000000; Отходы производства кормов 1170000000000; Отходы  производства растительных и животных масел 12100000 00000; Отходы производства растительных и животных жиров и восков 1230000000000; Отходы из жироотделителей, содержащие растительные жировые продукты (шламы) 1250010000004; Отходы производства молочных продуктов 1280000000000; Отходы содержания животных и птиц 1310000000000; Обрезки спилка хромовой кожи 1470020101004; Отходы использованных кожаных изделий 1470060001000; Обувь кожаная рабочая, потерявшая потребительские свойства 1470060113004; Отходы обработки и переработки древесины 1710000000000; Отходы коры 1711010101000; Деревянная упаковка (невозвратная тара) и деревянные отходы из натуральной чистой древесины 1711050001000; Опилки и стружки натуральной чистой древесины 1711060001000; Пыль древесная от шлифовки натуральной чистой древесины 1711070011004; Древесные отходы с пропиткой и покрытиями, незагрязненные опасными веществами (шпалы железнодорожные") 1712000000000; Обрезь фанеры, содержащая связующие смолы в количестве от 0,2% до 2,5 % 1712010101014; Обрезки, кусковые отходы древесно¬стружечных и/или древесноволокнистых плит, содержащих связующие смолы в количестве от 0,2 до 2,5 % 1712020301014; Отходы древесных строительных лесоматериалов, в том числе от сноса и разборки строений 1712050001004; Отходы древесины с масляной пропиткой «трапы промасленные" 1712080001014; Древесные отходы с пропиткой и покрытиями несортированные</w:t>
            </w:r>
            <w:r w:rsidRPr="00D9529F">
              <w:rPr>
                <w:rFonts w:ascii="Times New Roman" w:hAnsi="Times New Roman"/>
                <w:sz w:val="20"/>
                <w:szCs w:val="20"/>
                <w:lang w:eastAsia="ru-RU"/>
              </w:rPr>
              <w:br/>
              <w:t>1712200001014; Опилки древесины, загрязненные минеральными маслами (содержание масел менее 15%) 1713020101034; Стружка древесная, загрязненная минеральными маслами (содержание масел менее 15%) 1713020201034; Опилки древесные, загрязненные бензином (содержание бензина менее 15%) 1713030101034; Стружка древесная, загрязненная бензином (содержание бензина менее 15%) 1713030201034; Опилки и стружки разнородной древесины (например, содержащие опилки и стружку ДСП и/или ДВП) 1719010301004; Пыль от обработки разнородной древесины (например, содержащая пыль древесно-стружечных и/или древесноволокнистых плит) 1719010411004; Обрезь разнородной древесины (например, содержащая обрезь ДСП и/или ДВП) 1719010601004; Отходы бумаги и картона 1870000000000; Отходы упаковочных материалов из бумаги и картона незагрязненные 1871020001000;</w:t>
            </w:r>
            <w:r w:rsidRPr="00D9529F">
              <w:rPr>
                <w:rFonts w:ascii="Times New Roman" w:hAnsi="Times New Roman"/>
                <w:sz w:val="20"/>
                <w:szCs w:val="20"/>
                <w:lang w:eastAsia="ru-RU"/>
              </w:rPr>
              <w:br/>
              <w:t>Отходы бумаги и картона с пропиткой и покрытиями 1872000000000; Отходы бумаги и картона с пропиткой и покрытиями (отработанные фильтры воздушные автомобильные) 1872000000000; Отходы бумаги и картона с синтетическим покрытием 1872010001000; Отходы бумажной клеевой ленты 1872010201014; Отходы рубероида  1872040101014; Отходы толи 1872049201014; Прочие отходы бумаги и картона 1879000000000; Прочие отходы бумаги и картона 1879000000000; Разнородные отходы бумаги и картона (например, содержащие отходы фотобумаги4) 1879010001004; Бой от печей металлургических процессов  3111000001000; Металлургические шлаки, съемы и пыль 3120000000000; Золы, шлаки и пыли от топочных установок и от термической обработки отходов 3130000000000; Минеральные шламы 3140000000000; Прочие твердые минеральные отходы (грунт загрязненный) 3140000000000; Отходы песка очистных и пескоструйных устройств (в металлургии) 3140020008004; Абразивная пыль и порошок от шлифования черных металлов (с содержанием металла менее 15%) 3140030011004; Пыль керамзитовая 3140060111004;</w:t>
            </w:r>
            <w:r w:rsidRPr="00D9529F">
              <w:rPr>
                <w:rFonts w:ascii="Times New Roman" w:hAnsi="Times New Roman"/>
                <w:sz w:val="20"/>
                <w:szCs w:val="20"/>
                <w:lang w:eastAsia="ru-RU"/>
              </w:rPr>
              <w:br/>
              <w:t>Пыль щебеночная 3140090111004; Отходы асбоцемента в кусковой форме 3140120201014;</w:t>
            </w:r>
            <w:r w:rsidRPr="00D9529F">
              <w:rPr>
                <w:rFonts w:ascii="Times New Roman" w:hAnsi="Times New Roman"/>
                <w:sz w:val="20"/>
                <w:szCs w:val="20"/>
                <w:lang w:eastAsia="ru-RU"/>
              </w:rPr>
              <w:br/>
              <w:t>Пыль известковая и доломитовая 3140130111004; Отходы мела в виде порошка или пыли 3140130511004; Отходы кирпича (включая шамотный кирпич) (отходы кислотоупорного кирпича)</w:t>
            </w:r>
            <w:r w:rsidRPr="00D9529F">
              <w:rPr>
                <w:rFonts w:ascii="Times New Roman" w:hAnsi="Times New Roman"/>
                <w:sz w:val="20"/>
                <w:szCs w:val="20"/>
                <w:lang w:eastAsia="ru-RU"/>
              </w:rPr>
              <w:br/>
              <w:t>3140140001004; Отходы минерального волокна 3140160001004; Отходы шлаковаты 3140160101004;</w:t>
            </w:r>
            <w:r w:rsidRPr="00D9529F">
              <w:rPr>
                <w:rFonts w:ascii="Times New Roman" w:hAnsi="Times New Roman"/>
                <w:sz w:val="20"/>
                <w:szCs w:val="20"/>
                <w:lang w:eastAsia="ru-RU"/>
              </w:rPr>
              <w:br/>
              <w:t>Отходы базальтового супертонкого волокна 3140160301004; Отходы песка (шлам от моечной  машины) 3140230001004; Песок, загрязненный мазутом (содержание мазута менее 15% ) 3140230201034; Песок, загрязненный маслами (содержание масел менее 15%) 3140230301034; Песок, загрязненный бензином (количество бензина менее 15%) 3140230401034; Отходы графита 3140320001004; Пыль графитная 3140320111004; Отходы асфальтобетона и/или асфальтобетонной смеси в кусковой форме 3140350201004; Отходы асбеста 3140370001004; Отходы асбеста в кусковой форме 3140370201014; Отходы асбестовой бумаги 3140370301014; Отходы асбестовой крошки 3140370301014; Отходы гипса 3140380001004; Пыль гипсовая 3140380111004; Отходы абразивных материалов в виде пыли и порошка 3140430411004; Шлак сварочный 3140480001994;</w:t>
            </w:r>
            <w:r w:rsidRPr="00D9529F">
              <w:rPr>
                <w:rFonts w:ascii="Times New Roman" w:hAnsi="Times New Roman"/>
                <w:sz w:val="20"/>
                <w:szCs w:val="20"/>
                <w:lang w:eastAsia="ru-RU"/>
              </w:rPr>
              <w:br/>
              <w:t>Уголь активированный отработанный, загрязненный минеральными маслами (содержание масла менее 15%) 3148010201034; Минеральные шламы (Осадок мойки автотранспорта") 3160000000000;</w:t>
            </w:r>
            <w:r w:rsidRPr="00D9529F">
              <w:rPr>
                <w:rFonts w:ascii="Times New Roman" w:hAnsi="Times New Roman"/>
                <w:sz w:val="20"/>
                <w:szCs w:val="20"/>
                <w:lang w:eastAsia="ru-RU"/>
              </w:rPr>
              <w:br/>
              <w:t>Минеральные шламы (осадок от нейтрализации электролита) 3160000000000; Минеральные шламы (шлам ОС мойки автотранспорта") 3160000000000; Минеральные шламы (шлам от фильтров водоподготовки) 3160000000000; Минеральные шламы (шлам-осадок моющего щелочного раствора)</w:t>
            </w:r>
            <w:r w:rsidRPr="00D9529F">
              <w:rPr>
                <w:rFonts w:ascii="Times New Roman" w:hAnsi="Times New Roman"/>
                <w:sz w:val="20"/>
                <w:szCs w:val="20"/>
                <w:lang w:eastAsia="ru-RU"/>
              </w:rPr>
              <w:br/>
              <w:t>3160000000000; Шлам карбоната кальция 31602300040004; Шлам минеральный от газоочистки 3160600004000; Лом и отходы черных металлов 3510000000000; Отходы, содержащие сталь</w:t>
            </w:r>
            <w:r w:rsidRPr="00D9529F">
              <w:rPr>
                <w:rFonts w:ascii="Times New Roman" w:hAnsi="Times New Roman"/>
                <w:sz w:val="20"/>
                <w:szCs w:val="20"/>
                <w:lang w:eastAsia="ru-RU"/>
              </w:rPr>
              <w:br/>
              <w:t>3512011101004; Пыль стальная незагрязненная 3512011611004; Отходы, содержащие луженую сталь несортированную (в том числе стальную пыль"), несортированные 3512051101004; Лом и отходы, содержащие несортированные черные металлы 3513000001004; Отходы, содержащие черные металлы несортированные 3513110001004; Пыль черных металлов незагрязненная 3513160011004; Лом и отходы черных металлов с примесями или загрязненные опасными веществами 3515000001000; Лом и отходы черных металлов с примесями или загрязненные опасными веществами (тара от ЛКМ) 3515000001000; Металлическая дробь с примесью шлаковой корки (дробеструйная обработка) 3515030108004; Пыль (или порошок) от шлифования черных металлов с содержанием металла 50% и более 3515036611004; Окалина 3515040001004; Лом и отходы, содержащие цветные металлы 3531000001004; Пыль алюминиевая незагрязненная 3531011611004; Отходы, содержащие никель в кусковой форме 3531101201014; Пыль титана незагрязненная 3531171611004; Тара и упаковка из алюминия, загрязненная горючесмазочными материалами (содержание ГСМ менее 15% по весу) 3535010313034; Пыль бронзы незагрязненная</w:t>
            </w:r>
            <w:r w:rsidRPr="00D9529F">
              <w:rPr>
                <w:rFonts w:ascii="Times New Roman" w:hAnsi="Times New Roman"/>
                <w:sz w:val="20"/>
                <w:szCs w:val="20"/>
                <w:lang w:eastAsia="ru-RU"/>
              </w:rPr>
              <w:br/>
              <w:t>3541021611004; Пыль латуни незагрязненная 3541031611004; Другие отходы минерального происхождения  3900000000000; Отходы поташа в твердом виде 5150080101004; Отходы гидроксида натрия с рН = 9,0 -10,0 5240020102014; Отходы гидроксида калия с рН = 9,0 -10,0 5240020202014; Отходы средств защиты растений, средств дезинфекции 5300000000000; Отходы битума, асфальта в твердой форме 5490120001004; Обтирочный материал, загрязненный маслами (содержание масел менее 15%) 5490270101034; Отходы твердых производственных материалов, загрязненные нефтяными и минеральными жировыми продуктами 5490300000000; Окалина замасленная (содержание масла менее 15%) 5490300104034; Пенька промасленная (содержание масел менее 15%) Сальниковая набивка асбестографитовая промасленная (содержание масел менее 15%) 5490300301034; Отходы негалогенизированных органических растворителей и их смесей (бочки из-под растворителей) 5530000000000; Шламы, содержащие растворители 5540000000000; Отходы лакокрасочных средств</w:t>
            </w:r>
            <w:r w:rsidRPr="00D9529F">
              <w:rPr>
                <w:rFonts w:ascii="Times New Roman" w:hAnsi="Times New Roman"/>
                <w:sz w:val="20"/>
                <w:szCs w:val="20"/>
                <w:lang w:eastAsia="ru-RU"/>
              </w:rPr>
              <w:br/>
              <w:t>5550000000000; отходы фармацевтической продукции и гигиенических средств 5600000000000;</w:t>
            </w:r>
            <w:r w:rsidRPr="00D9529F">
              <w:rPr>
                <w:rFonts w:ascii="Times New Roman" w:hAnsi="Times New Roman"/>
                <w:sz w:val="20"/>
                <w:szCs w:val="20"/>
                <w:lang w:eastAsia="ru-RU"/>
              </w:rPr>
              <w:br/>
              <w:t>Отходы полимерных материалов 5700000000000; Отходы полимерных материалов (картридж отработанный) 5700000000000; Отходы полимерных материалов (клавиатура, манипулятор "мышь") 5700000000000; Затвердевшие отходы пластмасс 5710000000000 Затвердевшие отходы пластмасс (тара из-под масел, тосола и т.д.) 5710000000000; Отходы смеси затвердевших разнородных пластмасс 5710000000000; Отходы полимерных материалов 5710000000000; Отходы гетинакса, текстолита, вулканизированной фибры, пленкосинтетического картона 5710090001004; Отходы пленко-асбокартона 5710090201004; Отходы фото- и кинопленки, рентгеновской пленки 5710150001004; Отходы затвердевшего поливинилхлорида и пенопласта на его базе 5710160001004; Отходы затвердевшей смолы ионообменников (в том числе отработанной), не содержащие опасные вещества 5710240001004; Отходы затвердевшего полиэтилена 5710290001014; Отходы стеклоткани 5710320101004; Отходы стеклоткани 5710320101004; Отходы резины, включая старые шины (резинотканевые отходы и изделия б/у) 5750000000000; Твердые отходы резины 5750010001004; Пыль (мука) резиновая 5750010511004; Шины пневматические отработанные 5750020013004;</w:t>
            </w:r>
            <w:r w:rsidRPr="00D9529F">
              <w:rPr>
                <w:rFonts w:ascii="Times New Roman" w:hAnsi="Times New Roman"/>
                <w:sz w:val="20"/>
                <w:szCs w:val="20"/>
                <w:lang w:eastAsia="ru-RU"/>
              </w:rPr>
              <w:br/>
              <w:t>Камеры пневматические отработанные 5750020113004; Покрышки отработанные 5750020213004;</w:t>
            </w:r>
            <w:r w:rsidRPr="00D9529F">
              <w:rPr>
                <w:rFonts w:ascii="Times New Roman" w:hAnsi="Times New Roman"/>
                <w:sz w:val="20"/>
                <w:szCs w:val="20"/>
                <w:lang w:eastAsia="ru-RU"/>
              </w:rPr>
              <w:br/>
              <w:t>Резиноасбестовые отходы (в том числе изделия отработанные и брак) 5750030001004; Текстильные отходы и шламы (фильтр лавсановый) 5810000000000; Отходы тканей, старая одежда 5810110001004;</w:t>
            </w:r>
            <w:r w:rsidRPr="00D9529F">
              <w:rPr>
                <w:rFonts w:ascii="Times New Roman" w:hAnsi="Times New Roman"/>
                <w:sz w:val="20"/>
                <w:szCs w:val="20"/>
                <w:lang w:eastAsia="ru-RU"/>
              </w:rPr>
              <w:br/>
              <w:t>Текстиль загрязненный 5820000000000; Текстиль загрязненный (загрязненный ЖМ) 5820000000000;</w:t>
            </w:r>
            <w:r w:rsidRPr="00D9529F">
              <w:rPr>
                <w:rFonts w:ascii="Times New Roman" w:hAnsi="Times New Roman"/>
                <w:sz w:val="20"/>
                <w:szCs w:val="20"/>
                <w:lang w:eastAsia="ru-RU"/>
              </w:rPr>
              <w:br/>
              <w:t>Твердые коммунальные отходы 9100000000000; Отходы из жилищ несортированные (исключая крупногабаритные) 9110010001004; Отходы потребления на производстве, подобные коммунальным (смет с территории) 9120000000000; Отходы кухонь и предприятий общественного питания 9120100000000; Мусор от бытовых помещений организаций несортированный (исключая крупногабаритный) 9120040001004; Мусор строительный от разборки зданий 9120040001004; Мусор строительный 9120060101004; Отходы сложного комбинированного состава в виде изделий оборудования, устройств, не вошедшие в другие пункты 9200000000000; Отходы (осадки) при механической и биологической очистке сточных вод (осадки ОС мойки автотранспорта) 9430000000000; Прочие коммунальные отходы 9900000000000; Отходы производства пищевых продуктов 1110000000000; Отходы растениеводства и парникового хозяйства 1112000000000; Отходы от переработки овощей и фруктов 1113000000000; Отходы пивоваренного, спиртового и ликероводочного производства 1114000000000; Отходы производства вкусовых продуктов 1140000000000; Отходы производства кормов 1170000000000; Отходы производства растительных и животных масел 1210000000000; Отходы производства растительных и животных жиров и восков 1230000000000; Отходы из жироотделителей, содержащие растительные жировые продукты (шламы) 1250010000004; Отходы производства молочных продуктов 1280000000000; Отходы содержания животных и птиц 1310000000000; Обрезки спилка хромовой кожи 1470020101004; Отходы использованных кожаных изделий 1470060001000; Обувь кожаная рабочая, потерявшая потребительские свойства 1470060113004; Отходы Деревянная упаковка (невозвратная тара) и деревянные отходы из натуральной чистой древесины 1711050001000; Опилки и стружки натуральной чистой древесины 1711060001000; Пыль древесная от шлифовки натуральной чистой древесины 1711070011004; Древесные отходы с пропиткой и покрытиями, незагрязненные опасными веществами (шпалы железнодорожные) 1712000000000; Обрезь фанеры, содержащая связующие смолы в количестве от 0,2% до 2,5 % 1712010101014; Обрезки, кусковые отходы древесно¬стружечных и/или древесноволокнистых плит, содержащих связующие смолы в количестве от 0,2 до 2,5 % 1712020301014; Отходы древесных строительных лесоматериалов, в том числе от сноса и разборки строений 1712050001004; Отходы древесины с масляной пропиткой (трапы промасленные) 1712080001014; Древесные отходы с пропиткой и покрытиями несортированные 1712200001014; Опилки древесины, загрязненные минеральными маслами (содержание масел менее 15%) 1713020101034; Стружка древесная, загрязненная минеральными маслами (содержание масел менее 15%) 1713020201034; Опилки древесные, загрязненные бензином (содержание бензина менее 15%) 1713030101034; Стружка древесная, загрязненная бензином (содержание бензина менее 15%) 1713030201034; Опилки и стружки разнородной древесины (например, содержащие опилки и стружку ДСП и/или ДВП) 1719010301004;</w:t>
            </w:r>
            <w:r w:rsidRPr="00D9529F">
              <w:rPr>
                <w:rFonts w:ascii="Times New Roman" w:hAnsi="Times New Roman"/>
                <w:sz w:val="20"/>
                <w:szCs w:val="20"/>
                <w:lang w:eastAsia="ru-RU"/>
              </w:rPr>
              <w:br/>
              <w:t>Пыль от обработки разнородной древесины (например, содержащая пыль древесно-стружечных и/или древесноволокнистых плит) 1719010411004; Обрезь разнородной древесины (например, содержащая обрезь ДСП и/или ДВП) 1719010601004; Отходы бумаги и картона 1870000000000; Отходы упаковочных материалов из бумаги и картона незагрязненные 1871020001000; Отходы коры 1711010101000; Отходы бумаги и картона с пропиткой и покрытиями 1872000000000; Отходы бумаги и картона с пропиткой и покрытиями (отработанные фильтры воздушные автомобильные) 1872000000000; Отходы бумаги и картона с синтетическим покрытием 1872010001000; Отходы бумажной клеевой ленты 1872010201014; Отходы рубероида 1872040101014; Отходы толи 1872049201014; Прочие отходы бумаги и картона 1879000000000; Прочие отходы бумаги и картона (бумажных отходы, загрязненные ЛКМ) 1879000000000; Разнородные отходы бумаги и картона 1879010001004; Бой от печей металлургических  процессов 3111000001000; Металлургические шлаки, съемы и пыль 3120000000000; Золы, шлаки и пыли от топочных  установок и от термической обработки отходов 3130000000000; Минеральные шламы 3140000000000; Прочие твердые минеральные отходы (грунт загрязненный) 3140000000000; Отходы песка очистных и пескоструйных устройств (в металлургии) 3140020008004; Абразивная пыль и порошок от шлифования черных металлов (с содержанием металла менее 15%) 3140030011004; Пыль керамзитовая 3140060111004; Пыль щебеночная 3140090111004; Отходы асбоцемента в кусковой форме 3140120201014; Пыль известковая и доломитовая 3140130111004; Отходы мела в виде порошка или пыли 3140130511004; Отходы кирпича (включая шамотный  кирпич) (отходы кислотоупорного кирпича); Отходы минерального волокна 3140160001004; Отходы шлаковаты 3140160101004; Отходы базальтового супертонкого  волокна 3140160301004; Отходы песка (шлам от моечной машины) 3140230001004; Песок, загрязненный мазутом (содержание мазута менее 15%) 3140230201034; Песок, загрязненный маслами (содержание масел менее 15%) 3140230301034; Песок, загрязненный бензином ("количество бензина менее 15%) 3140230401034; Отходы графита 3140320001004; Пыль графитная 3140320111004; Отходы асфальтобетона и/или асфальтобетонной смеси в кусковой форме 3140350201004; Отходы асбеста 3140370001004; Отходы асбеста в кусковой форме 3140370201014; Отходы асбестовой бумаги 3140370301014; Отходы асбестовой крошки 3140370301014; Отходы гипса 3140380001004; Пыль гипсовая 3140380111004; Отходы абразивных материалов в виде пыли и порошка 3140430411004;  Шлак сварочный 3140480001994; Уголь активированный отработанный, загрязненный минеральными маслами (содержание масла менее 15%) 3148010201034; Минеральные шламы (Осадок мойки автотранспорта) 3160000000000; Минеральные шламы (осадок от нейтрализации электролита) 3160000000000; Минеральные шламы (шлам ОС мойки автотранспорта) 3160000000000; Минеральные шламы (шлам от фильтров водоподготовки) 3160000000000; Минеральные шламы (шлам-осадок моющего щелочного раствора) 3160000000000; Шлам карбоната кальция 31602300040004; Шлам минеральный от газоочистки 3160600004000; Лом и отходы черных металлов 3510000000000; Отходы, содержащие сталь 3512011101004; Пыль стальная незагрязненная 3512011611004; Отходы, содержащие луженую сталь несортированную (в том числе стальную пыль), несортированные 3512051101004; Лом и отходы, содержащие несортированные черные металлы 3513000001004; Отходы, содержащие черные металлы несортированные 3513110001004; Пыль черных металлов незагрязненная 3513160011004; Лом и отходы черных металлов с примесями или загрязненные опасными веществами 3515000001000; Лом и отходы черных металлов с примесями или загрязненные опасными веществами (тара от ЛКМ) 3515000001000; Металлическая дробь с примесью шлаковой корки (дробеструйная обработка) 3515030108004;</w:t>
            </w:r>
            <w:r w:rsidRPr="00D9529F">
              <w:rPr>
                <w:rFonts w:ascii="Times New Roman" w:hAnsi="Times New Roman"/>
                <w:sz w:val="20"/>
                <w:szCs w:val="20"/>
                <w:lang w:eastAsia="ru-RU"/>
              </w:rPr>
              <w:br/>
              <w:t>Пыль (или порошок) от шлифования черных металлов с содержанием металла 50% и более 3515036611004; Окалина 3515040001004; Лом и отходы, содержащие цветные металлы 3531000001004;</w:t>
            </w:r>
            <w:r w:rsidRPr="00D9529F">
              <w:rPr>
                <w:rFonts w:ascii="Times New Roman" w:hAnsi="Times New Roman"/>
                <w:sz w:val="20"/>
                <w:szCs w:val="20"/>
                <w:lang w:eastAsia="ru-RU"/>
              </w:rPr>
              <w:br/>
              <w:t>Пыль алюминиевая незагрязненная 3531011611004; Отходы, содержащие никель в кусковой Форме</w:t>
            </w:r>
            <w:r w:rsidRPr="00D9529F">
              <w:rPr>
                <w:rFonts w:ascii="Times New Roman" w:hAnsi="Times New Roman"/>
                <w:sz w:val="20"/>
                <w:szCs w:val="20"/>
                <w:lang w:eastAsia="ru-RU"/>
              </w:rPr>
              <w:br/>
              <w:t>3531101201014; Пыль титана незагрязненная 3531171611004; Тара и упаковка из алюминия, загрязненная горючесмазочными материалами (содержание ГСМ менее 15% по весу) 3535010313034; Пыль бронзы незагрязненная 3541021611004; Пыль латуни незагрязненная 3541031611004; Другие отходы минерального происхождения 3900000000000; Отходы поташа в твердом виде 5150080101004; Отходы гидроксида натрия с рН = 9,0-10,0 5240020102014; Отходы гидроксида калия с рН = 9,0 -10,0 5240020202014; ОТХОДЫ СРЕДСТВ ЗАЩИТЫ РАСТЕНИЙ, СРЕДСТВ ДЕЗИНФЕКЦИИ 5300000000000; Отходы битума, асфальта в твердой форме 5490120001004; Обтирочный материал, загрязненный маслами (содержание масел менее 15%) 5490270101034; Отходы твердых производственных материалов, загрязненные нефтяными и минеральными жировыми продуктами 5490300000000; Окалина замасленная (содержание масла менее 15%) 5490300104034; Пенька промасленная (содержание масел менее 15%) 5490300201034; Сальниковая набивка асбестографитовая промасленная (содержание масел менее 15%) 5490300301034; Отходы негалогенизированных органических растворителей и их смесей (бочки из-под растворителей) 5530000000000; Шламы, содержащие растворители 5540000000000 Отходы лакокрасочных средств 5550000000000; отходы фармацевтической продукции и гигиенических средств 5600000000000; Отходы полимерных материалов 5700000000000; Отходы полимерных материалов (картридж отработанный) 5700000000000; Отходы полимерных материалов (клавиатура, манипулятор "мышь") 5700000000000; Затвердевшие отходы пластмасс 5710000000000; Затвердевшие отходы пластмасс (тара из-под масел, тосола и т.д.) 5710000000000; Отходы смеси затвердевших разнородных пластмасс 5710000000000; Отходы полимерных материалов 5710000000000; Отходы гетинакса, текстолита, вулканизированной фибры, пленкосинтетического картона 5710090001004;</w:t>
            </w:r>
            <w:r w:rsidRPr="00D9529F">
              <w:rPr>
                <w:rFonts w:ascii="Times New Roman" w:hAnsi="Times New Roman"/>
                <w:sz w:val="20"/>
                <w:szCs w:val="20"/>
                <w:lang w:eastAsia="ru-RU"/>
              </w:rPr>
              <w:br/>
              <w:t>Отходы пленко-асбокартона 5710090201004; Отходы фото- и кинопленки, рентгеновской пленки</w:t>
            </w:r>
            <w:r w:rsidRPr="00D9529F">
              <w:rPr>
                <w:rFonts w:ascii="Times New Roman" w:hAnsi="Times New Roman"/>
                <w:sz w:val="20"/>
                <w:szCs w:val="20"/>
                <w:lang w:eastAsia="ru-RU"/>
              </w:rPr>
              <w:br/>
              <w:t>5710150001004; Отходы затвердевшего поливинилхлорида и пенопласта на его базе 5710160001004;</w:t>
            </w:r>
            <w:r w:rsidRPr="00D9529F">
              <w:rPr>
                <w:rFonts w:ascii="Times New Roman" w:hAnsi="Times New Roman"/>
                <w:sz w:val="20"/>
                <w:szCs w:val="20"/>
                <w:lang w:eastAsia="ru-RU"/>
              </w:rPr>
              <w:br/>
              <w:t>Отходы затвердевшей смолы ионообменников (в том числе отработанной), не содержащие опасные вещества 5710240001004; Отходы затвердевшего полиэтилена 5710290001014; Отходы стеклоткани</w:t>
            </w:r>
            <w:r w:rsidRPr="00D9529F">
              <w:rPr>
                <w:rFonts w:ascii="Times New Roman" w:hAnsi="Times New Roman"/>
                <w:sz w:val="20"/>
                <w:szCs w:val="20"/>
                <w:lang w:eastAsia="ru-RU"/>
              </w:rPr>
              <w:br/>
              <w:t>5710320101004; Отходы стеклоткани 5710320101004; Отходы резины, включая старые шины (резинотканевые отходы и изделия б/у) 5750000000000; Твердые отходы резины 5750010001004; Пыль (мука) резиновая 5750010511004; Шины пневматические отработанные 5750020013004; Камеры пневматические отработанные 5750020113004;</w:t>
            </w:r>
            <w:r w:rsidRPr="00D9529F">
              <w:rPr>
                <w:rFonts w:ascii="Times New Roman" w:hAnsi="Times New Roman"/>
                <w:sz w:val="20"/>
                <w:szCs w:val="20"/>
                <w:lang w:eastAsia="ru-RU"/>
              </w:rPr>
              <w:br/>
              <w:t>Покрышки отработанные 5750020213004; Резиноасбестовые отходы (в том числе изделия отработанные и брак) 5750030001004; Текстильные отходы и шламы (фильтр лавсановый) 5810000000000; Отходы тканей, старая одежда 5810110001004; Текстиль загрязненный 5820000000000;</w:t>
            </w:r>
            <w:r w:rsidRPr="00D9529F">
              <w:rPr>
                <w:rFonts w:ascii="Times New Roman" w:hAnsi="Times New Roman"/>
                <w:sz w:val="20"/>
                <w:szCs w:val="20"/>
                <w:lang w:eastAsia="ru-RU"/>
              </w:rPr>
              <w:br/>
              <w:t>Текстиль загрязненный (загрязненный ЛKM) 5820000000000% Твердые коммунальные отходы</w:t>
            </w:r>
            <w:r w:rsidRPr="00D9529F">
              <w:rPr>
                <w:rFonts w:ascii="Times New Roman" w:hAnsi="Times New Roman"/>
                <w:sz w:val="20"/>
                <w:szCs w:val="20"/>
                <w:lang w:eastAsia="ru-RU"/>
              </w:rPr>
              <w:br/>
              <w:t>9100000000000; Отходы из жилищ несортированные (исключая крупногабаритные) 9110010001004;</w:t>
            </w:r>
            <w:r w:rsidRPr="00D9529F">
              <w:rPr>
                <w:rFonts w:ascii="Times New Roman" w:hAnsi="Times New Roman"/>
                <w:sz w:val="20"/>
                <w:szCs w:val="20"/>
                <w:lang w:eastAsia="ru-RU"/>
              </w:rPr>
              <w:br/>
              <w:t>Отходы потребления на производстве, подобные коммунальным (смет с территории) 9120000000000;</w:t>
            </w:r>
            <w:r w:rsidRPr="00D9529F">
              <w:rPr>
                <w:rFonts w:ascii="Times New Roman" w:hAnsi="Times New Roman"/>
                <w:sz w:val="20"/>
                <w:szCs w:val="20"/>
                <w:lang w:eastAsia="ru-RU"/>
              </w:rPr>
              <w:br/>
              <w:t>Отходы кухонь и предприятий общественного питания 9120100000000; Мусор от бытовых помещений организаций несортированный (исключая крупногабаритный) 9120040001004; Мусор строительный от разборки зданий 9120040001004; Mvcop строительный 9120060101004; Отходы сложного комбинированного состава в виде изделий оборудования, устройств, не вошедшие в другие пункты</w:t>
            </w:r>
            <w:r w:rsidRPr="00D9529F">
              <w:rPr>
                <w:rFonts w:ascii="Times New Roman" w:hAnsi="Times New Roman"/>
                <w:sz w:val="20"/>
                <w:szCs w:val="20"/>
                <w:lang w:eastAsia="ru-RU"/>
              </w:rPr>
              <w:br/>
              <w:t>9200000000000; Отходы (осадки) при механической и биологической очистке сточных вод (осадки ОС мойк</w:t>
            </w:r>
            <w:r>
              <w:rPr>
                <w:rFonts w:ascii="Times New Roman" w:hAnsi="Times New Roman"/>
                <w:sz w:val="20"/>
                <w:szCs w:val="20"/>
                <w:lang w:eastAsia="ru-RU"/>
              </w:rPr>
              <w:t>и автотранспорта) 9430000000000</w:t>
            </w:r>
            <w:r w:rsidRPr="00D9529F">
              <w:rPr>
                <w:rFonts w:ascii="Times New Roman" w:hAnsi="Times New Roman"/>
                <w:sz w:val="20"/>
                <w:szCs w:val="20"/>
                <w:lang w:eastAsia="ru-RU"/>
              </w:rPr>
              <w:t>; Прочие коммунальные отходы 9900000000000</w:t>
            </w:r>
          </w:p>
        </w:tc>
        <w:tc>
          <w:tcPr>
            <w:tcW w:w="483"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Pr>
                <w:rFonts w:ascii="Times New Roman" w:hAnsi="Times New Roman"/>
                <w:sz w:val="20"/>
                <w:szCs w:val="20"/>
                <w:lang w:eastAsia="ru-RU"/>
              </w:rPr>
              <w:t>Отсутствует</w:t>
            </w:r>
          </w:p>
        </w:tc>
        <w:tc>
          <w:tcPr>
            <w:tcW w:w="532"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18710000</w:t>
            </w:r>
          </w:p>
        </w:tc>
        <w:tc>
          <w:tcPr>
            <w:tcW w:w="486"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г. Волжский</w:t>
            </w:r>
          </w:p>
        </w:tc>
        <w:tc>
          <w:tcPr>
            <w:tcW w:w="742"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ООО "Волга-Бизнес", юридический адрес: 400050, г. Волгоград, ул. Рабоче-Крестьянская, д. 11</w:t>
            </w:r>
          </w:p>
        </w:tc>
      </w:tr>
      <w:tr w:rsidR="00CC4A4F" w:rsidRPr="00DC5106" w:rsidTr="00E16DDC">
        <w:trPr>
          <w:trHeight w:val="1653"/>
        </w:trPr>
        <w:tc>
          <w:tcPr>
            <w:tcW w:w="266" w:type="pct"/>
          </w:tcPr>
          <w:p w:rsidR="00CC4A4F" w:rsidRPr="00D9529F" w:rsidRDefault="00CC4A4F" w:rsidP="00826E0F">
            <w:pPr>
              <w:spacing w:after="0" w:line="240" w:lineRule="auto"/>
              <w:rPr>
                <w:rFonts w:ascii="Times New Roman" w:hAnsi="Times New Roman"/>
                <w:bCs/>
                <w:color w:val="000000"/>
                <w:sz w:val="20"/>
                <w:szCs w:val="20"/>
                <w:lang w:eastAsia="ru-RU"/>
              </w:rPr>
            </w:pPr>
            <w:r w:rsidRPr="00D9529F">
              <w:rPr>
                <w:rFonts w:ascii="Times New Roman" w:hAnsi="Times New Roman"/>
                <w:bCs/>
                <w:color w:val="000000"/>
                <w:sz w:val="20"/>
                <w:szCs w:val="20"/>
                <w:lang w:eastAsia="ru-RU"/>
              </w:rPr>
              <w:t>34-00020</w:t>
            </w:r>
            <w:r>
              <w:rPr>
                <w:rFonts w:ascii="Times New Roman" w:hAnsi="Times New Roman"/>
                <w:bCs/>
                <w:color w:val="000000"/>
                <w:sz w:val="20"/>
                <w:szCs w:val="20"/>
                <w:lang w:eastAsia="ru-RU"/>
              </w:rPr>
              <w:t>-З-00592-250914</w:t>
            </w:r>
          </w:p>
        </w:tc>
        <w:tc>
          <w:tcPr>
            <w:tcW w:w="820"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 xml:space="preserve">Полигон </w:t>
            </w:r>
            <w:r w:rsidRPr="00D9529F">
              <w:rPr>
                <w:rFonts w:ascii="Times New Roman" w:hAnsi="Times New Roman"/>
                <w:color w:val="000000"/>
                <w:sz w:val="20"/>
                <w:szCs w:val="20"/>
                <w:lang w:eastAsia="ru-RU"/>
              </w:rPr>
              <w:t>твердых бытовых отходов</w:t>
            </w:r>
          </w:p>
        </w:tc>
        <w:tc>
          <w:tcPr>
            <w:tcW w:w="461"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захоронение отходов</w:t>
            </w:r>
          </w:p>
        </w:tc>
        <w:tc>
          <w:tcPr>
            <w:tcW w:w="1210"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Отходы древесных строительных лесоматериалов, в том числе от сноса и разборки строений 1712050001004; Отходы древесины с солевой пропиткой 1712070001000; Отходы древесины с масляной пропиткой 1712080001014; Древесные отходы с пропиткой и покрытиями несортированные 1712200001014; Опилки и стружки древесные, загрязненные преимущественно органическими веществами (минеральные масла, лаки, растворители) 1713000000000; Опилки и стружки древесные, загрязненные минеральными маслами 1713020001030; Опилки и стружки  древесные, загрязненные бензином 1713030001030; Прочие отходы обработки и переработки древесины 1719000000000; Разнородные древесные отходы 1719010001000; Отходы лесозаготовок и вырубок 1730000000000; Отходы древесины от лесоразработок 1730010001000; Отходы целлюлозы, бумаги и картона 1800000000000; Отходы производства целлюлозы 1810000000000; Отходы переработки целлюлозы 1840000000000; Отходы бумаги и картона 1870000000000; Отходы бумаги и картона незагрязненные 1871000000000; Отходы бумаги  и  картона  от резки и штамповки 1871010001000; Отходы упаковочных материалов из бумаги и картона незагрязненные 1871020001000; Прочие незагрязненные отходы бумаги и картона 1871990001000; Отходы бумаги и картона с пропиткой и покрытиями 1872000000000; Отходы бумаги и картона с синтетическим покрытием 1872010001000; Отходы фотобумаги 1872020001014; Отходы рубероида, толи и бумаги, пропитанной битумом 1872040001000; Прочие отходы бумаги и картона 1879000000000; Разнородные отходы бумаги и картона (например, содержащие отходы фотобумаги) 1879010001004;  Отходы минерального происхождения  3000000000000; Отходы минерального происхождения (исключая отходы металлов) 3100000000000; Печной бой, металлургический и литейный  щебень (брак) 3110000000000; Бой от печей металлургических процессов 3111000001000; Бой отработанной футеровки алюминиевого производства 3111020001000; Металлургические шлаки, съемы и пыль 3120000000000; Золы, шлаки и пыли от топочных установок и от термической обработки отходов 3130000000000; Золошлаки от сжигания углей 3130020001000; Прочие твердые минеральные отходы  3140000000000; Отходы песка очистных и пескоструйных устройств 3140020008004; Абразивная пыль и порошок от шлифования черных металлов (с сод.металла менее 15%) 3140030011004; Отходы керамзита 3140060001000; Отходы керамики 3140070001000; Стеклянные отходы 3140080001000; Отходы строительного щебня 3140090001000; Отходы асбоцемента 3140120001000; Отходы известняка и доломита 3140130001000; Отходы кирпича (включая шамотный кирпич) 3140140001000; Отходы минерального волокна 3140160001000; Отходы каменного угля 3140210001000; Отходы песка 3140230001000; Песок, загрязненный мазутом (содержание мазута менее 15%)  3140230201034; Песок, загрязненный маслами (содержание масел менее 15%) 3140230301034; Песок, загрязненный бензином (количество бензина менее 15%) 3140230401034; Отходы бетона, железобетона 3140270001000; Отходы графита 3140320001000; Отходы древесного угля 3140340008000; Отходы асфальтобетона и асфальтобетонной смеси 3140350001000; Отходы бетонной смеси 3140360008000; Отходы асбеста 3140370001000; Отходы асбеста в кусковой форме 3140370201014; Отходы асбестовой бумаги 3140370301014; Отходы асбестовой крошки 3140370301014; Отходы гипса 3140380001000; Отходы минеральные от газоочистки 3140390001000; Отходы абразивных материалов и инструментов 3140430001000; Шлак сварочный 3140480001994; Отходы кокса 3140530011000; Отходы цемента 3140550001000; Отходы глазури (эмали) 3140600001000; Фильтровочные и поглотительные отработанные массы, не загрязненные опасными веществами 3147000000000; Уголь активированный отработанный, загрязненный опасными веществами 3148010000000; Угольные фильтры отработанные, загрязненные опасными веществами 3148020000000; Коксовые массы отработанные, загрязненные опасными веществами 3148030000000; Минеральные шламы 3160000000000;  Шлам карбоната кальция  3160230004000; Шлам асбестовый 3160440004000; Шлам минеральный от газоочистки 3160600004000; Отходы металлов и сплавов 3500000000000; Лом и отходы черных металлов 3510000000000; Лом и отходы металлокерамики с черными металлами 3510010001000; Лом и отходы, содержащие чугун 3511000001000; Лом и отходы, содержащие сталь 3512000001000; Лом и отходы, содержащие несортированные черные металлы 3513000001000; Тара и упаковка из черных металлов, незагрязненная, потерявшая потребительские свойства 3513030013000; Лом и отходы черных металлов с примесями или загрязненные опасными веществами 3515000001000; Лом и отходы цветных металлов 3530000000000; Лом и отходы цветных металлов с примесями или загрязненные 3535000001000; Лом и отходы сплавов цветных металлов 3540000000000; Лом и отходы, содержащие сплавы цветных металлов 3541000001000; Лом и отходы сплавов цветных металлов с примесями или загрязненные 3546000001000; Лом и отходы цветных металлов и сплавов несортированный 3550000000000; Металлические шламы 3570000000000; Другие отходы минерального происхождения 3900000000000; Другие отходы минерального происхождения, а так же отходы рафинирования продуктов 3990000000000; Отходы битума, асфальта в твердой форме 5490120001004; Обтирочный материал, загрязненный нефтепродуктами 5490270001030; Отходы твердых производственных материалов, загрязненные нефтяными и минеральными жировыми продуктами 5490300000000; Бой железобетонных изделий, отходы железобетона в кусковой форме 3140270201995; Бой кирпичной кладки при ремонте зданий и сооружений 3140140301995; Бой строительного кирпича 3140140401995; Бой шамотного кирпича 3140140101995; Ботва от корнеплодов, другие подобные растительные остатки при выращивании овощей 1112010001995; Ботва от корнеплодов, другие подобные растительные остатки при выращивании овощей, загрязненные землей 1112020001995: Бумажные фильтры неиспользованные, брак 1871070001005; Грунт, образовавшийся при проведении землеройных работ, не загрязненный опасными веществами 3140110008995; Деревянная упаковка (невозвратная тара) из натуральной  древесины 1711050213005; Древесные отходы из натуральной чистой древесины несортированные 1711200001005; Дрожжи хлебопекарные отработанные 1140300102995; Железные бочки, потерявшие потребительские свойства 3513030113995; Зола древесная и соломенная 3130060011995; Золошлаки от сжигания углей 3130020101995; Изделия из натуральной чистой древесины, потерявшие потребительские свойства 1710050313005; Ионообменные смолы для водоподготовки, потерявшие потребительские свойства 5710240101005; Керамические изделия, потерявшие потребительские свойства 3140070301995; Костра льняная 5810060301005; Лом алюминия в кусковой форме незагрязненный 3531010201995; Лом дорожного полотна автодорог (исключая битум и асфальтовые покрытия) 3140100001995; Лом медных сплавов несортированный 3541010101995; Лом оцинкованной стали в кусковой форме незагрязненный 3512040201995; Лом стальной несортированный 3512010101995; Лом черных металлов несортированный 3513010001995; Мелочь известковая и доломитовая с размером частиц не более 5 мм (отсев) 3140130208995; Мусор от бытовых помещений организаций крупногабаритный 9120050001005; Мусор с защитных решеток при водозаборе</w:t>
            </w:r>
            <w:r w:rsidRPr="00D9529F">
              <w:rPr>
                <w:rFonts w:ascii="Times New Roman" w:hAnsi="Times New Roman"/>
                <w:sz w:val="20"/>
                <w:szCs w:val="20"/>
                <w:lang w:eastAsia="ru-RU"/>
              </w:rPr>
              <w:br/>
              <w:t>9490010001005; Накипь котельная 3140500001995; Обрезки готовой кожи нехромового дубления 1470030301995; Обрезки и обрывки тканей из полиамидного волокна 5810110101995; Обрезки и обрывки тканей смешанных 5810110801995; Обрезки и обрывки тканей хлопчатобумажных 5810110701995; Обрезки и обрывки тканей шерстяных 5810110501995; Обрезки резины 5750010201005; Обрезь валяльно-войлочной продукции 5810100001005; Обрезь натуральной чистой древесины 1711050101005; Опилки натуральной чистой древесины 1711060101005; Остатки и огарки стальных сварочных электродов 3512160101995;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культурно-спортивных учреждений и зрелищных мероприятий 9120140001005; Отходы (мусор) от уборки территории и помещений учебно-воспитательных учреждений 9120130001005; Отходы активированного угля, не загрязненного опасными веществами 3140170001995; Отходы бетонной смеси с содержанием пыли менее 30% 3140360208995; Отходы бумаги и картона от канцелярской деятельности и делопроизводства 1871030001005; Отходы бумаги от резки и штамповки 1871010101005; Отходы веревок и канатов 5810080013005; Отходы вощеной бумаги 1872030001005; Отходы гипса в кусковой форме 3140380201995; Отходы горбыля, рейки из натуральной чистой древесины 1711020001005; Отходы древесного угля в кусковой форме 3140340208995; Отходы жесткого пенопласта (исключая поливинилхлоридный) 5710120001005; Отходы затвердевшего поливинилацетата (клей ПВА) 5710200001005; Отходы затвердевшего полиуретана, полиуретановой пены и пленки 5710100001005; Отходы затвердевших полиакрилатов, поликарбонатов, органического стекла 5710170001005; Отходы затвердевших полиамидов 5710110001005; Отходы известняка и доломита в кусковой форме 3140130301995; Отходы изолированных проводов и кабелей 9236000013005; Отходы картона от резки и штамповки 1871010201005; Отходы керамзита в кусковой форме 3140060201995; Отходы керамики в кусковой форме 3140070201995; Отходы клеенки на бумажной основе (тара картонная, ламинированная полиэтиленовой пленкой) 5710090401005; Отходы клеенки на тканевой основе 5710090301005; Отходы корчевания пней 1730010201005; Отходы костей животных 1320020101005; отходы масличных семян 1210010008995; Отходы огнеупорного мертеля 3140140501995; Отходы от механической очистки зерна (зерновые отходы) 1111020008995; Отходы от производства консервов из мяса животных 1330080000005; Отходы от производства консервов из мяса птиц 1340080000005; Отходы песка, не загрязненного опасными веществами 3140230101995; Отходы печатной продукции (цветная печать) 1871060001005; Отходы печатной продукции (черно-белая печать) 1871050001005; Отходы пластмассовой (синтетической) пленки, незагрязненный 5710190001005; Отходы полипропилена в виде лома и литников 5710300101995; Отходы полипропилена в виде пленки 5710300201995; Отходы полиэтилена в виде лома, литников 5710290101995; Отходы полиэтилена в виде пленки 5710290201995; Отходы полиэтилентерефталата, (в том числе  пленки на его базе) 5710390001005; Отходы полиэфирного волокна и нитей 5810020001995; Отходы потребления на производстве, подобные коммунальным (отходы потребления от объектов общественного назначения) 9120000000000; Отходы смешанного волокна 5810070001005; Отходы стекловолокна 3140050001995; Отходы стеклослюдопласта 5710320301005; Отходы сучьев, ветвей от лесоразработок 1730010101005; Отходы твердого акрилонитрилбутадиенстирола 5710360101005; Отходы твердых сложных полиэфиров 5710020001005; Отходы теста 1111310000995; Отходы упаковочного гофрокартона незагрязненные 1871020301005; Отходы упаковочного картона незагрязненные 1871020201005; Отходы упаковочной бумаги незагрязненные 1871020101005; Отходы формовочных масс (термореактивной пластмассы) затвердевшие 5710070001005; Отходы цемента в кусковой форме 3140550201995; Отходы шерстяного волокна (включая очесы, прядильные отходы и расщипанное сырье) 5810050001995; Отходы, содержащие алюминиевую фольгу 3531011301995; Отходы, содержащие листовой прокат стали 3512011401995; Отходы, содержащие оцинкованную сталь в кусковой форме 3512041201995; Отходы, содержащие черные металлы в кусковой форме 3513120001995; Очистки овощного сырья 1113030001995; Пищевые отходы кухонь и организаций общественного питания несортированные  9120100010005; Пластмассовая незагрязненная тара, потерявшая потребительские свойства 5710180013005; Полиэтиленовая тара поврежденная 5710290313995; Провод алюминиевый незагрязненный потерявший потребительские свойства 3531010501995; Провод стальной незагрязненный, потерявший потребительские свойства 3512010501995; Прочие отходы бумаги незагрязненные 1871990101005; Прочие отходы гофрокартона незагрязненные 1871990301005; Прочие отходы картона незагрязненные 1871990201005; Пыль зерновая 1111010011995; Резиновые изделия незагрязненные, потерявшие потребительские свойства 5750010113005;  Резинометаллические изделия отработанные 5750040213005; Рыба мороженая некондиционная 1350010001005; Свечи зажигания автомобильные отработанные 3510010101995; Скорлупа от куриных яиц 1320130101005; Стеклянный бой незагрязненный (исключая бой стекла электронно-лучевых трубок и люминесцентных ламп) 3140080201995; Строительный щебень, потерявший потребительские свойства 3140090201995; Стружка натуральной чистой древесины 1711060201005; Стружка черных металлов незагрязненная 3513200001995; Тара и упаковка из алюминия  незагрязненная, потерявшая потребительские свойства 3531010313995; Тара и упаковка из черных металлов, незагрязненная, потерявшая потребительские свойства 3513030013004; Технологические потери муки пшеничной 1111110611995; Тормозные колодки отработанные 3515050001995; Шкурка шлифовальная отработанная 3140430301995; Шланги пластмассовые, потерявшие потребительские свойства 5710130013005; Шнуры синтетические, потерявшие потребительские свойства (отходы шпагата) 5710050013005; Электрические лампы накаливания отработанные и брак 9231010001995; Электроды графитовые отработанные, не загрязненные опасными веществами 3140320213995; Отходы из жилищ  крупногабаритные 9120020001005; Твердые коммунальные отходы 9100000000000</w:t>
            </w:r>
          </w:p>
        </w:tc>
        <w:tc>
          <w:tcPr>
            <w:tcW w:w="483"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Pr>
                <w:rFonts w:ascii="Times New Roman" w:hAnsi="Times New Roman"/>
                <w:sz w:val="20"/>
                <w:szCs w:val="20"/>
                <w:lang w:eastAsia="ru-RU"/>
              </w:rPr>
              <w:t>Имеется</w:t>
            </w:r>
          </w:p>
        </w:tc>
        <w:tc>
          <w:tcPr>
            <w:tcW w:w="532"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18701000</w:t>
            </w:r>
          </w:p>
        </w:tc>
        <w:tc>
          <w:tcPr>
            <w:tcW w:w="486"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х. Овражный, Городищенский район</w:t>
            </w:r>
          </w:p>
        </w:tc>
        <w:tc>
          <w:tcPr>
            <w:tcW w:w="742"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ООО "ЭкоМастер", юридический адрес: 400074, г. Волгоград, ул. Баррикадная, 10</w:t>
            </w:r>
          </w:p>
        </w:tc>
      </w:tr>
      <w:tr w:rsidR="00CC4A4F" w:rsidRPr="00DC5106" w:rsidTr="00E16DDC">
        <w:trPr>
          <w:trHeight w:val="1653"/>
        </w:trPr>
        <w:tc>
          <w:tcPr>
            <w:tcW w:w="266" w:type="pct"/>
          </w:tcPr>
          <w:p w:rsidR="00CC4A4F" w:rsidRPr="00D9529F" w:rsidRDefault="00CC4A4F" w:rsidP="00826E0F">
            <w:pPr>
              <w:spacing w:after="0" w:line="240" w:lineRule="auto"/>
              <w:rPr>
                <w:rFonts w:ascii="Times New Roman" w:hAnsi="Times New Roman"/>
                <w:bCs/>
                <w:color w:val="000000"/>
                <w:sz w:val="20"/>
                <w:szCs w:val="20"/>
                <w:lang w:eastAsia="ru-RU"/>
              </w:rPr>
            </w:pPr>
            <w:r w:rsidRPr="00D9529F">
              <w:rPr>
                <w:rFonts w:ascii="Times New Roman" w:hAnsi="Times New Roman"/>
                <w:bCs/>
                <w:color w:val="000000"/>
                <w:sz w:val="20"/>
                <w:szCs w:val="20"/>
                <w:lang w:eastAsia="ru-RU"/>
              </w:rPr>
              <w:t>34-00021</w:t>
            </w:r>
            <w:r>
              <w:rPr>
                <w:rFonts w:ascii="Times New Roman" w:hAnsi="Times New Roman"/>
                <w:bCs/>
                <w:color w:val="000000"/>
                <w:sz w:val="20"/>
                <w:szCs w:val="20"/>
                <w:lang w:eastAsia="ru-RU"/>
              </w:rPr>
              <w:t>-З-00592-250914</w:t>
            </w:r>
          </w:p>
        </w:tc>
        <w:tc>
          <w:tcPr>
            <w:tcW w:w="820" w:type="pct"/>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Секция №2 пруда-накопител</w:t>
            </w:r>
            <w:r>
              <w:rPr>
                <w:rFonts w:ascii="Times New Roman" w:hAnsi="Times New Roman"/>
                <w:sz w:val="20"/>
                <w:szCs w:val="20"/>
                <w:lang w:eastAsia="ru-RU"/>
              </w:rPr>
              <w:t>я</w:t>
            </w:r>
            <w:r w:rsidRPr="00D9529F">
              <w:rPr>
                <w:rFonts w:ascii="Times New Roman" w:hAnsi="Times New Roman"/>
                <w:sz w:val="20"/>
                <w:szCs w:val="20"/>
                <w:lang w:eastAsia="ru-RU"/>
              </w:rPr>
              <w:t xml:space="preserve"> ОАО "Каустик"</w:t>
            </w:r>
          </w:p>
        </w:tc>
        <w:tc>
          <w:tcPr>
            <w:tcW w:w="461"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захоронение отходов</w:t>
            </w:r>
          </w:p>
        </w:tc>
        <w:tc>
          <w:tcPr>
            <w:tcW w:w="1210"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 xml:space="preserve">Изделия, устройства и приборы, потерявшие потребительские свойства, содержащие ртуть 35330000130011; Лом и отходы цветных металлов (отходы, содержащие ртуть) 35300000000001; Отходы, содержащие ртуть 35310700020111; Ртутные лампы, люминесцентные ртутьсодержащие трубки отработанные и брак 35330100130111; Ртутные термометры отработанные и брак 35330300130111; Аккумуляторы свинцовые отработанные неповрежденные, с не слитым электролитом 92110101130122; Аккумуляторы свинцовые, отработанные и брак 92110100130102; Кислота аккумуляторная серная отработанная 52100101020122; Лом и отходы цветных металлов (отходы, содержащие ртуть) 35300000000002; Лом и отходы цветных металлов (шлам ртутный) 35300000000002; Отходы гидроксида натрия с рН &gt; 11,5 52400201020122; Отходы неорганических кислот 52100000000002; Отходы неорганических кислот (кислота серная отработанная) 52100000000002; Отходы неорганических кислот (шлам серной кислоты) 52100000000002; Отходы щелочей 52400000000002; Уголь активированный отработанный, загрязненный опасными веществами (катализатор отработанный гранулят) 3148010000002; Аккумуляторы свинцовые отработанные неразобранные, со слитым электролитом 92110102130133; Всплывающая пленка из нефтеуловителей (бензиноуловителей) 54600200060333; Гальванические  шламы 51100000000003; Гальванические шламы (разовые элементы питания) 35310201010133; Другие химические отходы 59000000000003; Лабораторные отходы и остатки химикалиев 59300000000003; Лом и отходы черных металлов 35100000000003; Отходы сложного комбинированного состава в виде изделий, оборудования, устройств, не вошедшие в другие пункты (отработанные масляные фильтры) 92000000000003; Лом меди несортированный 35310301010133; Лом свинца несортированный 35310301010133; Масла автомобильные отработанные 54100201020333; Масла гидравлические отработанные, не содержащие галогены 54100213020333; Масла дизельные отработанные 54100201020333; Масла индустриальные отработанные 54100205020333; Масла компрессорные отработанные 54100211020333; Масла моторные отработанные 54100201020333; Масла отработанные 54100000000003; Масла трансмиссионные отработанные 54100206020333; Масла трансформаторные отработанные, не содержащие галогены, полихлорированные дифенилы и терфенилы 54100207020333; Масла турбинные отработанные 54100212020333; Минеральные шламы 31600000000003; Минеральные шламы (шлам карбида кальция) 31600000000003; Обтирочный материал, загрязненный маслами (содержание масел 15 % и более) 54902701010333; Окалина замасленная (содержание масла менее 15 %) 54903001040333; Отходы (осадки) от промывки канализационных сетей 94700000000003; Отходы (осадки) от реагентной очистки сточных вод 94500000000003; Отходы (осадки) при обработке сточных вод, не вошедшие в другие позиции 94800000000003; Отходы гидроксида натрия с рН = 10,1 - 11,5 52400201020133; Отходы затвердевших стеклопластиков 57103200010003; Отходы лакокрасочных средств 55500000000003; Отходы минерального происхождения (исключая отходы металлов) 31000000000003; Отходы негалогенированных органических растворителей и их смесей (даутерм (динил) отработанный) 55300000000003; Отходы органических галогеносодержащих растворителей, их смесей и других галогенированных жидкостей (кубовые винилиденхлорида) 55200000000003; Отходы органических галогенсодержащих растворителей, их смесей и других галогенированных жидкостей (осадок машины химчистки) 55200000000003; Отходы органических галогенсодержащих растворителей, их смесей и других галогенированных жидкостей (отходы дихлорэтана) 55200000000003; Отходы от водоподготовки, обработки сточных вод и использования воды 94000000000003; Отходы от водоэксплуатации 94900000000003; Отходы полимерных материалов 57000000000003; Отходы потребления на производстве, подобные коммунальным 91200000000003; Отходы сложного комбинированного состава в виде изделий, оборудования, устройств, не вошедшие в другие пункты 92000000000003; Отходы солей 51500000000003; Отходы солей (нитрит-нитратная смесь отработанная) 51500000000003; Отходы солей (отработанный хлористый кальций) 51500000000003; Отходы солей (отходы железного купороса) 51500000000003; Отходы солей (отходы лигносульфонатов) 51500000000003; Отходы солей (отходы чистки оборудования производства ХКНМ) 51500000000003; Отходы солей (просыпи железного купороса) 51500000000003; Отходы солей (шлам анолитного цикла) 51500000000003; Отходы солей (шлам чистки хлорного оборудования) 51500000000003; Отходы чистящих и моющих средств 59400000000003; Отходы щелочей 52400000000003; Отходы щелочей (отработанный раствор нейтрализации абгазов от производства жидкого хлора) 52400000000003; Отходы щелочей (отходы чистки аппаратов хранения щелоков) 52400000000003; Отходы, содержащие медь, несортированные 35310201010133; Провод медный незагрязненный, потерявший потребительские свойства 35310201010133; Прочие отходы нефтепродуктов, продуктов переработки нефти, угля, газа, горючих сланцев и торфа 54900000000003; Прочие отходы нефтепродуктов, продуктов переработки нефти, угля, газа, горючих сланцев и торфа (ароматические углеводороды) 54900000000003; Прочие отходы нефтепродуктов, продуктов переработки нефти, угля, газа, горючих сланцев и торфа (отработанный жидкий парафин) 54900000000003; Прочие отходы нефтепродуктов, продуктов переработки нефти, угля, газа, горючих сланцев и торфа (отработанный керосин) 54900000000003; Прочие отходы процессов преобразования и синтеза 59900000000003; Прочие твердые минеральные отходы 31400000000003; Прочие твердые минеральные отходы (силикагель отработанный) 31400000000003; Стеклянные отходы 31400800010003; Стружка медная незагрязненная 35310320010133; Стружка свинцовая незагрязненная 35310220010133; Текстиль загрязненный 58200000000003; Текстиль загрязненный (отработанная фильтровальная ткань от фильтрации препарата «Бурефен») 58200000000003; Текстиль загрязненный (отработанная фильтровальная ткань от фильтрации препарата «Диамакс») 58200000000003; Текстиль загрязненный (отработанная фильтровальная ткань от фильтрации препарата «Рогор-С») 58200000000003; Угольные фильтры отработанные, загрязненные минеральными маслами (содержание масла 15 % и более) 31480202010333; Фильтровочные и поглотительные отработанные массы, загрязненные опасными веществами 31480000000003; Шлам очистки трубопроводов и емкостей (бочек, контейнеров, цистерн, гудронаторов) от нефти 54601501040333; Шлам очистки трубопроводов и емкостей (бочек, контейнеров, цистерн, гудронаторов) от нефти и нефтепродуктов (отходы, содержащие углеводороды) 54601500040303; Шлам очистки трубопроводов и емкостей (бочек, контейнеров, цистерн, гудронаторов) от нефти и нефтепродуктов 54601500040303; Шламы минеральных масел (фильтры механической очистки отработанные) 54700000000003; Шламы нефти и нефтепродуктов 54600000000003; Шпалы железнодорожные деревянные, пропитанные антисептическими средствами, отработанные и брак 17120600130133; Абразивная пыль и порошок от шлифования черных металлов (с содержанием металла менее 50 %) 31400300110044; Гальванические  шламы 51100000000004; Деревянная упаковка (невозвратная тара) и деревянные отходы из натуральной чистой древесины (поддоны, загрязненные сажей) 17110500010004; Древесные отходы с пропиткой и покрытиями несортированные 17122000010144; Другие химические отходы 59000000000004; Затвердевшие отходы пластмасс (изношенные оросители градирен) 57100000000004; Затвердевшие отходы пластмасс (отходы сополимера ""Повиден"") 57100000000004; Золы, шлаки и пыль от топочных установок и от термической обработки отходов 31300000000004; Золы, шлаки и пыль от топочных установок и от термической обработки отходов (зола от печи обжига и электроцеха) 31300000000004; Золы, шлаки и пыль от топочных установок и от термической обработки отходов (зола от сжигания горючих отходов) 31300000000004; Золы, шлаки и пыль от топочных установок и от термической обработки отходов (зола ТЭЦ от сжигания газа и мазута) 31300000000014; Золы, шлаки и пыль от топочных установок и от термической обработки отходов (отходы обжига электродвигателей) 31300000000004; Камеры пневматические отработанные 57500201130044; Лабораторные отходы и остатки химикалиев 59300000000004; Лабораторные отходы и остатки химикалиев (обезвреженные фиксаж отработанный и проявитель отработанный) 59300000000004; Лом и отходы цветных металлов (шлам очистки сточных вод производства хлора и каустика ртутным методом) 35300000000004;  </w:t>
            </w:r>
          </w:p>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 xml:space="preserve">Лом и отходы черных металлов 35100000000004;  </w:t>
            </w:r>
          </w:p>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Лом и отходы черных металлов (стружка, загрязненная СОЖ) 35100000000004; Лом и отходы черных металлов с примесями или загрязненные опасными веществами (отработанная тара из под ЛКМ) 35150000010004; Масла отработанные 54100000000004; Металлургические шлаки, съемы и пыль (шлак металлургический) 31200000000004; Металлургические шлаки, съемы и пыль (шлак цветных металлов) 31200000000004; Минеральные шламы 31600000000004; Минеральные шламы (осадок водооборотной системы, осадок с чаш градирен) 31600000000004;   Минеральные шламы (от зачистки градирни) 31600000000004; Минеральные шламы (шлам карбоната и гидроксида кальция) 31600000000004; Минеральные шламы (шлам очистки градирен) 31600000000004; Мусор от бытовых помещений организаций несортированный (исключая крупногабаритный) 91200400010044; Мусор строительный от разборки зданий 91200601010044; Текстильные отходы и шламы (спецодежда изношенная) 58100000000004; Обрезки спилка хромовой кожи 14700201010044; Обтирочный материал, загрязненный маслами (содержание масел менее 15 %) 54902701010344; Обувь кожаная рабочая, потерявшая потребительские свойства 14700601130044; Окалина 35150400010004; Окалина (от ремонта оборудования) 35150400010004; Окалина замасленная (содержание масла менее 15 %) 54903001040344; Опилки древесные, загрязненные минеральными маслами (содержание масел - менее 15%) 17130201010344; Отходы (осадки) из выгребных ям и хозяйственно-бытовые стоки 95100000000004; Отходы (осадки) от реагентной очистки сточных вод 94500000000004; Отходы (осадки) при механической и биологической очистке сточных вод 94300000000004; Отходы (осадки) при механической и биологической очистке сточных вод (отходы с защитных решеток) 94300000000004; Отходы (осадки) при обработке сточных вод, не вошедшие в другие позиции 94800000000004; Отходы (осадки) при подготовке воды 94100000000004; Отходы (осадки) при промывке канализационных сетей 94700000000004; Отходы (осадки) при промывке канализационных сетей (отходы чистки трубопроводов) 94700000000004; Отходы абразивных материалов в виде пыли и порошка 31404304110044; Отходы асбеста в кусковой форме 31403702010144; Отходы асбоцемента (обшивка градирен, сопла, каплеуловители) 31401200010004; Отходы асбоцемента в кусковой форме 31401202010144; Отходы асфальтобетона и/или асфальтобетонной смеси в кусковой форме 31403502010044; Отходы базальтового супертонкого волокна 31401603010044; Отходы битума, асфальта в твердой форме 54901200010044; Отходы бумаги и картона 18700000000004; Отходы бумаги и картона с пропиткой и покрытиями (бумага, загрязненная лигносульфонатами) 18720000000004; Отходы бумаги и картона с пропиткой и покрытиями (картон, загрязненный сажей) 18720000000004; Отходы гетинакса, текстолита, вулканизированной фибры, пленкосинтетического картона 57100900010004; Отходы затвердевшего поливинилхлорида и пенопласта на его базе 57101600010044; Отходы затвердевшего полипропилена (биг-беги и мешки, загрязненные МС ХКНМ) 57103000010004; Отходы затвердевшего полипропилена (биг-беги и мешки, загрязненные хлористым кальцием) 57103000010004; Отходы затвердевшего полипропилена (биг-беги и мешки, загрязненные хлористым натрием) 57103000010004; Отходы затвердевшего полиэтилена (пленка полиэтиленовая, загрязненная хлористым кальцием) 57102900010004; Отходы затвердевших стеклопластиков 57103200010004; Отходы затвердевших стеклопластиков (отходы стеклопластика) 57103200010004; Отходы известняка и доломита 31401300010004; Отходы известняка и доломита (отходы негашеной извести) 31401300010004; Отходы керамики 31400700010004; Отходы кирпича (включая шамотный кирпич) 31401400010004; Отходы клея, клеящих веществ, мастик, незатвердевших смол 55700000000004; Отходы клея, клеящих веществ, мастик, незатвердевших смол (осадок (остаток) клея из заборных емкостей и тары) 55700000000004; Отходы клея, клеящих веществ, мастик, незатвердевших смол (отходы ""Замазки синтетической универсальной"") 55700000000004; Отходы клея, клеящих веществ, мастик, незатвердевших смол (отходы шпатлевок) 55700000000004; Отходы кухонь и предприятий общественного питания 91201000000004; Отходы лакокрасочных средств 55500000000004; Отходы лакокрасочных средств (кисти, валики малярные, текстиль, загрязненные ЛКМ) 55500000000004; Отходы лакокрасочных средств (отработанные фильтры МФС) 55500000000004; Отходы лакокрасочных средств (отходы лакокрасочных средств и материалов) 55500000000004; Отходы лакокрасочных средств (тара из-под ЛКМ) 55500000000004; Отходы минерального происхождения (исключая отходы металлов) 31000000000004; Отходы минерального происхождения (исключая отходы металлов) (отработанный футеровочный материал) 31000000000004; Отходы минерального происхождения (исключая отходы металлов) (шлам от промывки котлов) 31000000000004; Отходы органических галогеносодержащих растворителей, их смесей и других галогенированных жидкостей (осадок машины химчистки) 55200000000004; Отходы органических галогеносодержащих растворителей, их смесей и других галогенированных жидкостей (отходы чистки оборудования производства гепсола-ХКП) 55200000000004; Отходы органических галогенсодержащих растворителей, их смесей и других галогенированных жидкостей (водный раствор хлорорганических продуктов) 55200000000004; Отходы органических растворителей, красок, лаков, клея, мастик и смол (отработанная тормозная жидкость) 55000000000004; Отходы от водоподготовки, обработки сточных вод и использования воды 94000000000004; Отходы от водоэксплуатации 94900000000004; Отходы песка очистных и пескоструйных устройств (в металлургии) 31400200080044; Отходы полимерных материалов 57000000000004; Отходы полимерных материалов (клавиатура, манипулятор ""мышь"") 57000000000004; Отходы полимерных материалов (отходы фторопласта) 57000000000004; Отходы полимерных материалов из разламывающих устройств (легкие фракции) 57800100010044; Отходы потребления  на  производстве,  подобные коммунальным (смет с территории предприятия) 91200000000004; Отходы потребления на производстве, подобные коммунальным 91200000000004; Отходы потребления на производстве, подобные коммунальным (отходы (мусор) от уборки вагонов (смет с вагонов) 91200000000004; Отходы потребления на производстве, подобные коммунальным (отходы (мусор) от уборки вагонов (смет с территории)) 91200000000004; Отходы потребления на производстве, подобные коммунальным (отходы (мусор) от уборки территории (смет с территории)) 91200000000004; Отходы потребления на производстве, подобные коммунальным отходам (смет из производственных помещений, транспортных средств, содержащий опасные компоненты в количестве, соответствующем 4-му классу опасности) 91200000000004; Отходы растениеводства, парникового хозяйства 11120000000004; Отходы резины, включая старые шины 57500000000004; Отходы резины, включая старые шины (отходы сырых резиновых смесей) 57500000000004; Отходы рубероида 18720401010144; Отходы рубероида, толи и бумаги, пропитанной битумом (отходы стеклоизола) 18720400010004; Отходы сложного комбинированного состава в виде изделий, оборудования, устройств, не вошедшие в другие пункты 92000000000004; Отходы смеси затвердевших разнородных пластмасс 57109900010044; Отходы солей 51500000000004; Отходы солей (отходы чистки аппаратов производства МС ХКНМ) 51500000000004; Отходы солей (отходы чистки емкостей хранения хлористого кальция) 51500000000004; Отходы солей (отходы чистки омылителей) 51500000000004; Отходы солей (просыпи магния хлористого от оборудования) 51500000000004; Отходы солей (просыпи хлористого кальция) 51500000000004; Отходы солей (просыпи хлористого натрия) 51500000000004; Отходы солей (солевой раствор после промывки оборудования) 51500000000004; Отходы солей (шлам хлорного железа) 51500000000004; Отходы солей (шлам чистки котлов ж.д. цистерн) 51500000000004; Отходы солей (шлам чистки сборника сточных вод) 51500000000004; Отходы стеклолакоткани 57103201010044; Отходы фото- и кинопленки, рентгеновской пленки 57101500010044; Отходы чистящих и моющих средств 59400000000004; Отходы шлаковаты 31401601010044; Отходы щелочей 52400000000004; Отходы щелочей (отработанный раствор нейтрализации абгазов от производства гепсола-ХКП) 52400000000004; Отходы щелочей (отработанный раствор нейтрализации абгазов от производства кислоты соляной синтетической) 52400000000004; Отходы щелочей (отработанный раствор нейтрализации абгазов от производства хлорпарафинов) 52400000000004; Отходы щелочей (отходы известкового молока) 52400000000004; Отходы щелочей (шлам известкового молока) 52400000000004; Отходы, содержащие черные металлы (в том числе чугунную и/или стальную пыль), несортированные 35131100010044; Отходы, содержащие никель в кусковой форме 35311012010144; Песок, загрязненный маслами (содержание масел менее 15 %) 31402303010344; Покрышки отработанные 57500202130044; Покрышки с металлическим кордом отработанные 57500204130044; Покрышки с тканевым кордом отработанные 57500203130044; Прочие отходы бумаги и картона 18790000000004; Отходы сложного комбинированного состава в виде изделия, оборудования, устройств, не вошедшие в другие пункты (отработанные автомобильные воздушные фильтры) 92000000000004; Прочие отходы нефтепродуктов, продуктов переработки нефти, угля, газа, горючих сланцев и торфа 54900000000004; Прочие отходы нефтепродуктов, продуктов переработки нефти, угля, газа, горючих сланцев и торфа (водный отстой от парафинов) 54900000000004; Прочие отходы нефтепродуктов, продуктов переработки нефти, угля, газа, горючих сланцев и торфа (коксовые отложения) 54900000000004; Прочие отходы нефтепродуктов, продуктов переработки нефти, угля, газа, горючих сланцев и торфа (органический слой производства хлорпарафинов) 54900000000004; Прочие отходы нефтепродуктов, продуктов переработки нефти, угля, газа, горючих сланцев и торфа (отходы чистки бассейна установки мойки автотранспорта) 54900000000004; Прочие отходы нефтепродуктов, продуктов переработки нефти, угля, газа, горючих сланцев и торфа (отходы чистки оборудования производства хлорпарафинов) 54900000000004; Прочие отходы нефтепродуктов, продуктов переработки нефти, угля, газа, горючих сланцев и торфа (промывные воды от промывки оборудования и смывы с полов производства хлорорганических соединений) 54900000000004; Прочие отходы нефтепродуктов, продуктов переработки нефти, угля, газа, горючих сланцев и торфа (сорбенты, загрязненные нефтепродуктами) 54900000000004; Прочие отходы нефтепродуктов, продуктов переработки нефти, угля, газа, горючих сланцев и торфа (фильтровальная ткань от фильтрации парафина) 54900000000004; Прочие отходы нефтепродуктов, продуктов переработки нефти, угля, газа, горючих сланцев и торфа (фильтровальная ткань от фильтрации хлорпарафина) 54900000000004; Прочие отходы процессов преобразования и синтеза 59900000000004; Прочие твердые минеральные отходы 31400000000004; Прочие твердые минеральные отходы  (грунт, загрязненный нефтепродуктами) 31400000000004; Прочие твердые минеральные отходы (грунт, загрязненный нефтепродуктами менее 15%) 31400000000004; Прочие твердые минеральные отходы (грунт, загрязненный рассолом поваренной соли) 31400000000004; Прочие твердые минеральные отходы (грунт, загрязненный сажей) 31400000000004; Прочие твердые минеральные отходы (грунт, содержащий химические вещества) 31400000000004; Прочие твердые минеральные отходы (обрезки стекломагниевого листа) 31400000000004; Прочие твердые минеральные отходы (огарок печей регенерации) 31400000000004; Прочие твердые минеральные отходы (остатки стекломагниевого теста) 31400000000004; Прочие твердые минеральные отходы (отработанная формовочная смесь) 31400000000004; Прочие твердые минеральные отходы (отходы кислотоупорной плитки) 31400000000004; Прочие твердые минеральные отходы (отходы обмуровки котлов) 31400000000004; Прочие твердые минеральные отходы (отходы песка пескоструйных устройств) 31400000000004; Прочие твердые минеральные отходы (отходы средства чистящего ""Санита"", ""Чистота"") 31400000000004; Прочие твердые минеральные отходы (отходы теплоизоляции безасбестовые) 31400000000004; Прочие твердые минеральные отходы (пыль стекломагниевая) 31400000000004; Прочие твердые минеральные отходы (цеолит отработанный) 31400000000004; Пыль (или порошок) от шлифования черных металлов с содержанием металла 50 % и более 35150366110044; Пыль алюминиевая незагрязненная 35310116110044; Пыль древесная от шлифовки натуральной чистой древесины 17110700110044; Пыль полимерных материалов с фильтров размалывающих устройств 57800200110044; Пыль титана незагрязненная 35311716110044; Пыль черных металлов незагрязненная 35131600110044; Разнородные отходы бумаги и картона (например, содержащие отходы фотобумаги) 18790100010044; Резиноасбестовые отходы (в том числе изделия отработанные и брак) 57500300010044; Сальниковая набивка асбесто-графитовая, промасленная (содержание масла менее 15 %) 54903003010344; Стеклянные отходы 31400800010004; Стеклянные отходы (стекло после демеркуризации ртутных ламп) 31400800010004; Стружка никеля незагрязненная 353110200101404; Твердые коммунальные отходы (мусор, смет с территории) 91000000000004; Твердые коммунальные отходы (смет с территории и от уборки производственных помещений) 91000000000004; Твердые отходы резины 57500100010004; Твердые отходы резины (загрязненные сажей) 57500100010004; Твердые отходы резины (обрезки резины гуммировочных покрытий) 57500100010004; Твердые отходы резины (отходы резины, в том числе резинотехнические изделия, загрязненные органическими веществами) 57500100010004; Твердые отходы резины (резинотканевые изделия) 57500100010004; Твердые отходы резины (резинотканевые отходы) 57500100010004; Текстиль загрязненный 58200000000004; Текстиль загрязненный (отходы бельтинга от производства ХКНМ) 58200000000004; Текстиль загрязненный (текстиль, загрязненный ЛКМ) 58200000000004; Текстиль загрязненный (текстиль, загрязненный неорганическими веществами) 58200000000004; Текстиль загрязненный (фильтровальная ткань от фильтрации газов) 58200000000004; Текстиль загрязненный (фильтровальная ткань от фильтрации пыли гексахлор-п-ксилола (гепсола-ХКП)) 58200000000004; Текстиль загрязненный (фильтровальная ткань от фильтрации толуола) 58200000000004; Текстиль загрязненный (фильтровальная ткань от фильтрации толуола) 58200000000004; Текстиль загрязненный (фильтровальная ткань от фильтрации шлама очистки сточных вод производства хлора и каустика ртутным методом) 5820000000000 4</w:t>
            </w:r>
          </w:p>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Текстильные отходы и шламы (валенки, загрязненные сажей) 58100000000004; Текстильные отходы и шламы (пожарные рукава) 58100000000004; Текстильные отходы и шламы (фильтровальные рукава) 58100000000004; Текстиль загрязненный (фильтровальная ткань от фильтрации 1,4-диметилбензола (пара-ксилола)) 58200000000004; Уголь активированный отработанный, загрязненный минеральными маслами (содержание масла - менее 15%) 31480102010344; Фильтровочные и поглотительные отработанные массы, загрязненные опасными веществами 31480000000004; Фильтровочные и поглотительные отработанные массы, загрязненные опасными веществами (коробки противогазные отработанные) 31480000000004; Шины пневматические отработанные 57500200130044; Шлак сварочный 31404800019944; Шламы нефти и нефтепродуктов 54600000000004; Электрическое оборудование, приборы, устройства и их части 92100000000004; Электрическое оборудование, приборы, устройства и их части (картриджи отработанные) 92100000000004; Электрическое оборудование, приборы, устройства и их части (клавиатура, манипулятор ""мышь"") 92100000000004; Электрическое оборудование, приборы, устройства и их части (мониторы, системные блоки) 92100000000004; Эмульсии и эмульсионные смеси для шлифовки металлов отработанные, содержащие масла или нефтепродукты в количестве менее 15 % 54400201060344.</w:t>
            </w:r>
          </w:p>
        </w:tc>
        <w:tc>
          <w:tcPr>
            <w:tcW w:w="483"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Pr>
                <w:rFonts w:ascii="Times New Roman" w:hAnsi="Times New Roman"/>
                <w:sz w:val="20"/>
                <w:szCs w:val="20"/>
                <w:lang w:eastAsia="ru-RU"/>
              </w:rPr>
              <w:t>Отсутствует</w:t>
            </w:r>
          </w:p>
        </w:tc>
        <w:tc>
          <w:tcPr>
            <w:tcW w:w="532" w:type="pct"/>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18649151</w:t>
            </w:r>
          </w:p>
        </w:tc>
        <w:tc>
          <w:tcPr>
            <w:tcW w:w="486"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г. Волгоград (4 км.)</w:t>
            </w:r>
          </w:p>
        </w:tc>
        <w:tc>
          <w:tcPr>
            <w:tcW w:w="742"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ОАО "Каустик", юридический адрес: 400097, г. Волгоград, ул. 40 лет ВЛКСМ, 57</w:t>
            </w:r>
          </w:p>
        </w:tc>
      </w:tr>
      <w:tr w:rsidR="00CC4A4F" w:rsidRPr="00DC5106" w:rsidTr="00E16DDC">
        <w:trPr>
          <w:trHeight w:val="1653"/>
        </w:trPr>
        <w:tc>
          <w:tcPr>
            <w:tcW w:w="266" w:type="pct"/>
          </w:tcPr>
          <w:p w:rsidR="00CC4A4F" w:rsidRPr="00D9529F" w:rsidRDefault="00CC4A4F" w:rsidP="00826E0F">
            <w:pPr>
              <w:spacing w:after="0" w:line="240" w:lineRule="auto"/>
              <w:rPr>
                <w:rFonts w:ascii="Times New Roman" w:hAnsi="Times New Roman"/>
                <w:bCs/>
                <w:color w:val="000000"/>
                <w:sz w:val="20"/>
                <w:szCs w:val="20"/>
                <w:lang w:eastAsia="ru-RU"/>
              </w:rPr>
            </w:pPr>
            <w:r w:rsidRPr="00D9529F">
              <w:rPr>
                <w:rFonts w:ascii="Times New Roman" w:hAnsi="Times New Roman"/>
                <w:bCs/>
                <w:color w:val="000000"/>
                <w:sz w:val="20"/>
                <w:szCs w:val="20"/>
                <w:lang w:eastAsia="ru-RU"/>
              </w:rPr>
              <w:t>34-000</w:t>
            </w:r>
            <w:r w:rsidRPr="00D9529F">
              <w:rPr>
                <w:rFonts w:ascii="Times New Roman" w:hAnsi="Times New Roman"/>
                <w:bCs/>
                <w:color w:val="000000"/>
                <w:sz w:val="20"/>
                <w:szCs w:val="20"/>
                <w:lang w:val="en-US" w:eastAsia="ru-RU"/>
              </w:rPr>
              <w:t>2</w:t>
            </w:r>
            <w:r w:rsidRPr="00D9529F">
              <w:rPr>
                <w:rFonts w:ascii="Times New Roman" w:hAnsi="Times New Roman"/>
                <w:bCs/>
                <w:color w:val="000000"/>
                <w:sz w:val="20"/>
                <w:szCs w:val="20"/>
                <w:lang w:eastAsia="ru-RU"/>
              </w:rPr>
              <w:t>2</w:t>
            </w:r>
            <w:r>
              <w:rPr>
                <w:rFonts w:ascii="Times New Roman" w:hAnsi="Times New Roman"/>
                <w:bCs/>
                <w:color w:val="000000"/>
                <w:sz w:val="20"/>
                <w:szCs w:val="20"/>
                <w:lang w:eastAsia="ru-RU"/>
              </w:rPr>
              <w:t>-З-00592-250914</w:t>
            </w:r>
          </w:p>
        </w:tc>
        <w:tc>
          <w:tcPr>
            <w:tcW w:w="820" w:type="pct"/>
            <w:tcBorders>
              <w:left w:val="nil"/>
            </w:tcBorders>
          </w:tcPr>
          <w:p w:rsidR="00CC4A4F" w:rsidRPr="00D9529F" w:rsidRDefault="00CC4A4F" w:rsidP="00826E0F">
            <w:pPr>
              <w:spacing w:after="0" w:line="240" w:lineRule="auto"/>
              <w:rPr>
                <w:rFonts w:ascii="Times New Roman" w:hAnsi="Times New Roman"/>
                <w:color w:val="000000"/>
                <w:sz w:val="20"/>
                <w:szCs w:val="20"/>
                <w:lang w:eastAsia="ru-RU"/>
              </w:rPr>
            </w:pPr>
            <w:r w:rsidRPr="00D9529F">
              <w:rPr>
                <w:rFonts w:ascii="Times New Roman" w:hAnsi="Times New Roman"/>
                <w:color w:val="000000"/>
                <w:sz w:val="20"/>
                <w:szCs w:val="20"/>
                <w:lang w:eastAsia="ru-RU"/>
              </w:rPr>
              <w:t>Полигон твердых бытовых отходов</w:t>
            </w:r>
          </w:p>
        </w:tc>
        <w:tc>
          <w:tcPr>
            <w:tcW w:w="461" w:type="pct"/>
            <w:tcBorders>
              <w:left w:val="nil"/>
            </w:tcBorders>
          </w:tcPr>
          <w:p w:rsidR="00CC4A4F" w:rsidRPr="00D9529F" w:rsidRDefault="00CC4A4F" w:rsidP="00826E0F">
            <w:pPr>
              <w:spacing w:after="0" w:line="240" w:lineRule="auto"/>
              <w:rPr>
                <w:rFonts w:ascii="Times New Roman" w:hAnsi="Times New Roman"/>
                <w:color w:val="000000"/>
                <w:sz w:val="20"/>
                <w:szCs w:val="20"/>
                <w:lang w:eastAsia="ru-RU"/>
              </w:rPr>
            </w:pPr>
            <w:r w:rsidRPr="00D9529F">
              <w:rPr>
                <w:rFonts w:ascii="Times New Roman" w:hAnsi="Times New Roman"/>
                <w:color w:val="000000"/>
                <w:sz w:val="20"/>
                <w:szCs w:val="20"/>
                <w:lang w:eastAsia="ru-RU"/>
              </w:rPr>
              <w:t>захоронение отходов</w:t>
            </w:r>
          </w:p>
        </w:tc>
        <w:tc>
          <w:tcPr>
            <w:tcW w:w="1210" w:type="pct"/>
            <w:tcBorders>
              <w:left w:val="nil"/>
            </w:tcBorders>
          </w:tcPr>
          <w:p w:rsidR="00CC4A4F" w:rsidRPr="00D9529F" w:rsidRDefault="00CC4A4F" w:rsidP="00E81964">
            <w:pPr>
              <w:spacing w:after="0" w:line="240" w:lineRule="auto"/>
              <w:rPr>
                <w:rFonts w:ascii="Times New Roman" w:hAnsi="Times New Roman"/>
                <w:color w:val="000000"/>
                <w:sz w:val="20"/>
                <w:szCs w:val="20"/>
                <w:lang w:eastAsia="ru-RU"/>
              </w:rPr>
            </w:pPr>
            <w:r w:rsidRPr="00D9529F">
              <w:rPr>
                <w:rFonts w:ascii="Times New Roman" w:hAnsi="Times New Roman"/>
                <w:color w:val="000000"/>
                <w:sz w:val="20"/>
                <w:szCs w:val="20"/>
                <w:lang w:eastAsia="ru-RU"/>
              </w:rPr>
              <w:t>Пыль табачная 1140410211013; Шпалы железнодорожные деревянные, пропитанные  антисептическими средствами, отработанные и брак 1712060013013; Отходы рубероида, толи и бумаги, пропитанной битумом 1872040001000; Прочие твердые минеральные отходы 3140000000000; Стеклянные отходы 3140080001000; Пыль цементная 3140550111003; Фильтровочные и поглотительные отработанные массы загрязненные опасными веществами 3148000000000; Коксовые массы отработанные, загрязненные минеральными маслами (содержание масла 15% и более) 3148030201033; Лом и отходы черных металлов (фильтры масляные автомобильные отработанные) 3510000000000; Лом и отходы, содержащие луженую сталь (тара из-под ядохимикатов) 3512050001000; Провод медный незагрязненный, потерявший потребительские свойства 3531030501013; Отходы, содержащие  цинк в кусковой форме</w:t>
            </w:r>
            <w:r w:rsidRPr="00D9529F">
              <w:rPr>
                <w:rFonts w:ascii="Times New Roman" w:hAnsi="Times New Roman"/>
                <w:color w:val="000000"/>
                <w:sz w:val="20"/>
                <w:szCs w:val="20"/>
                <w:lang w:eastAsia="ru-RU"/>
              </w:rPr>
              <w:br/>
              <w:t xml:space="preserve">3531041201013; Лом и отходы цветных металлов и сплав несортированный 3550000000000; Отходы кислот, щелочей, концентратов (отходы хлорной извести в твердом состоянии) 5200000000000; Обтирочный материал, загрязненный маслами (содержание масел 15% и более) 5490270101033; Сальниковая набивка асбестографитовая промасленная (содержание масел 15% и более) 5490300301033; Отходы лакокрасочных средств (в твердом состоянии) 5550000000000; Затвердевшие отходы пластмасс (тормозные накладки) 5710000000000; Текстильные отходы и шламы (в твердом состоянии) 5810000000000; Отходы производства пищевых продуктов (в твердом состоянии) 1110000000000; Отходы растениеводства и парникового хозяйства 1112000000000; Отходы от переработки овощей и фруктов 1113000000000; Отходы пивоваренного,  спиртового  и ликероводочного производства 1114000000000; Отходы производства вкусовых продуктов 1140000000000; Отходы производства кормов 1170000000000; Отходы   производства   растительных и животных масел 1210000000000; Отходы  производства  растительных  и  животных жиров и восков </w:t>
            </w:r>
            <w:r w:rsidRPr="00D9529F">
              <w:rPr>
                <w:rFonts w:ascii="Times New Roman" w:hAnsi="Times New Roman"/>
                <w:color w:val="000000"/>
                <w:sz w:val="20"/>
                <w:szCs w:val="20"/>
                <w:lang w:eastAsia="ru-RU"/>
              </w:rPr>
              <w:br/>
              <w:t>1230000000000; Отходы производства молочных продуктов 1280000000000; Обрезки спилка хромовой кожи 1470020101004; Отходы использованных кожаных изделий 1470060001000; Обувь кожаная рабочая, потерявшая потребительские свойства 1470060113004; Отходы обработки и переработки древесины 1710000000000, Отходы коры 1711010101000; Деревянная упаковка (невозвратная тара) и деревянные отходы из натуральной чистой древесины 1711050001000; Опилки и стружки натуральной чистой древесины 1711060001000; Пыль древесная от шлифовки натуральной чистой древесины 1711070011004; Древесные отходы с пропиткой и покрытиями, незагрязненные опасными веществами 1712000000000; Обрезь фанеры, содержащая связующие  смолы в количестве от 0,2% до 2,5 % 1712010101014; Обрезки, кусковые отходы древесно-стружечных и/или древесноволокнистых плит, содержащих  связующие смолы в количестве от 0,2 до 2,5 % 1712020301014; Отходы древесных строительных лесоматериалов, в том числе от сноса и разборки строений 1712050001004; Отходы древесины с масляной пропиткой (трапы промасленные) 1712080001014; Древесные отходы с пропиткой и покрытиями несортированные 1712200001014; Опилки древесины, загрязненные минеральными маслами (содержание масел менее 15%) 1713020101034; Стружка древесная, загрязненная минеральными маслами (содержание масел менее 15%) 1713020201034; Опилки древесные, загрязненные бензином (содержание бензина менее 15%) 1713030101034; Стружка древесная, загрязненная бензином (содержание бензина менее 15%) 1713030201034; Опилки и стружки разнородной древесины (например, содержащие опилки и стружку ДСП и/или ДВП) 1719010301004; Пыль от обработки разнородной древесины (например, содержащая пыль древесно-стружечных и/или древесноволокнистых плит) 1719010411004; Обрезь разнородной древесины (например, содержащая обрезь ДСП и/или ДВП) 1719010601004; Отходы бумаги и картона 1870000000000; Отходы упаковочных материалов из бумаги и картона незагрязненные 1871020001000; Отходы бумаги и картона с пропиткой и покрытиями 1872000000000; Отходы бумаги и картона с пропиткой и покрытиями  (отработанные фильтры воздушные автомобильные) 1872000000000; Отходы бумаги и картона с синтетическим покрытием</w:t>
            </w:r>
            <w:r w:rsidRPr="00D9529F">
              <w:rPr>
                <w:rFonts w:ascii="Times New Roman" w:hAnsi="Times New Roman"/>
                <w:color w:val="000000"/>
                <w:sz w:val="20"/>
                <w:szCs w:val="20"/>
                <w:lang w:eastAsia="ru-RU"/>
              </w:rPr>
              <w:br/>
              <w:t>1872010001000; Отходы бумажной клеевой ленты 1872010201014; Отходы рубероида</w:t>
            </w:r>
            <w:r w:rsidRPr="00D9529F">
              <w:rPr>
                <w:rFonts w:ascii="Times New Roman" w:hAnsi="Times New Roman"/>
                <w:color w:val="000000"/>
                <w:sz w:val="20"/>
                <w:szCs w:val="20"/>
                <w:lang w:eastAsia="ru-RU"/>
              </w:rPr>
              <w:br/>
              <w:t>1872040101014; Отходы толи 1872049201014; Прочие отходы бумаги и картона 1879000000000; Прочие отходы бумаги и картона (бумажных отходы, загрязненные ЛКМ) 1879000000000; Разнородные отходы бумаги и картона (например, содержащие отходы фотобумаги) 1879010001004; Бой от печей металлургических процессов 3111000001000; Металлургические шлаки, съемы и пыль 3120000000000; Золы, шлаки и пыли от топочных установок и от термической обработки отходов 3130000000000; Прочие твердые минеральные отходы  3140000000000; Отходы песка очистных и пескоструйных устройств (в металлургии) 3140020008004; Абразивная пыль и порошок от шлифования черных металлов (с содержанием металла менее 15%) 3140030011004; Пыль керамзитовая 3140060111004; Пыль щебеночная 3140090111004; Отходы асбоцемента в кусковой форме 3140120201014; Пыль известковая и доломитовая 3140130111004; Отходы мела в виде порошка или пыли 3140130511004; Отходы кирпича (включая шамотный кирпич) 3140140001000; Отходы минерального волокна 3140160001000; Отходы шлаковаты 3140160101004; Отходы базальтового супертонкого волокна</w:t>
            </w:r>
            <w:r w:rsidRPr="00D9529F">
              <w:rPr>
                <w:rFonts w:ascii="Times New Roman" w:hAnsi="Times New Roman"/>
                <w:color w:val="000000"/>
                <w:sz w:val="20"/>
                <w:szCs w:val="20"/>
                <w:lang w:eastAsia="ru-RU"/>
              </w:rPr>
              <w:br/>
              <w:t>3140160301004; Отходы песка 3140230001000; Песок, загрязненный мазутом  (содержание мазута  менее 15%) 3140230201034; Песок, загрязненный маслами  (содержание масел менее 15%) 3140230301034; Песок, загрязненный бензином (количество бензина менее 15%)</w:t>
            </w:r>
            <w:r w:rsidRPr="00D9529F">
              <w:rPr>
                <w:rFonts w:ascii="Times New Roman" w:hAnsi="Times New Roman"/>
                <w:color w:val="000000"/>
                <w:sz w:val="20"/>
                <w:szCs w:val="20"/>
                <w:lang w:eastAsia="ru-RU"/>
              </w:rPr>
              <w:br/>
              <w:t>3140230401034; Отходы графита 3140320001000; Пыль графитная 3140320111004; Отходы асфальтобетона и/или асфальтобетонной смеси в кусковой форме 3140350201004; Отходы асбеста 3140370001000; Отходы асбеста в кусковой форме 3140370201014; Отходы асбестовой бумаги 3140370301014; Отходы асбестовой крошки 3140370301014; Отходы гипса 3140380001000; Пыль гипсовая 3140380111004; Отходы абразивных материалов в виде пыли и порошка 3140430411004; Шлак сварочный 3140480001994; Уголь активированный отработанный, загрязненный минеральными маслами (содержание масла менее 15%) 3148010201034; Лом и отходы черных металлов 3510000000000; Отходы, содержащие сталь 3512011101004; Пыль стальная  незагрязненная 3512011611004; Отходы, содержащие луженую сталь несортированную (в том числе стальную пыль), несортированные 3512051101004; Лом и отходы, содержащие несортированные черные металлы</w:t>
            </w:r>
            <w:r w:rsidRPr="00D9529F">
              <w:rPr>
                <w:rFonts w:ascii="Times New Roman" w:hAnsi="Times New Roman"/>
                <w:color w:val="000000"/>
                <w:sz w:val="20"/>
                <w:szCs w:val="20"/>
                <w:lang w:eastAsia="ru-RU"/>
              </w:rPr>
              <w:br/>
              <w:t xml:space="preserve">3513000001004; Отходы, содержащие черные металлы несортированные 3513110001004;  Пыль черных металлов незагрязненная 3513160011004; Лом и отходы черных металлов с примесями или загрязненные опасными веществами 3515000001000; Лом и отходы черных металлов с примесями или загрязненные опасными веществами (тара от ЛКМ) 3515000001000; Металлическая дробь с примесью шлаковой корки (дробеструйная обработка) 3515030108004; </w:t>
            </w:r>
            <w:r w:rsidRPr="00D9529F">
              <w:rPr>
                <w:rFonts w:ascii="Times New Roman" w:hAnsi="Times New Roman"/>
                <w:color w:val="000000"/>
                <w:sz w:val="20"/>
                <w:szCs w:val="20"/>
                <w:lang w:eastAsia="ru-RU"/>
              </w:rPr>
              <w:br/>
              <w:t>Пыль (или порошок) от шлифования черных металлов с содержанием металла 50% и более 3515036611004; Окалина 3515040001004; Лом и отходы, содержащие цветные металлы 3531000001004; Пыль алюминиевая незагрязненная 3531011611004; Отходы, содержащие никель в кусковой форме 3531101201014; Пыль титана незагрязненная 3531171611004; Тара и упаковка из алюминия, загрязненная горючесмазочными материалами (содержание ГСМ менее 15% по весу) 3535010313034; Пыль бронзы незагрязненная 3541021611004; Пыль латуни незагрязненная 3541031611004; Другие отходы минерального происхождения (в твердом состоянии) 3900000000000; Отходы поташа в твердом виде 5150080101004; Отходы битума, асфальта в твердой форме 5490120001004; Обтирочный материал, загрязненный маслами (содержание масел  менее 15%) 5490270101034; Отходы твердых производственных материалов, загрязненные нефтяными и минеральными жировыми продуктами 5490300000000; Пенька промасленная (содержание масел менее 15%) 5490300201034; Сальниковая набивка асбестографитовая промасленная (содержание масел менее 15%) 5490300301034; Отходы полимерных материалов 5700000000000; Затвердевшие отходы пластмасс 5710000000000;  Отходы гетинакса, текстолита, вулканизированной фибры, пленкосинтетического картона 5710090001000; Отходы пленко-асбокартона 5710090201004; Отходы фото- и кинопленки, рентгеновской пленки 5710150001004; Отходы затвердевшего поливинилхлорида и пенопласта на его базе 5710160001004; Отходы затвердевшей смолы ионообменников (в том числе отработанной), не содержащие опасные вещества 5710240001000; Отходы затвердевшего полиэтилена 5710290001000; Отходы стеклоткани 5710320101004; Отходы резины, включая старые шины (резинотканевые отходы и изделия б/у) 5750000000000; Твердые отходы резины 5750010001000; Пыль (мука) резиновая</w:t>
            </w:r>
            <w:r w:rsidRPr="00D9529F">
              <w:rPr>
                <w:rFonts w:ascii="Times New Roman" w:hAnsi="Times New Roman"/>
                <w:color w:val="000000"/>
                <w:sz w:val="20"/>
                <w:szCs w:val="20"/>
                <w:lang w:eastAsia="ru-RU"/>
              </w:rPr>
              <w:br/>
              <w:t>5750010511004; Шины пневматические отработанные 5750020013004; Камеры пневматические отработанные 5750020113004; Покрышки отработанные 5750020213004; Резиноасбестовые отходы (в том числе изделия  отработанные и брак) 5750030001004; Текстильные отходы и шламы (в твердом состоянии) 5810000000000; Отходы тканей, старая одежда 5810110001000;</w:t>
            </w:r>
            <w:r w:rsidRPr="00D9529F">
              <w:rPr>
                <w:rFonts w:ascii="Times New Roman" w:hAnsi="Times New Roman"/>
                <w:color w:val="000000"/>
                <w:sz w:val="20"/>
                <w:szCs w:val="20"/>
                <w:lang w:eastAsia="ru-RU"/>
              </w:rPr>
              <w:br/>
              <w:t>Текстиль загрязненный 5820000000000; Твердые коммунальные отходы 9100000000000; Отходы из жилищ несортированные (исключая крупногабаритные) 9110010001004; Отходы потребления на производстве, подобные коммунальным (смет с территории) 9120000000000, Отходы кухонь и предприятий общественного питания 9120100000000; Мусор от бытовых помещений организаций несортированный (исключая крупногабаритный) 9120040001004; Мусор строительный от разборки зданий 9120060001000; Отходы сложного комбинированного состава в виде изделий оборудования, устройств, не вошедшие в другие пункты 9200000000000; Прочие коммунальные отходы 9900000000000; Прочие коммунальные отходы 9900000000000;</w:t>
            </w:r>
            <w:r w:rsidRPr="00D9529F">
              <w:rPr>
                <w:rFonts w:ascii="Times New Roman" w:hAnsi="Times New Roman"/>
                <w:color w:val="000000"/>
                <w:sz w:val="20"/>
                <w:szCs w:val="20"/>
                <w:lang w:eastAsia="ru-RU"/>
              </w:rPr>
              <w:br/>
              <w:t>Пыль табачная 1140410211013; Шпалы железнодорожные деревянные, пропитанные  антисептическими средствами, отработанные и брак 1712060013013; Отходы рубероида, толи и бумаги, пропитанной битумом 1872040001000; Прочие твердые минеральные отходы 3140000000000; Стеклянные отходы 3140080001000; Пыль цементная 3140550111003; Фильтровочные и поглотительные отработанные массы загрязненные опасными веществами 3148000000000; Коксовые массы отработанные, загрязненные минеральными маслами (содержание масла 15% и более) 3148030201033; Лом и отходы черных металлов (фильтры масляные автомобильные отработанные) 3510000000000; Лом и отходы, содержащие луженую сталь (тара из-под ядохимикатов) 3512050001000; Провод медный незагрязненный, потерявший потребительские свойства 3531030501013; Отходы, содержащие  цинк в кусковой форме</w:t>
            </w:r>
            <w:r w:rsidRPr="00D9529F">
              <w:rPr>
                <w:rFonts w:ascii="Times New Roman" w:hAnsi="Times New Roman"/>
                <w:color w:val="000000"/>
                <w:sz w:val="20"/>
                <w:szCs w:val="20"/>
                <w:lang w:eastAsia="ru-RU"/>
              </w:rPr>
              <w:br/>
              <w:t>3531041201013; Лом и отходы цветных металлов и сплав несортированный 3550000000000; Отходы кислот, щелочей, концентратов (отходы хлорной извести в твердом состоянии) 5200000000000; Обтирочный материал, загрязненный маслами (содержание масел 15% и более)</w:t>
            </w:r>
            <w:r w:rsidRPr="00D9529F">
              <w:rPr>
                <w:rFonts w:ascii="Times New Roman" w:hAnsi="Times New Roman"/>
                <w:color w:val="000000"/>
                <w:sz w:val="20"/>
                <w:szCs w:val="20"/>
                <w:lang w:eastAsia="ru-RU"/>
              </w:rPr>
              <w:br/>
              <w:t xml:space="preserve">5490270101033; Сальниковая набивка асбестографитовая промасленная (содержание масел 15% и более) 5490300301033; Отходы лакокрасочных средств (в твердом состоянии) </w:t>
            </w:r>
            <w:r w:rsidRPr="00D9529F">
              <w:rPr>
                <w:rFonts w:ascii="Times New Roman" w:hAnsi="Times New Roman"/>
                <w:color w:val="000000"/>
                <w:sz w:val="20"/>
                <w:szCs w:val="20"/>
                <w:lang w:eastAsia="ru-RU"/>
              </w:rPr>
              <w:br/>
              <w:t xml:space="preserve">5550000000000; Затвердевшие отходы пластмасс (тормозные накладки) 5710000000000; Текстильные отходы и шламы (в твердом состоянии) 5810000000000; Отходы производства пищевых продуктов (в твердом состоянии) 1110000000000; Отходы растениеводства и парникового хозяйства 1112000000000; Отходы от переработки овощей и фруктов 1113000000000; Отходы пивоваренного,  спиртового и ликероводочного производства 1114000000000; Отходы производства вкусовых продуктов 1140000000000; Отходы производства кормов 1170000000000; Отходы производства   растительных и животных масел 1210000000000; Отходы производства  растительных  и  животных жиров и восков </w:t>
            </w:r>
            <w:r w:rsidRPr="00D9529F">
              <w:rPr>
                <w:rFonts w:ascii="Times New Roman" w:hAnsi="Times New Roman"/>
                <w:color w:val="000000"/>
                <w:sz w:val="20"/>
                <w:szCs w:val="20"/>
                <w:lang w:eastAsia="ru-RU"/>
              </w:rPr>
              <w:br/>
              <w:t>1230000000000; Отходы производства молочных продуктов 1280000000000; Обрезки спилка хромовой кожи 1470020101004; Отходы использованных кожаных изделий 1470060001000; Обувь кожаная рабочая, потерявшая потребительские свойства 1470060113004; Отходы обработки и переработки древесины 1710000000000; Отходы коры 1711010101000; Деревянная упаковка (невозвратная тара) и деревянные отходы из натуральной чистой древесины 1711050001000; Опилки и стружки натуральной чистой древесины 1711060001000; Пыль древесная от шлифовки натуральной чистой древесины 1711070011004; Древесные отходы с пропиткой и покрытиями, незагрязненные опасными веществами 1712000000000; Обрезь фанеры, содержащая связующие  смолы в количестве от 0,2% до 2,5% 1712010101014; Обрезки, кусковые отходы древесно-стружечных и/или древесноволокнистых плит, содержащих связующие смолы в количестве от 0,2 до 2,5% 1712020301014; Отходы древесных строительных лесоматериалов, в том числе от сноса и разборки строений 1712050001004; Отходы древесины с масляной пропиткой (трапы промасленные) 1712080001014; Древесные отходы с пропиткой и покрытиями несортированные 1712200001014; Опилки древесины, загрязненные минеральными маслами (содержание масел менее 15%) 1713020101034; Стружка древесная, загрязненная минеральными маслами (содержание масел менее 15%) 1713020201034; Опилки древесные, загрязненные бензином (содержание бензина менее 15%) 1713030101034; Стружка древесная, загрязненная бензином (содержание бензина менее 15%) 1713030201034; Опилки и стружки разнородной древесины (например, содержащие опилки и стружку ДСП и/или ДВП) 1719010301004; Пыль от обработки разнородной древесины (например, содержащая пыль древесно-стружечных и/или древесноволокнистых плит) 1719010411004; Обрезь разнородной древесины (например, содержащая обрезь ДСП и/или ДВП) 1719010601004; Отходы бумаги и картона 1870000000000; Отходы упаковочных материалов из бумаги и картона незагрязненные 1871020001000; Отходы бумаги и картона с пропиткой и покрытиями 1872000000000; Отходы бумаги и картона с пропиткой и покрытиями  (отработанные фильтры воздушные автомобильные) 1872000000000; Отходы бумаги и картона с синтетическим покрытием</w:t>
            </w:r>
            <w:r w:rsidRPr="00D9529F">
              <w:rPr>
                <w:rFonts w:ascii="Times New Roman" w:hAnsi="Times New Roman"/>
                <w:color w:val="000000"/>
                <w:sz w:val="20"/>
                <w:szCs w:val="20"/>
                <w:lang w:eastAsia="ru-RU"/>
              </w:rPr>
              <w:br/>
              <w:t>1872010001000; Отходы бумажной клеевой ленты 1872010201014; Отходы рубероида</w:t>
            </w:r>
            <w:r w:rsidRPr="00D9529F">
              <w:rPr>
                <w:rFonts w:ascii="Times New Roman" w:hAnsi="Times New Roman"/>
                <w:color w:val="000000"/>
                <w:sz w:val="20"/>
                <w:szCs w:val="20"/>
                <w:lang w:eastAsia="ru-RU"/>
              </w:rPr>
              <w:br/>
              <w:t>1872040101014; Отходы толи 1872049201014; Прочие отходы бумаги и картона 1879000000000; Прочие отходы бумаги и картона (бумажных отходы, загрязненные ЛКМ) 1879000000000; Разнородные отходы бумаги и картона (например, содержащие отходы фотобумаги) 1879010001004; Бой от печей металлургических процессов 3111000001000; Металлургические шлаки, съемы и пыль 3120000000000; Золы, шлаки и пыли от топочных установок и от термической обработки отходов 3130000000000; Прочие твердые минеральные отходы 3140000000000; Отходы песка очистных и пескоструйных устройств (в металлургии) 3140020008004; Абразивная пыль и порошок от шлифования черных металлов (с содержанием металла менее 15%) 3140030011004; Пыль керамзитовая 3140060111004; Пыль щебеночная 3140090111004; Отходы асбоцемента в кусковой форме 3140120201014; Пыль известковая и доломитовая 3140130111004; Отходы мела в виде порошка или пыли 3140130511004; Отходы кирпича (включая шамотный кирпич) 3140140001000; Отходы минерального волокна 3140160001000; Отходы шлаковаты 3140160101004; Отходы базальтового супертонкого волокна</w:t>
            </w:r>
            <w:r w:rsidRPr="00D9529F">
              <w:rPr>
                <w:rFonts w:ascii="Times New Roman" w:hAnsi="Times New Roman"/>
                <w:color w:val="000000"/>
                <w:sz w:val="20"/>
                <w:szCs w:val="20"/>
                <w:lang w:eastAsia="ru-RU"/>
              </w:rPr>
              <w:br/>
              <w:t>3140160301004; Отходы песка 3140230001000; Песок, загрязненный мазутом (содержание мазута менее 15%) 3140230201034; Песок, загрязненный маслами  (содержание масел менее 15%) 3140230301034; Песок, загрязненный бензином (количество бензина менее 15%)</w:t>
            </w:r>
            <w:r w:rsidRPr="00D9529F">
              <w:rPr>
                <w:rFonts w:ascii="Times New Roman" w:hAnsi="Times New Roman"/>
                <w:color w:val="000000"/>
                <w:sz w:val="20"/>
                <w:szCs w:val="20"/>
                <w:lang w:eastAsia="ru-RU"/>
              </w:rPr>
              <w:br/>
              <w:t>3140230401034; Отходы графита 3140320001000; Пыль графитная 3140320111004; Отходы асфальтобетона и/или асфальтобетонной смеси в кусковой форме 3140350201004; Отходы асбеста 3140370001000; Отходы асбеста в кусковой форме 3140370201014; Отходы асбестовой бумаги 3140370301014; Отходы асбестовой крошки 3140370301014; Отходы гипса 3140380001000; Пыль гипсовая 3140380111004; Отходы абразивных материалов в виде пыли и порошка 3140430411004; Шлак сварочный 3140480001994; Уголь активированный отработанный, загрязненный минеральными маслами (содержание масла менее 15%) 3148010201034; Лом и отходы черных металлов 3510000000000; Отходы, содержащие сталь 3512011101004; Пыль стальная незагрязненная 3512011611004; Отходы, содержащие луженую сталь несортированную (в том числе стальную пыль), несортированные 3512051101004; Лом и отходы, содержащие несортированные черные металлы</w:t>
            </w:r>
            <w:r w:rsidRPr="00D9529F">
              <w:rPr>
                <w:rFonts w:ascii="Times New Roman" w:hAnsi="Times New Roman"/>
                <w:color w:val="000000"/>
                <w:sz w:val="20"/>
                <w:szCs w:val="20"/>
                <w:lang w:eastAsia="ru-RU"/>
              </w:rPr>
              <w:br/>
              <w:t xml:space="preserve">3513000001004; Отходы, содержащие черные металлы несортированные 3513110001004;  Пыль черных металлов незагрязненная 3513160011004; Лом и отходы черных металлов с примесями или загрязненные опасными веществами 3515000001000; Лом и отходы черных металлов с примесями или загрязненные опасными веществами (тара от ЛКМ) 3515000001000; Металлическая дробь с примесью шлаковой корки (дробеструйная обработка) 3515030108004; </w:t>
            </w:r>
            <w:r w:rsidRPr="00D9529F">
              <w:rPr>
                <w:rFonts w:ascii="Times New Roman" w:hAnsi="Times New Roman"/>
                <w:color w:val="000000"/>
                <w:sz w:val="20"/>
                <w:szCs w:val="20"/>
                <w:lang w:eastAsia="ru-RU"/>
              </w:rPr>
              <w:br/>
              <w:t>Пыль (или порошок) от шлифования черных металлов с содержанием металла 50% и более 3515036611004; Окалина 3515040001004; Лом и отходы, содержащие цветные металлы 3531000001004; Пыль алюминиевая незагрязненная 3531011611004; Отходы, содержащие никель в кусковой форме 3531101201014; Пыль титана незагрязненная 3531171611004; Тара и упаковка из алюминия, загрязненная горючесмазочными материалами (содержание ГСМ менее 15% по весу) 3535010313034; Пыль бронзы незагрязненная 3541021611004; Пыль латуни незагрязненная 3541031611004; Другие отходы минерального происхождения (в твердом состоянии) 3900000000000; Отходы поташа в твердом виде 5150080101004; Отходы битума, асфальта в твердой форме 5490120001004; Обтирочный материал, загрязненный маслами (содержание масел  менее 15%) 5490270101034; Отходы твердых производственных материалов, загрязненные нефтяными и минеральными жировыми продуктами 5490300000000; Пенька промасленная (содержание масел менее 15%) 5490300201034; Сальниковая набивка асбестографитовая промасленная (содержание масел менее 15%) 5490300301034; Отходы полимерных материалов 5700000000000; Затвердевшие отходы пластмасс 5710000000000;  Отходы гетинакса, текстолита, вулканизированной фибры, пленкосинтетического картона 5710090001000; Отходы пленко-асбокартона 5710090201004; Отходы фото- и кинопленки, рентгеновской пленки 5710150001004; Отходы затвердевшего поливинилхлорида и пенопласта на его базе 5710160001004; Отходы затвердевшей смолы ионообменников (в том числе отработанной), не содержащие опасные вещества 5710240001000; Отходы затвердевшего полиэтилена 5710290001000; Отходы стеклоткани 5710320101004; Отходы резины, включая старые шины (резинотканевые отходы и изделия б/у) 5750000000000; Твердые отходы резины 5750010001000; Пыль (мука) резиновая</w:t>
            </w:r>
            <w:r w:rsidRPr="00D9529F">
              <w:rPr>
                <w:rFonts w:ascii="Times New Roman" w:hAnsi="Times New Roman"/>
                <w:color w:val="000000"/>
                <w:sz w:val="20"/>
                <w:szCs w:val="20"/>
                <w:lang w:eastAsia="ru-RU"/>
              </w:rPr>
              <w:br/>
              <w:t>5750010511004; Шины пневматические отработанные 5750020013004; Камеры пневматические отработанные 5750020113004; Покрышки отработанные 5750020213004; Резиноасбестовые отходы (в том числе изделия  отработанные и брак) 5750030001004; Текстильные отходы и шламы (в твердом состоянии) 5810000000000; Отходы тканей, старая одежда 5810110001000;</w:t>
            </w:r>
            <w:r w:rsidRPr="00D9529F">
              <w:rPr>
                <w:rFonts w:ascii="Times New Roman" w:hAnsi="Times New Roman"/>
                <w:color w:val="000000"/>
                <w:sz w:val="20"/>
                <w:szCs w:val="20"/>
                <w:lang w:eastAsia="ru-RU"/>
              </w:rPr>
              <w:br/>
              <w:t>Текстиль загрязненный 5820000000000; Твердые коммунальные отходы 9100000000000; Отходы из жилищ несортированные (исключая крупногабаритные) 9110010001004; Отходы потребления на производстве, подобные коммунальным (смет с территории) 9120000000000; Отходы кухонь и предприятий общественного питания 9120100000000; Мусор от бытовых помещений организаций несортированный (исключая крупногабаритный) 9120040001004; Мусор строительный от разборки зданий 9120060001000; Отходы сложного комбинированного состава в виде изделий оборудования, устройств, не вошедшие в другие пункты 9200000000000; Прочие ко</w:t>
            </w:r>
            <w:r>
              <w:rPr>
                <w:rFonts w:ascii="Times New Roman" w:hAnsi="Times New Roman"/>
                <w:color w:val="000000"/>
                <w:sz w:val="20"/>
                <w:szCs w:val="20"/>
                <w:lang w:eastAsia="ru-RU"/>
              </w:rPr>
              <w:t>ммунальные отходы 9900000000000</w:t>
            </w:r>
            <w:r w:rsidRPr="00D9529F">
              <w:rPr>
                <w:rFonts w:ascii="Times New Roman" w:hAnsi="Times New Roman"/>
                <w:color w:val="000000"/>
                <w:sz w:val="20"/>
                <w:szCs w:val="20"/>
                <w:lang w:eastAsia="ru-RU"/>
              </w:rPr>
              <w:t>; Прочие коммунальные отходы 9900000000000.</w:t>
            </w:r>
          </w:p>
        </w:tc>
        <w:tc>
          <w:tcPr>
            <w:tcW w:w="483" w:type="pct"/>
            <w:tcBorders>
              <w:left w:val="nil"/>
            </w:tcBorders>
          </w:tcPr>
          <w:p w:rsidR="00CC4A4F" w:rsidRPr="00D9529F" w:rsidRDefault="00CC4A4F" w:rsidP="00826E0F">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D9529F" w:rsidRDefault="00CC4A4F" w:rsidP="00826E0F">
            <w:pPr>
              <w:spacing w:after="0" w:line="240" w:lineRule="auto"/>
              <w:rPr>
                <w:rFonts w:ascii="Times New Roman" w:hAnsi="Times New Roman"/>
                <w:color w:val="000000"/>
                <w:sz w:val="20"/>
                <w:szCs w:val="20"/>
                <w:lang w:eastAsia="ru-RU"/>
              </w:rPr>
            </w:pPr>
            <w:r w:rsidRPr="00D9529F">
              <w:rPr>
                <w:rFonts w:ascii="Times New Roman" w:hAnsi="Times New Roman"/>
                <w:color w:val="000000"/>
                <w:sz w:val="20"/>
                <w:szCs w:val="20"/>
                <w:lang w:eastAsia="ru-RU"/>
              </w:rPr>
              <w:t>18715000</w:t>
            </w:r>
          </w:p>
        </w:tc>
        <w:tc>
          <w:tcPr>
            <w:tcW w:w="486" w:type="pct"/>
            <w:tcBorders>
              <w:left w:val="nil"/>
            </w:tcBorders>
          </w:tcPr>
          <w:p w:rsidR="00CC4A4F" w:rsidRPr="00D9529F" w:rsidRDefault="00CC4A4F" w:rsidP="00826E0F">
            <w:pPr>
              <w:spacing w:after="0" w:line="240" w:lineRule="auto"/>
              <w:rPr>
                <w:rFonts w:ascii="Times New Roman" w:hAnsi="Times New Roman"/>
                <w:color w:val="000000"/>
                <w:sz w:val="20"/>
                <w:szCs w:val="20"/>
                <w:lang w:eastAsia="ru-RU"/>
              </w:rPr>
            </w:pPr>
            <w:r w:rsidRPr="00D9529F">
              <w:rPr>
                <w:rFonts w:ascii="Times New Roman" w:hAnsi="Times New Roman"/>
                <w:color w:val="000000"/>
                <w:sz w:val="20"/>
                <w:szCs w:val="20"/>
                <w:lang w:eastAsia="ru-RU"/>
              </w:rPr>
              <w:t>г. Камышин</w:t>
            </w:r>
          </w:p>
        </w:tc>
        <w:tc>
          <w:tcPr>
            <w:tcW w:w="742" w:type="pct"/>
            <w:tcBorders>
              <w:left w:val="nil"/>
            </w:tcBorders>
          </w:tcPr>
          <w:p w:rsidR="00CC4A4F" w:rsidRPr="00D9529F" w:rsidRDefault="00CC4A4F" w:rsidP="00826E0F">
            <w:pPr>
              <w:spacing w:after="0" w:line="240" w:lineRule="auto"/>
              <w:rPr>
                <w:rFonts w:ascii="Times New Roman" w:hAnsi="Times New Roman"/>
                <w:color w:val="000000"/>
                <w:sz w:val="20"/>
                <w:szCs w:val="20"/>
                <w:lang w:eastAsia="ru-RU"/>
              </w:rPr>
            </w:pPr>
            <w:r w:rsidRPr="00D9529F">
              <w:rPr>
                <w:rFonts w:ascii="Times New Roman" w:hAnsi="Times New Roman"/>
                <w:color w:val="000000"/>
                <w:sz w:val="20"/>
                <w:szCs w:val="20"/>
                <w:lang w:eastAsia="ru-RU"/>
              </w:rPr>
              <w:t xml:space="preserve">ООО «Спецавтотранс», 403879, г.Камышин, ул.Титова, 2   </w:t>
            </w:r>
          </w:p>
        </w:tc>
      </w:tr>
      <w:tr w:rsidR="00CC4A4F" w:rsidRPr="00DC5106" w:rsidTr="002A0244">
        <w:trPr>
          <w:trHeight w:val="1653"/>
        </w:trPr>
        <w:tc>
          <w:tcPr>
            <w:tcW w:w="266" w:type="pct"/>
          </w:tcPr>
          <w:p w:rsidR="00CC4A4F" w:rsidRPr="00D9529F" w:rsidRDefault="00CC4A4F" w:rsidP="00826E0F">
            <w:pPr>
              <w:spacing w:after="0" w:line="240" w:lineRule="auto"/>
              <w:rPr>
                <w:rFonts w:ascii="Times New Roman" w:hAnsi="Times New Roman"/>
                <w:bCs/>
                <w:color w:val="000000"/>
                <w:sz w:val="20"/>
                <w:szCs w:val="20"/>
                <w:lang w:eastAsia="ru-RU"/>
              </w:rPr>
            </w:pPr>
            <w:r w:rsidRPr="00D9529F">
              <w:rPr>
                <w:rFonts w:ascii="Times New Roman" w:hAnsi="Times New Roman"/>
                <w:bCs/>
                <w:color w:val="000000"/>
                <w:sz w:val="20"/>
                <w:szCs w:val="20"/>
                <w:lang w:eastAsia="ru-RU"/>
              </w:rPr>
              <w:t>34-00023</w:t>
            </w:r>
            <w:r>
              <w:rPr>
                <w:rFonts w:ascii="Times New Roman" w:hAnsi="Times New Roman"/>
                <w:bCs/>
                <w:color w:val="000000"/>
                <w:sz w:val="20"/>
                <w:szCs w:val="20"/>
                <w:lang w:eastAsia="ru-RU"/>
              </w:rPr>
              <w:t>-З-00592-250914</w:t>
            </w:r>
          </w:p>
        </w:tc>
        <w:tc>
          <w:tcPr>
            <w:tcW w:w="820" w:type="pct"/>
            <w:tcBorders>
              <w:left w:val="nil"/>
            </w:tcBorders>
          </w:tcPr>
          <w:p w:rsidR="00CC4A4F" w:rsidRPr="00D9529F" w:rsidRDefault="00CC4A4F" w:rsidP="00826E0F">
            <w:pPr>
              <w:spacing w:after="0" w:line="240" w:lineRule="auto"/>
              <w:rPr>
                <w:rFonts w:ascii="Times New Roman" w:hAnsi="Times New Roman"/>
                <w:color w:val="000000"/>
                <w:sz w:val="20"/>
                <w:szCs w:val="20"/>
                <w:lang w:eastAsia="ru-RU"/>
              </w:rPr>
            </w:pPr>
            <w:r w:rsidRPr="00D9529F">
              <w:rPr>
                <w:rFonts w:ascii="Times New Roman" w:hAnsi="Times New Roman"/>
                <w:sz w:val="20"/>
                <w:szCs w:val="20"/>
                <w:lang w:eastAsia="ru-RU"/>
              </w:rPr>
              <w:t>Полигон захоронения отходов производства и потребления 3-4-5 классов опасности   ОАО "ВТЗ"</w:t>
            </w:r>
          </w:p>
        </w:tc>
        <w:tc>
          <w:tcPr>
            <w:tcW w:w="461" w:type="pct"/>
            <w:tcBorders>
              <w:left w:val="nil"/>
            </w:tcBorders>
          </w:tcPr>
          <w:p w:rsidR="00CC4A4F" w:rsidRPr="00D9529F" w:rsidRDefault="00CC4A4F" w:rsidP="00826E0F">
            <w:pPr>
              <w:spacing w:after="0" w:line="240" w:lineRule="auto"/>
              <w:rPr>
                <w:rFonts w:ascii="Times New Roman" w:hAnsi="Times New Roman"/>
                <w:color w:val="000000"/>
                <w:sz w:val="20"/>
                <w:szCs w:val="20"/>
                <w:lang w:eastAsia="ru-RU"/>
              </w:rPr>
            </w:pPr>
            <w:r w:rsidRPr="00D9529F">
              <w:rPr>
                <w:rFonts w:ascii="Times New Roman" w:hAnsi="Times New Roman"/>
                <w:sz w:val="20"/>
                <w:szCs w:val="20"/>
                <w:lang w:eastAsia="ru-RU"/>
              </w:rPr>
              <w:t>захоронение отходов</w:t>
            </w:r>
          </w:p>
        </w:tc>
        <w:tc>
          <w:tcPr>
            <w:tcW w:w="1210"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Обувь кожаная рабочая, потерявшая потребительские свойства 1470060113004; Лом и отходы черных металлов (емкости из-под ЛКМ)  3510000000000; Отходы бумаги и картона (Фильтры воздушные отработанные)  1870000000000; Отходы бумаги с нанесенным лаком 1872010101014; Отходы рубероида 1872040101014; Металлургические шлаки, съемы и пыль (Шлак цветного литья) 312000000000; Прочие твердые минеральные отходы (Неметаллические отходы от переработки на пресс-ножницах) 3140000000000; Прочие твердые минеральные отходы (Отходы от зачистки вагонов)  3140000000000; Прочие твердые минеральные отходы (Пыль, уловленная в циклонах) 3140000000000; Прочие твердые минеральные отходы (Отходы паронита) 3140000000000; Горновой песок литейного производства 3140010008004; Абразивная пыль и порошок от шлифования черных металлов (с содержанием металла менее 50%) 3140030011004; Отходы шлаковаты 3140160101004; Отходы асбеста в кусковой форме 3140370201014; Шлак сварочный 3140480001994; Шлам минеральный от газоочистки (Шлам гидрофильтров) 3160600004000; Отходы, содержащие черные металлы (в том числе чугунную и/или стальную пыль), несортированные (Фильтры масляные отработанные) 3513110001004; Пыль черных металлов незагрязненная 3513160011004; Отходы клея, клеящих веществ, мастик, незатвердевших смол (Отходы эпоксидной пыли) 5570000000000; Отходы из жироотделителей, содержащие растительные жировые продукты 1250010000004; Отходы из жироотделителей, содержащие животные жировые продукты 1250010000004; Отходы солей (Шлам нейтрализации) 5150000000000; Отходы сложного комбинированного состава в виде изделий, оборудования, устройств, не вошедшие в другие пункты (Отработанные СИЗ) 9200000000000; Обтирочный материал, загрязненный маслами (содержание масел менее 15%) 5490270101034; Окалина замасленная (содержание масла менее 15%) 5490300104034; Текстиль загрязненный 5820000000000; Уголь активированный отработанный, загрязненный минеральными маслами (содержание масла менее 15%) 3148010201034; Угольные фильтры отработанные, загрязненные минеральными маслами (содержание масла менее 15%) 3148020201034; Отходы битума, асфальта в твердой форме 5490120001004; Отходы смеси затвердевших разнородных пластмасс 5710990001004; Отходы потребления на производстве, подобные коммунальным (Смет с территории) 9120000000000; Мусор строительный от разборки зданий 9120060101004;  Отходы (осадки) при механической и биологической очистке сточных вод 9430000000000; Древесные отходы 1700000000000; Отходы (осадки) от реагентной очистки сточных вод (Шлам с пресс-фильтров) 9450000000000; Отходы от водооэксплуатации (Отходы от зачистки ливневых насосных станций) 9490000000000; Свечи зажигания автомобильные отработанные 3510010101995; Отходы упаковочной бумаги незагрязненные 1871020101005; Прочие твердые минеральные отходы (Отходы огнеупоров) 3140000000000; Прочие твердые минеральные отходы (Отходы фарфора) 3140000000000; Стеклянный бой незагрязненный (исключая бой стекла электронно-лучевых трубок и люминесцентных ламп) 3140080201995; Бой кирпичной кладки при ремонте зданий и сооружений 3140140301995; Бой железобетонных изделий, отходы железобетона в кусковой форме 3140270201995; Абразивные круги отработанные, лом отработанных абразивных кругов 3140430201995; Шкурка шлифовальная отработанная 3140430301995; Тормозные колодки отработанные 3515050001995; Отходы гипса в кусковой форме 3140380201995; Отходы полиэтилена в виде лома, литников 5710290101995; Полиэтиленовая тара, поврежденная 5710290313995;  Резиновые изделия незагрязненные, потерявшие потребительские свойства 5750010113005; Электрические лампы накаливания отработанные и брак 9231010001995; Обрезки и обрывки тканей смешанных 5810110701995; Силикагель, отработанный при осушке воздуха и газов 3147050101995; Отходы изолированных проводов и кабелей 9236000013005; Обрезки и обрывки тканей хлопчатобумажных 5810110701995; Шпалы железнодорожные, деревянные, пропитанные антисептическими средствами, отработанные и брак 1712060012013; Отходы эмульсий и смесей нефтепродуктов 5440000000000; Опилки древесные, загрязненные минеральными маслами (содержание массе 15 % и более) 1713020104033; Шлам очистки трубопроводов и емкостей (бочек, контейнеров, цистерн, гудронаторов) от нефти 5460150104033;   Прочие минеральные отходы (Пыль аспирационная) 3140000000000; Песок, загрязненный маслами (содержание массе 15 % и более) 3140230304033; Отходы синтетических и минеральных масел (отходы смазочных материалов) 5410000000000; Шлам нефтеотделительных установок 5460030004033; Шлам шлифовальный маслосодержащий 5460100004033;  Обтирочный материал, загрязненный маслами (содержание масел 15 % и более) 5490270101033; Отходы лакокрасочных средств (Отходы лаков, краски, эмали) 5550000000000.</w:t>
            </w:r>
          </w:p>
        </w:tc>
        <w:tc>
          <w:tcPr>
            <w:tcW w:w="483"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Pr>
                <w:rFonts w:ascii="Times New Roman" w:hAnsi="Times New Roman"/>
                <w:sz w:val="20"/>
                <w:szCs w:val="20"/>
                <w:lang w:eastAsia="ru-RU"/>
              </w:rPr>
              <w:t>Отсутствует</w:t>
            </w:r>
          </w:p>
        </w:tc>
        <w:tc>
          <w:tcPr>
            <w:tcW w:w="532"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18710000</w:t>
            </w:r>
          </w:p>
        </w:tc>
        <w:tc>
          <w:tcPr>
            <w:tcW w:w="486"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г. Волжский</w:t>
            </w:r>
          </w:p>
        </w:tc>
        <w:tc>
          <w:tcPr>
            <w:tcW w:w="742" w:type="pct"/>
            <w:tcBorders>
              <w:left w:val="nil"/>
            </w:tcBorders>
          </w:tcPr>
          <w:p w:rsidR="00CC4A4F" w:rsidRPr="00D9529F" w:rsidRDefault="00CC4A4F" w:rsidP="00826E0F">
            <w:pPr>
              <w:spacing w:after="0" w:line="240" w:lineRule="auto"/>
              <w:rPr>
                <w:rFonts w:ascii="Times New Roman" w:hAnsi="Times New Roman"/>
                <w:sz w:val="20"/>
                <w:szCs w:val="20"/>
                <w:lang w:eastAsia="ru-RU"/>
              </w:rPr>
            </w:pPr>
            <w:r w:rsidRPr="00D9529F">
              <w:rPr>
                <w:rFonts w:ascii="Times New Roman" w:hAnsi="Times New Roman"/>
                <w:sz w:val="20"/>
                <w:szCs w:val="20"/>
                <w:lang w:eastAsia="ru-RU"/>
              </w:rPr>
              <w:t>ОАО "Волжский трубный завод", юридический адрес: Волгоградская область, г. Волжский, ул. Автодорога, 7, дом 6</w:t>
            </w:r>
          </w:p>
        </w:tc>
      </w:tr>
      <w:tr w:rsidR="00CC4A4F" w:rsidRPr="00DC5106" w:rsidTr="00605970">
        <w:trPr>
          <w:trHeight w:val="116"/>
        </w:trPr>
        <w:tc>
          <w:tcPr>
            <w:tcW w:w="5000" w:type="pct"/>
            <w:gridSpan w:val="8"/>
          </w:tcPr>
          <w:p w:rsidR="00CC4A4F" w:rsidRPr="00520E14" w:rsidRDefault="00CC4A4F" w:rsidP="00826E0F">
            <w:pPr>
              <w:spacing w:after="0" w:line="240" w:lineRule="auto"/>
              <w:jc w:val="center"/>
              <w:rPr>
                <w:rFonts w:ascii="Times New Roman" w:hAnsi="Times New Roman"/>
                <w:sz w:val="20"/>
                <w:szCs w:val="20"/>
              </w:rPr>
            </w:pPr>
            <w:r>
              <w:rPr>
                <w:rFonts w:ascii="Times New Roman" w:hAnsi="Times New Roman"/>
                <w:sz w:val="20"/>
                <w:szCs w:val="20"/>
              </w:rPr>
              <w:t>Вологодская область</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35- 00001 -Х-00592-250914</w:t>
            </w:r>
          </w:p>
          <w:p w:rsidR="00CC4A4F" w:rsidRPr="00DC5106" w:rsidRDefault="00CC4A4F" w:rsidP="00826E0F">
            <w:pPr>
              <w:rPr>
                <w:rFonts w:ascii="Times New Roman" w:hAnsi="Times New Roman"/>
                <w:sz w:val="20"/>
                <w:szCs w:val="20"/>
              </w:rPr>
            </w:pP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Отвал отсева известняка</w:t>
            </w:r>
          </w:p>
          <w:p w:rsidR="00CC4A4F" w:rsidRPr="00DC5106" w:rsidRDefault="00CC4A4F" w:rsidP="00826E0F">
            <w:pPr>
              <w:rPr>
                <w:rFonts w:ascii="Times New Roman" w:hAnsi="Times New Roman"/>
                <w:sz w:val="20"/>
                <w:szCs w:val="20"/>
              </w:rPr>
            </w:pP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Отходы известняка в кусковой форме 314013001995</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19222000000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 Александровское</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Открытое акционерное общество "Северсталь" 162608, Вологодская обл,, г. Череповец, ул. Мира, д. 30</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35-00002 -З-00592-250914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ТБО с. Борисово-Судское</w:t>
            </w:r>
          </w:p>
          <w:p w:rsidR="00CC4A4F" w:rsidRPr="00DC5106" w:rsidRDefault="00CC4A4F" w:rsidP="00826E0F">
            <w:pPr>
              <w:rPr>
                <w:rFonts w:ascii="Times New Roman" w:hAnsi="Times New Roman"/>
                <w:sz w:val="20"/>
                <w:szCs w:val="20"/>
              </w:rPr>
            </w:pP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Твердые коммунальные отходы 9100000000000,  Отходы от жилищ несортированные (исключая крупногабаритные) 9110010001004</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19205000000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с. Борисово-Судское</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"Жилищно-коммунальное хозяйство Борисовское"162460, Вологодская обл., Бабаевский район, с. Борисово-Судское, площадь Советов, д. 1</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35- 00003 -З-00592-250914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 xml:space="preserve">Полигон ТБО </w:t>
            </w:r>
          </w:p>
          <w:p w:rsidR="00CC4A4F" w:rsidRPr="00DC5106" w:rsidRDefault="00CC4A4F" w:rsidP="00826E0F">
            <w:pPr>
              <w:rPr>
                <w:rFonts w:ascii="Times New Roman" w:hAnsi="Times New Roman"/>
                <w:sz w:val="20"/>
                <w:szCs w:val="20"/>
              </w:rPr>
            </w:pPr>
            <w:r w:rsidRPr="00DC5106">
              <w:rPr>
                <w:rFonts w:ascii="Times New Roman" w:hAnsi="Times New Roman"/>
                <w:sz w:val="20"/>
                <w:szCs w:val="20"/>
              </w:rPr>
              <w:t>г. Бабаево</w:t>
            </w:r>
          </w:p>
          <w:p w:rsidR="00CC4A4F" w:rsidRPr="00DC5106" w:rsidRDefault="00CC4A4F" w:rsidP="00826E0F">
            <w:pPr>
              <w:rPr>
                <w:rFonts w:ascii="Times New Roman" w:hAnsi="Times New Roman"/>
                <w:sz w:val="20"/>
                <w:szCs w:val="20"/>
              </w:rPr>
            </w:pP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Твердые коммунальные отходы 9100000000000, Отходы от жилищ несортированные (исключая крупногабаритные) 9110010001004</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19205000000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г. Бабаево</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"Эталон-1" 162840, Вологодская обл., г. Устюжна, пер. Устюженский, д. 15</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35-00004 -З-00592-250914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Полигон древесных отходов</w:t>
            </w: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Опилки натуральной чистой древесины 1711060101005  , Отходы сучьев, ветвей от лесоразработок 1711060101005</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19218000000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 Кадниковский</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Закрытое акционерное общество "Вожега-Лес" 162150, Вологодская обл., Вожегодский район, п. Кадниковский, ул. Горького, д. 6</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35- 00005 -З-00592-250914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ТБО п. Уткино</w:t>
            </w:r>
          </w:p>
          <w:p w:rsidR="00CC4A4F" w:rsidRPr="00DC5106" w:rsidRDefault="00CC4A4F" w:rsidP="00826E0F">
            <w:pPr>
              <w:rPr>
                <w:rFonts w:ascii="Times New Roman" w:hAnsi="Times New Roman"/>
                <w:sz w:val="20"/>
                <w:szCs w:val="20"/>
              </w:rPr>
            </w:pP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Твердые коммунальные отходы 9100000000000</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19220000000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 Уткино</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"ОЗОН" 160034, Вологодская обл., г. Вологда, ул. Псковская, д. 9Г, кв. 83</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35- 00006 -З-00592-250914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твердых коммунальных отходов</w:t>
            </w: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Отходы от жилищ несортированные (исключая крупногабаритные) 9110010001004 , Мусор от бытовых помещений организаций несортированный (исключая крупногабаритный) 9120040001004</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19220000000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д. Ермолово</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"Управляющая компания Майский", 160508, Вологодская обл., Ввологодский район, п. Майский, д. 13</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35- 00007 -З-00592-250914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ТБО п. Васильевское</w:t>
            </w: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Резиноасбестовые отходы (в том числе изделия отработанные и брак) 5750030001004 , Отходы из жилищ несортированные (исключая крупногабаритные) 9110010010004, Шлак сварочный 3140480001994,  Отходы абразивных материалов в виде пыли и порошка3140430411004,  Отходы лакокрасочных средств 5550000000000; Отходы кухонь и предприятий общественного питания 9120100000000,  Отходы (осадки) при механической и биологической очистке сточных вод 9430000000000 , Фильтровочные и поглотительные отработанные массы, незагрязненные опасными веществами (сульфоуголь) 314700000000  , Отходы потребления на производстве, подобные коммунальным 9120000000000, Текстильные отходы и шламы (отработанная транспортерная лента) 5810000000000</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19220000000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 Васильевское</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"Аспект" 160544, Вологодская обл., Вологодский район, п. Васильевское, ул. Молодежная, д. 6</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35-00008 -З-00592-250914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Полигон ТБО Грязовецкого ЛПУ</w:t>
            </w: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Фильтровочные и поглотительные отработанные массы, не загрязненные опасными веществами 3147000000000  , Резиноасбестовые отходы, в том числе изделия отработанные и брак 5750030001004, Шлак сварочный 3140480001994  , Мусор строительный от разборки зданий 9120060101004  , Пыль абразивно-металлическая  3140430411004  , Отходы, содержащие металлоорганические соединения, не вошедшие в другие пункты (воздушные фильтры) 5920000000000   , Отходы (осадки) при механической и биологической очистке сточных вод 9430000000000  ,  Мусор от бытовых помещений организаций несортированный (исключая крупногабаритный)   9120040001004    ; Ионообменные смолы для водоподготовки, потерявшие потребительские свойства 5710240101005    , Отходы упаковочной бумаги незагрязненные 1871020101005, Абразивные круги отработанные, лом отработанных абразивных кругов 3140430201995  , Ботва от корнеплодов, другие подобные растительные остатки при выращивании овощей  1112010001995 , Отходы (мусор) от уборки территории и помещений объектов оптово-розничной торговли продовольственными товарами  9120110001005  , Резиновые изделия незагрязненные, потерявшие потребительские свойства 5750010113005,  Тормозные колодки отработанные 3515050001995   , Отходы стекловолокна 3140050001995  , Отходы потребления на производстве, подобные коммунальным (смет с территории) 9120000000000  , Отходы из жилищ несортированные (исключая крупногабаритные)   9110010001004, Пищевые отходы кухонь и организаций общественного питания несортированные   9120100100005     , Отходы шлаковаты 3140160101004 , Отходы лакокрасочных средств 5550000000000    , Деревянная упаковка (невозвратная тара) из натуральной чистой древесины 1711050213005   , Обрезь валяльно-вольночной продукции  5810100001005  , Прочие коммунальные отходы 99000000000  , Отходы бумаги и картона от канцелярской деятельности и делопроизводства1871030001005, Отходы песка незагрязненного опасными веществами 3140230101995  , Золы, шлаки и пыль топочных установок  и от термической обработки отходов  3130000000000 ;   Минеральные шламы 3160000000000</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19224000000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д. Ростилово</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Общество с ограниченнной ответственностью "Газпром трансгаз Ухта" 169300, Республика Коми, г. Ухта, пр. Ленина, д. 39/2</w:t>
            </w:r>
          </w:p>
        </w:tc>
      </w:tr>
      <w:tr w:rsidR="00CC4A4F" w:rsidRPr="00DC5106" w:rsidTr="00CE63CA">
        <w:trPr>
          <w:trHeight w:val="70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35-00009 -З-00592-250914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Полигон ТБО п. Кадуй Кадуйского района Вологодской области</w:t>
            </w: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Отходы от жилищ 9110000000000 ; Отходы потребления на производстве, подбные коммунальным 9120000000000 ; Эмульсии и смеси, содержащие растительные и жировые продукты 1250000000000 ; Опилки древесные, загрязненные минеральными маслами (содержание масел менее 15%) 1713020101034 ; Прочие твердые минеральные отходы  3140000000000 ; Песок, загрязненный маслами (содержание масел менее 15%) 3140230301034 , Отходы абразивных материалов и инструментов 3140430001000  , Отходы абразивных материалов в виде пыли и порошка 3140430411004  , Обтирочный материал, загрязненный маслами (содержание масел менее 15%)  5490270101034   ; Отходы лакокрасочных средств 5550000000000 ; Мусор строительный 9120060001000 , Отходы при подготовке воды 9410000000000  ; Отходы (осадки) при механической и биологической очистке сточных вод 9430000000000  , Прочие коммунальные отходы  9900000000000</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19226000000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 Фанерный завод</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Муниципальное унитарное предприятие муниципального района Кадуйский муниципальный район Вологодской области "Кредо" 162510, Вологодская обл., Кадуйский район, пос. Кадуй, ул. Лещева, д. 22</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35-00010 -З-00592-250914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Полигон ТБО МО Мазское Кадуйского района Вологодской области</w:t>
            </w: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Отходы от жилищ 9110000000000 ; Отходы потребления на производстве, подбные коммунальным 9120000000000  ; Эмульсии и смеси, содержащие растительные и жировые продукты 1250000000000  ; Опилки древесные, загрязненные минеральными маслами (содержание масел менее 15%) 1713020101034  ; Прочие твердые минеральные отходы   3140000000000 ; Песок, загрязненный маслами (содержание масел менее 15%) 3140230301034  , Отходы абразивных материалов и инструментов 3140430001000  , Отходы абразивных материалов в виде пыли и порошка 3140430411004 , Обтирочный материал, загрязненный маслами (содержание масел менее 15%) 5490270101034 ; Отходы лакокрасочных средств 5550000000000 ; Мусор строительный 9120060001000  , Отходы при подготовке воды 9410000000000 ; Отходы (осадки) при механической и биологической очистке сточных вод  9430000000000 , Прочие коммунальные отходы 9900000000000</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19226000000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 Нижнее</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Муниципальное унитарное предприятие муниципального района Кадуйский муниципальный район Вологодской области "Кредо" 162510, Вологодская обл., Кадуйский район, пос. Кадуй, ул. Лещева, д. 22</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highlight w:val="yellow"/>
              </w:rPr>
            </w:pPr>
            <w:r w:rsidRPr="00DC5106">
              <w:rPr>
                <w:rFonts w:ascii="Times New Roman" w:hAnsi="Times New Roman"/>
                <w:color w:val="000000"/>
                <w:sz w:val="20"/>
                <w:szCs w:val="20"/>
              </w:rPr>
              <w:t>35-00011 -Х-00592-250914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Шлакозолоотвал</w:t>
            </w: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Отходы (осадки) при подготовке воды (шлам из шламоотстойника и рабочих камер) 9410000000000</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19401000000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г. Вологда</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Открытое акционерное общество "Территориальная генерирующая компания № 2" 150040, г. Ярославль, пр. Октября, д. 42</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35-00013 -Х-00592-250914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Золошлакоотвал</w:t>
            </w: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Отходы (осадки) при подготовке воды (шлам ВОС) 9410000000000  , Отходы (осадки) при подготовке воды (шлам с осветлителя) 9410000000000   , Золы. Шлаки и пыль от топочных установок и от термической обработки отходов 3130000000000 , Золошлаки от сжигания углей 313002001000</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19256000000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 Кадуй</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Открытое акционерное общество "Вторая генерирующая компания оптового рынка электроэнергии" 356128, Ставропольский край, Изобильненский район, п. Солнечнодольск</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35-00014 -З-00592-250914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для захоронения промышленных, твердых бытовых отходов Нюксенского ЛПУМГ</w:t>
            </w:r>
          </w:p>
          <w:p w:rsidR="00CC4A4F" w:rsidRPr="00DC5106" w:rsidRDefault="00CC4A4F" w:rsidP="00826E0F">
            <w:pPr>
              <w:rPr>
                <w:rFonts w:ascii="Times New Roman" w:hAnsi="Times New Roman"/>
                <w:sz w:val="20"/>
                <w:szCs w:val="20"/>
              </w:rPr>
            </w:pP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 , Отходы (осадки) при механической и биологическойц очистке сточных вод 9430000000000 , Мусор строительный от разборки зданий 9120060101004   , Отходы солей 5150000000000   , Шлак сварочный  3140480001994  , Древесные отходы  1700000000000  , Отходы обработки и переработки древесины 1710000000000  , Отходы бумаги и картона  1870000000000  , Золы, шлаки и пыль от топочных установок и от термической обработки отходов  3130000000000   , Пыль стеклянная  3140080111004  , Пыль щебеночная  3140080111004  , Отходы мела в виде порошка или пыли 3140130511004  , Отходы цемента  3140550001000 , Отходы металлов и сплавов  3500000000000  , Лом и отходы черных металлов   3510000000000  , Лом и отходы цветных металлов   3530000000000    , Лом и отходы сплавов цветных металлов 3540000000000    , Лом и отходы цветных металлов и сплавов несортированный  3550000000000   , Отходы битума, асфальта в твердой форме 5490120001004    , Остатки полимерных материалов в размельчителях 5780000000000  , Отходы из жилищ 9110000000000  , Прочие коммунальные отходы 9900000000000</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19236000000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с. Нюксеница</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"Агроремтехснаб", 161380, Вологодская обл., Нюксенский район, с. Нюксеница, ул. Полевая, д. 27 А</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35-00015 -З-00592-250914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Полигон ТБО г. Сокол</w:t>
            </w: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Мусор от бытовых помещений организаций несортированный (исключая крупногабаритный)  9120040001004; Отходы (осадки) из выгребных ям и хозяйственно-бытовые стоки (отходы фекальные из выгребных ям) 9510000000000</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1923800000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г. Сокол</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Общество с ограниченной ответственностью "Комус" 162130, Вологодская область, г. Сокол, ул. Вологодская, д. 12</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35- 00016 -З-00592-250914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ТБО с. Сямжа</w:t>
            </w:r>
          </w:p>
          <w:p w:rsidR="00CC4A4F" w:rsidRPr="00DC5106" w:rsidRDefault="00CC4A4F" w:rsidP="00826E0F">
            <w:pPr>
              <w:rPr>
                <w:rFonts w:ascii="Times New Roman" w:hAnsi="Times New Roman"/>
                <w:sz w:val="20"/>
                <w:szCs w:val="20"/>
              </w:rPr>
            </w:pPr>
            <w:r w:rsidRPr="00DC5106">
              <w:rPr>
                <w:rFonts w:ascii="Times New Roman" w:hAnsi="Times New Roman"/>
                <w:sz w:val="20"/>
                <w:szCs w:val="20"/>
              </w:rPr>
              <w:t>Мониторинг</w:t>
            </w: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  Отходы от жилищ несортированные (исключая крупногабаритные) 9110010001004  , Отходы потребления на производстве, подобные коммунальным 9120000000000</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19240000000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д. Михалиха</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"Сямженский водопровод", 162220, Вологодская обл., Сямженский район, с. Сямжа, пер. Садовый, д. 5 А</w:t>
            </w:r>
          </w:p>
        </w:tc>
      </w:tr>
      <w:tr w:rsidR="00CC4A4F" w:rsidRPr="00DC5106" w:rsidTr="00CE63CA">
        <w:trPr>
          <w:trHeight w:val="420"/>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35-00017 -З-00592-250914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Открытая площадка с грунтовым покрытием г. Тотьма</w:t>
            </w:r>
          </w:p>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 xml:space="preserve">без ГЭЭ, ввод </w:t>
            </w: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Отходы из жилищ несортированные (исключая крупногабаритные) 9110010001004    , Мусор от бытовых помещений организаций несортированный (исключая крупногабаритный)  9120040001004   , Мусор строительный  9120060001000   , Мусор строительный от разборки зданий  9120060101004   , Отходы (мусор) при механической и биологической очистке сточных вод (грубые примеси с решеток)9430000000000, Прочие коммунальные отходы 9900000000000</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19246000000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г. Тотьма</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Общество с ограниченной ответственностью "Тотьма-Водоканал", 161300, Вологодская обл., Тотемский район, г. Тотьма, ул. Ленина, д. 58</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35- 00018 -З-00592-250914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ТБО с. Устье</w:t>
            </w:r>
          </w:p>
          <w:p w:rsidR="00CC4A4F" w:rsidRPr="00DC5106" w:rsidRDefault="00CC4A4F" w:rsidP="00826E0F">
            <w:pPr>
              <w:rPr>
                <w:rFonts w:ascii="Times New Roman" w:hAnsi="Times New Roman"/>
                <w:sz w:val="20"/>
                <w:szCs w:val="20"/>
              </w:rPr>
            </w:pP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 Отходы потребления на потребления, подобные коммунальным  9120000000000</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19248000000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д. Останково</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"Усть-Кубинский Водопровод" 161140, Вологодская область, Усть-Кубинский район, с. Устье, ул. Октябрьская, д. 67</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35-00019 -З-00592-250914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Полигон ТБО г. Устюжна</w:t>
            </w: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9120000000000, Мусор от бытовых помещений организаций несортированный 9120040001004, Отходы от жилищ несортированный 9110010001004    , Отходы абразивных материалов в виде пыли и порошка 3140430411004   , Мусор строительный от разборки зданий 9120060101004   , Твердые коммунальные отходы 9100000000000</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19250000000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д. Соловцово</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Муниципальное хозяйственное общество с ограниченной ответственностью "Импульс" 162840, Вологодская обл.,  г. Устюжна, Торговая пл., д. 4</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35- 00020 -З-00592-250914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ТБО п. Сазоново наименование отходов по ФККО</w:t>
            </w: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Отходы органического природного происхождения (Отходы органического природного происхождения от продовольственных магазинов) 1000000000000; Отходы базальтового супертонкого волокна 3140160301004; Отходы абразивных материалов в виде пыли и порошка 3140430411004; Резиноасбестовые отходы (в том числе изделия отработанные и брак 5750030001004;  Отходы из жилищ несортированные (исключая крупногабаритные) 9110010001004;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 Мусор строительный от разборки зданий 9120060101004; Осадок от нейтрализации электролита 5150000000000Отходы кухонь и предприятий общественного питания ; 9120100000000; Металлургические шлаки, съемы и пыль (пыль доменного шлака) 3120000000000; Пыль (мука) резиновая 5750010511004; Шлам минеральный от газоочистки 31606000040000, Фильтровочные и поглотительные отрабортанные массы, не загрязненные опасными веществами3147000000000,</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19254000000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 Сазоново</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"Чагодаагрострой" 162400, Вологодская обл., Чагодощенский район, п. Чагода, ул. Трудовая, д. 1а</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35-00021 -З-00592-250914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Полигон ТБО д. Климовское</w:t>
            </w:r>
          </w:p>
          <w:p w:rsidR="00CC4A4F" w:rsidRPr="00DC5106" w:rsidRDefault="00CC4A4F" w:rsidP="00826E0F">
            <w:pPr>
              <w:rPr>
                <w:rFonts w:ascii="Times New Roman" w:hAnsi="Times New Roman"/>
                <w:color w:val="000000"/>
                <w:sz w:val="20"/>
                <w:szCs w:val="20"/>
              </w:rPr>
            </w:pP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Отходы из жилищ крупногабаритные 9110020001005,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19256000000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д. Поповское</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Общество с ограниченной ответственностью "Энергия-1" 162699, Вологодская обл., Череповецкий район, д. Климовское, ул. Поселковая, д. 7</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35- 00022-З-00592-250914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ТБО с. Яганово</w:t>
            </w:r>
          </w:p>
          <w:p w:rsidR="00CC4A4F" w:rsidRPr="00DC5106" w:rsidRDefault="00CC4A4F" w:rsidP="00826E0F">
            <w:pPr>
              <w:rPr>
                <w:rFonts w:ascii="Times New Roman" w:hAnsi="Times New Roman"/>
                <w:sz w:val="20"/>
                <w:szCs w:val="20"/>
              </w:rPr>
            </w:pP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 Отходы из жилищ крупногабаритные 9110020001005</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19256000000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д. Новое Домозерово</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"Теплосеть плюс"162699, Вологодская обл., Череповецкий район, д. Климовское, ул. Поселковая, д. 7</w:t>
            </w:r>
          </w:p>
        </w:tc>
      </w:tr>
      <w:tr w:rsidR="00CC4A4F" w:rsidRPr="00DC5106" w:rsidTr="00CE63CA">
        <w:trPr>
          <w:trHeight w:val="420"/>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35- 00023 -З-00592-250914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ТБО "Ильинское"</w:t>
            </w: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Отходы потребления на производстве, подобные коммунальным (мусор от уборки территории) 9120000000000;  Отходы рубероида 1872040101014, Отходы минерального волокна 3140160001000, Отходы абразивных материалов в виде пыли и порошка 3140430411004, Отходы лакокрасочных средств (тара из-под ЛКМ) 5550000000000, Шлак сварочный 3140480001994, Прочие коммунальные отходы 9900000000000, Пыль древесная от шлифовки натуральной чистой древесины 1711070011004, Окалина (окалина от котельной) 3515040001000, Окалина (окалина от газорезательных работ) 3515040001000, Золы. шлаки и пыль от топочных установок и от термической обработки отходов 3130000000000</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19258000000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д. Ильинское</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Индивидуальный предприниматель Образцов Юрий Юрьевич, Вологодская обл., Шекснинский район, п. Шексна, ул. Парковая, д. 16-1</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35-00024 -Х-00592-250914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Золошламонакопитель № 1</w:t>
            </w:r>
          </w:p>
          <w:p w:rsidR="00CC4A4F" w:rsidRPr="00DC5106" w:rsidRDefault="00CC4A4F" w:rsidP="00826E0F">
            <w:pPr>
              <w:rPr>
                <w:rFonts w:ascii="Times New Roman" w:hAnsi="Times New Roman"/>
                <w:color w:val="000000"/>
                <w:sz w:val="20"/>
                <w:szCs w:val="20"/>
              </w:rPr>
            </w:pP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Отходы песчано-гравийной смеси (отработанная формовочная смесь) 3140000000000, Солевой шлам водоподготовки 9410000000000, Отходы (осадки) от реагентной очистки сточных вод (шлам (осадок) пульпы) 9450000000000, Шлам железосодержащий от газоочистки 3160600004000, Шлам БЛСТ (бассейна ливневых стоков) 9430000000000, Шлам химводоочистки 9410000000000, Отходы (осадки) при обработке сточных вод (шламы промывных вод) 9480000000000, Шлам минеральный от газоочисток доменных печей 3160600004000, Шлам нейтрализации кислых стоков 9450000000000</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19430000000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 Новые Углы</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Открытое акционерное общество "Северсталь" 162608, Вологодская обл,, г. Череповец, ул. Мира, д. 30</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35-00025 -Х-00592-250914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Накопитель замасленной окалины</w:t>
            </w:r>
          </w:p>
          <w:p w:rsidR="00CC4A4F" w:rsidRPr="00DC5106" w:rsidRDefault="00CC4A4F" w:rsidP="00826E0F">
            <w:pPr>
              <w:rPr>
                <w:rFonts w:ascii="Times New Roman" w:hAnsi="Times New Roman"/>
                <w:color w:val="000000"/>
                <w:sz w:val="20"/>
                <w:szCs w:val="20"/>
              </w:rPr>
            </w:pP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Шлам очистки резервуаров для хранения нефтепродуктов 5460150004030, Отходы щелочей и их смесей (осадок ванн обезжиривания и очистки) 5240020002010, Окалина замасленная (содержание масла 15% и более) 5490300104034</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19430000000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г. Череповец</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Открытое акционерное общество "Северсталь" 162608, Вологодская обл,, г. Череповец, ул. Мира, д. 30</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35-00026-Х-00592-250914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Накопитель нефтешламов ПХЛ</w:t>
            </w:r>
          </w:p>
          <w:p w:rsidR="00CC4A4F" w:rsidRPr="00DC5106" w:rsidRDefault="00CC4A4F" w:rsidP="00826E0F">
            <w:pPr>
              <w:rPr>
                <w:rFonts w:ascii="Times New Roman" w:hAnsi="Times New Roman"/>
                <w:color w:val="000000"/>
                <w:sz w:val="20"/>
                <w:szCs w:val="20"/>
              </w:rPr>
            </w:pP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 xml:space="preserve">Шлам нефтеотделительных установок </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19430000000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 Новые Углы</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Открытое акционерное общество "Северсталь" 162608, Вологодская обл,, г. Череповец, ул. Мира, д. 30</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35-00027-З-00592-250914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Полигон ТБО п. Вожега Вожегодского городского поселения</w:t>
            </w: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9120060101004 Мусор строительный от разборки зданий; 9120040001004 Мусор от бытовых помещений организаций несортированный (исключая крупногабаритный); 9110010001004 Отходы из жилищ несортированные (исключая крупногабаритные); 9120000000000 Отходы потребления на производстве, подобные коммунальным</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19218000000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д. Ефимовская</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Общество с ограниченной ответственностью "Вожегодское коммунальное хозяйство" 162160, Вологодская обл., п. Вожега, ул. Транспортная, д. 25</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35-00028-З-00592-250914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твердых коммунальных отходов с. Сметанино</w:t>
            </w: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Отходы от переработки зерновых культур 1111000000000, Отходы производства кормов 1170000000000, Отходы (осадки) при механической и биологической очистке сточных вод 9430000000000 , Отходы кухонь и предприятий общественного питания 9120100000000 , мусор строительный от разборки зданий 9120060101004 , 4 Мусор от бытовых помещений организаций несортированный (исключая крупногабаритный) 912004000100 , Отходы тканей, старая одежда 5810110001000 , Отходы затвердевшего полиэтилена 5710290001000 , Отходы абразивных материалов и инструментов 3140430001000 , Шлак сварочный  3140480001994, Отходы бетона, железобетона 3140270001000, Стеклянные отходы  3140080001000 , Прочие отходы бумаги и картона 1879000000000, Отходы рубероида, толи и бумаги, пропитанной битумом 1872040001000, Отходы бумаги и картона незагрязненные1871000000000 , Отходы бумаги и картона187000000000 , Отходы обработкии и переработки древесины1710000000000 , Отходы коры 1711010001000</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19216000000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д. Матвеевская</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"Экологические технологии", 160000, Вологодская обл., г. Вологда, ул. Предтеченская, д. 54</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35-00029-Х-00592-250914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Объединенный шламонакопитель фосфогипса</w:t>
            </w:r>
          </w:p>
          <w:p w:rsidR="00CC4A4F" w:rsidRPr="00DC5106" w:rsidRDefault="00CC4A4F" w:rsidP="00826E0F">
            <w:pPr>
              <w:rPr>
                <w:rFonts w:ascii="Times New Roman" w:hAnsi="Times New Roman"/>
                <w:color w:val="000000"/>
                <w:sz w:val="20"/>
                <w:szCs w:val="20"/>
              </w:rPr>
            </w:pP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5900000000000 Другие химические отходы (кремнегель), 5900000000000 Другие химические отходы (фосфогипс), 5150000000000 Отходы солей (шлам от нейтрализации проливов кислот (серной, фосфорной)), 9480000000000 Отходы (осадки) при обработке сточных вод, не вошедшие в другие позиции (шлам от чистки прудов промливневого стока), 3160000000000 Минеральные шламы (шлам станции нейтрализации производства фосфорных удобрений из апатитового концентрата), 5900000000000 Другие химические отходы (мусор от чистки технологических систем ПЭФК)</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19256000000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д. Патино</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Открытое акционерное общество "ФосАгро-Череповец" 162622, Вологодская обл., г. Череповец, Северное шоссе, д. 75</w:t>
            </w:r>
          </w:p>
        </w:tc>
      </w:tr>
      <w:tr w:rsidR="00CC4A4F" w:rsidRPr="00DC5106" w:rsidTr="00CE63CA">
        <w:trPr>
          <w:trHeight w:val="1653"/>
        </w:trPr>
        <w:tc>
          <w:tcPr>
            <w:tcW w:w="26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35-00030-З-00592-250914</w:t>
            </w:r>
          </w:p>
        </w:tc>
        <w:tc>
          <w:tcPr>
            <w:tcW w:w="82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Полигон ТБО г. Харовск</w:t>
            </w:r>
          </w:p>
          <w:p w:rsidR="00CC4A4F" w:rsidRPr="00DC5106" w:rsidRDefault="00CC4A4F" w:rsidP="00826E0F">
            <w:pPr>
              <w:rPr>
                <w:rFonts w:ascii="Times New Roman" w:hAnsi="Times New Roman"/>
                <w:sz w:val="20"/>
                <w:szCs w:val="20"/>
              </w:rPr>
            </w:pPr>
          </w:p>
        </w:tc>
        <w:tc>
          <w:tcPr>
            <w:tcW w:w="461"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Бой шамотного кирпича 3140140101995, Древесные отходы 1700000000000,  Изделия из натуральной древесины, потерявшие свои потребительские свойства 1711050313005, Кора с примесью земли 1711010201004, Мусор от бытовых помещений организаций крупногабаритный 9120050001005,  Мусор строительный 9120060001000,      Мусор строительный от разборки зданий 9120060101004, Отходы (мусор) от уборки территории и помещений объектов оптово-розничной торговли продовольственными товарами 9120110001005, Отходы из жилищ 9110000000000,  Отходы из жилищ крупногабаритные 9110020001005, Отходы кирпича (включая шамотный кирпич) 3140140001000, Отходы коры 1711010001000, Отходы кухонь и предприятий общественного питания 9120100000000, Отходы обработки и переработки древесины 1710000000000,   Отходы обработки натуральной чистой древесины, незагрязненные опасными веществами 1711000000000, Отходы органические природного происхождения (животного и растительного) 1000000000000, Отходы полиэтилентерефталата (в том числе пленки на его базе) 5710390001005, Отходы потребления на производстве, подобные коммунальным 9120000000000; Отходы производства пищевых и вкусовых продуктов 1100000000000, Отходы рубероида 1872040101014, Отходы тканей, старая одежда 5810110001000, Отходы целлофана 5710380001005, Прочие коммунальные отходы 9900000000000,  Мусор от ремонтных и строительных работ 9120060201014; Резиновые изделия незагрязненные, потерявшие потребительские свойства 5750010113005, Скорлупа от куриных яиц 1320130101005, Стеклянные отходы 3140080001000, Стеклянный бой незагрязнённый (исключая бой стекла электронно-лучевых трубок и люминесцентных ламп) 3140080201995, Твердые коммунальные отходы 9100000000000</w:t>
            </w:r>
          </w:p>
        </w:tc>
        <w:tc>
          <w:tcPr>
            <w:tcW w:w="483"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19252000000</w:t>
            </w:r>
          </w:p>
        </w:tc>
        <w:tc>
          <w:tcPr>
            <w:tcW w:w="486"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г. Харовск</w:t>
            </w:r>
          </w:p>
        </w:tc>
        <w:tc>
          <w:tcPr>
            <w:tcW w:w="742" w:type="pct"/>
          </w:tcPr>
          <w:p w:rsidR="00CC4A4F" w:rsidRPr="00DC5106" w:rsidRDefault="00CC4A4F" w:rsidP="00826E0F">
            <w:pPr>
              <w:rPr>
                <w:rFonts w:ascii="Times New Roman" w:hAnsi="Times New Roman"/>
                <w:sz w:val="20"/>
                <w:szCs w:val="20"/>
              </w:rPr>
            </w:pPr>
            <w:r w:rsidRPr="00DC5106">
              <w:rPr>
                <w:rFonts w:ascii="Times New Roman" w:hAnsi="Times New Roman"/>
                <w:sz w:val="20"/>
                <w:szCs w:val="20"/>
              </w:rPr>
              <w:t>Общество с ограниченной ответственностью "Благоустройство" 162250, Вологодская обл., г. Харовск, ул. Пустораменская, д.46</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35-00031-Х-00592-250914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Полигон твердых коммунальных отходов с. Верховажье</w:t>
            </w: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Отходы из жилищ несортированные (исключая крупногабаритные) 9110010001004; Мусор строительный от разборки зданий 9120060101004; Мусор от бытовых помещений организаций несортированный (исключая крупногабаритный) 9120040001004; Шлак сварочный 3140480001994; Твердый коммунальные отходы 9100000000000</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19616000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с. Верховажье</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ООО «ВерховажьеСтройСервис»</w:t>
            </w:r>
          </w:p>
        </w:tc>
      </w:tr>
      <w:tr w:rsidR="00CC4A4F" w:rsidRPr="00DC5106" w:rsidTr="00CE63CA">
        <w:trPr>
          <w:trHeight w:val="1653"/>
        </w:trPr>
        <w:tc>
          <w:tcPr>
            <w:tcW w:w="26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35-00032-Х-00592-250914</w:t>
            </w:r>
          </w:p>
        </w:tc>
        <w:tc>
          <w:tcPr>
            <w:tcW w:w="82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Отвал вскрышной породы</w:t>
            </w:r>
          </w:p>
          <w:p w:rsidR="00CC4A4F" w:rsidRPr="00DC5106" w:rsidRDefault="00CC4A4F" w:rsidP="00826E0F">
            <w:pPr>
              <w:rPr>
                <w:rFonts w:ascii="Times New Roman" w:hAnsi="Times New Roman"/>
                <w:color w:val="000000"/>
                <w:sz w:val="20"/>
                <w:szCs w:val="20"/>
              </w:rPr>
            </w:pPr>
          </w:p>
        </w:tc>
        <w:tc>
          <w:tcPr>
            <w:tcW w:w="461"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Вскрышная порода 3470000000000</w:t>
            </w:r>
          </w:p>
        </w:tc>
        <w:tc>
          <w:tcPr>
            <w:tcW w:w="483"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19222000000</w:t>
            </w:r>
          </w:p>
        </w:tc>
        <w:tc>
          <w:tcPr>
            <w:tcW w:w="486"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п. Александровское</w:t>
            </w:r>
          </w:p>
        </w:tc>
        <w:tc>
          <w:tcPr>
            <w:tcW w:w="742" w:type="pct"/>
          </w:tcPr>
          <w:p w:rsidR="00CC4A4F" w:rsidRPr="00DC5106" w:rsidRDefault="00CC4A4F" w:rsidP="00826E0F">
            <w:pPr>
              <w:rPr>
                <w:rFonts w:ascii="Times New Roman" w:hAnsi="Times New Roman"/>
                <w:color w:val="000000"/>
                <w:sz w:val="20"/>
                <w:szCs w:val="20"/>
              </w:rPr>
            </w:pPr>
            <w:r w:rsidRPr="00DC5106">
              <w:rPr>
                <w:rFonts w:ascii="Times New Roman" w:hAnsi="Times New Roman"/>
                <w:color w:val="000000"/>
                <w:sz w:val="20"/>
                <w:szCs w:val="20"/>
              </w:rPr>
              <w:t>Открытое акционерное общество "Северсталь" 162608, Вологодская обл, г. Череповец, ул. Мира, д. 30</w:t>
            </w:r>
          </w:p>
        </w:tc>
      </w:tr>
      <w:tr w:rsidR="00CC4A4F" w:rsidRPr="00DC5106" w:rsidTr="00605970">
        <w:trPr>
          <w:trHeight w:val="185"/>
        </w:trPr>
        <w:tc>
          <w:tcPr>
            <w:tcW w:w="5000" w:type="pct"/>
            <w:gridSpan w:val="8"/>
          </w:tcPr>
          <w:p w:rsidR="00CC4A4F" w:rsidRPr="00520E14" w:rsidRDefault="00CC4A4F" w:rsidP="00826E0F">
            <w:pPr>
              <w:spacing w:after="0" w:line="240" w:lineRule="auto"/>
              <w:jc w:val="center"/>
              <w:rPr>
                <w:rFonts w:ascii="Times New Roman" w:hAnsi="Times New Roman"/>
                <w:sz w:val="20"/>
                <w:szCs w:val="20"/>
              </w:rPr>
            </w:pPr>
            <w:r>
              <w:rPr>
                <w:rFonts w:ascii="Times New Roman" w:hAnsi="Times New Roman"/>
                <w:sz w:val="20"/>
                <w:szCs w:val="20"/>
              </w:rPr>
              <w:t>Воронежская область</w:t>
            </w:r>
          </w:p>
        </w:tc>
      </w:tr>
      <w:tr w:rsidR="00CC4A4F" w:rsidRPr="00DC5106" w:rsidTr="00EE00F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36-00017-З-00592-250914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пищевых и вкусовых продуктов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110 000 00 00 00 0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Отходы растениеводства, парникового хозяйства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111 200 00 00 00 0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кормов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117 000 00 00 00 0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Отходы кожи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147 000 00 00 00 0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Обрезки готовой хромовой кожи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147 002 03 01 00 4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от шлифовки кож и кожаная пыль (мука)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147 004 00 00 00 4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147 006 01 13 00 4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обработки и переработки древесины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171 000 00 00 00 0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коры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171 101 01 01 00 4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Кора с примесью земли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171 101 02 01 00 4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древесная от шлифовки натуральной чистой древесины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171 101 00 11 00 4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 загрязненные опасными веществами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171 200 00 00 00 0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обработки фанеры, изделий из фанеры, потерявшие свои потребительские свойства, содержащие смолы в количестве от 0,2 % до 2,5 % включительно</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171 201 00 01 00 0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обработки древесно-стружечных и/или древесно-волокнистых плит, содержащие  связующие смолы в количестве 0,2 % до 2,5 % включительно</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171 201  00 01 00 0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Обрезь фанеры, содержащей связующие смолы в количестве от 0,2 до 2,5 % включительно</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171 201 01 01 01 4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древесных строительных лесоматериалов, в том числе от сноса и разборки зданий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171 205 00 01 00 4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древесины, пропитанной 5- процентным раствором (NH) 2HPO 4 (производство спичек)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171 207 01 01 01 4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древесины с масляной пропиткой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171 208 00 01 01 4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несортированные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171 220 00 01 01 4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Разнородные древесные отходы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171 901 00 01 00 0  Разнородные древесные отходы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171 901 00 01 00 0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Обрезь разнородной древесины (например, содержащая обрезь древесно-стружечных и/или древесно-волокнистых плит)</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171 901 06 01 00 4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древесины от лесоразработок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173 001 00 01 00 0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незагрязненные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187 100 00 00 00 0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незагрязненные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187 102 00 01 00 0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бумаги с нанесенным лаком</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187 201 01 01 01 4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бумажной клеевой ленты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187 201 02 01 01 4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фотобумаги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187 202 00 01 01 4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толи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187 204 02 01 01 4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рубероида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187 204 01 01 01 4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187 900 00 00 00 0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187 901 00 01 00 4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(брак)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311 000 00 00 00 0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Шлак печей переплава алюминиевого производства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312 029 00 01 01 4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термической обработки отходов (Зола от сжигания лузги)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313 002 00 01 00 0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313 002 00 01 00 0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(Березовский)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313 002 02 01 00 4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(карбидный ил, нерастворимый осадок соли)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Горновой песок литейного производства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314 001 00 08 00 4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314 002 00 08 00 4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 с содержанием металла менее 50%)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314 003 00 11 00 4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 Отходы керамзита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314 006 00 01 00 0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керамзитовая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314 006 01 11 00 4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керамики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314 007 00 01 00 0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Стеклянные отходы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314 008 00 01 00 0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строительного щебня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314 009 00 01 00 0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асбоцемента в кусковой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314 012 02 01 01 4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мела в виде порошка и пыли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314 013 05 11 00 4 Отходы кирпича ( включая шамотный кирпич)</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314 014 00 01 00 0 Пыль кирпичная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314 014 02 11 00 4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шлаковаты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314 016 01 01 00 4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каменноугольная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314 021 01 11 00 4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Огарки обожженных анодов алюминиевого производства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314 021 03 01 00 4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песка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314 023 00 01 00 0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гипса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314 038 00 01 00 0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гипсовая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314 038 01 11 00 4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асбестовый не загрязненный опасными веществами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314 044 01 04 00 4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бетона, железобетона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314 027 00 01 00 0 Пыль бетонная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314 027 03 11 00 4 Отходы графита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314 032 00 01 00 0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древесного угля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314 034 00 08 00 0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виде пыли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314 035 01 11 00 4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314 035 02 01 00 4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бетонной смеси с содержанием пыли более 30%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314 036 01 08 00 4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314 037 02 01 01 4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асбестовой бумаги, отходы асбестовой крошки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314 037 03 01 01 4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314 039 00 01 00 0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314 043 04 11 00 4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Шлак сварочный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314 048 00 01 99 4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кокса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314 053 00 11 00 0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не загрязненные опасными веществами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314 700 00 00 00 0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карбоната кальция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316 023 00 04 00 0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асбестовый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316 044 00 04 00 0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316 060 00 04 00 0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добывающей промышленности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340 000 00 00 00 0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при добыче нерудных полезных ископаемых</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347 000 00 00 00 0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металла 50% и более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351 503 66 11 00 4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от шлифования черных металлов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351 504 00 01 00 0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Окалина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351 504 00 01 00 0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оксидов и гидрооксидов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513 000 00 00 00 0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солей: осадок приготовления раствора для регенерации фильтров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515 000 00 00 00 0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549 012 00 01 00 4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 перевязочный материал после дезинфекции)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562 000 00 00 00 0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пленкосинтетического картона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571 009 01 01 00 4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пленкоасбокартона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571 009 02 01 00 4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фото- и кинопленки, рентгеновской пленки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571 015 00 01 00 4 Отходы затвердевшего поливинилхлорида и пенопласта на его базе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571 016 00 01 00 4 Отходы стеклолакоткани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571 032 01 01 00 4 Отходы смеси затвердевших разнородных пластмасс</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571 099 00 01 00 4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575 001 01 13 00 5</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Шины пневматические отработанные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575 002 00 13 00 4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Резиноасбестовые отходы (в том числе изделия отработанные и брак)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575 003 00 01 00 4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из размалывающих устройств (легкие фракции)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578 001 00 01 00 4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 581 011 00 01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(фильтровальная ткань)</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582 000 00 00 00 0 Отходы от жилищ несортированные (исключая крупногабаритные)</w:t>
            </w:r>
          </w:p>
          <w:p w:rsidR="00CC4A4F" w:rsidRPr="00DC5106" w:rsidRDefault="00CC4A4F" w:rsidP="002644EB">
            <w:pPr>
              <w:spacing w:after="0" w:line="240" w:lineRule="auto"/>
              <w:rPr>
                <w:rFonts w:ascii="Times New Roman" w:hAnsi="Times New Roman"/>
                <w:sz w:val="20"/>
                <w:szCs w:val="20"/>
              </w:rPr>
            </w:pPr>
            <w:r w:rsidRPr="00DC5106">
              <w:rPr>
                <w:rFonts w:ascii="Times New Roman" w:hAnsi="Times New Roman"/>
                <w:sz w:val="20"/>
                <w:szCs w:val="20"/>
              </w:rPr>
              <w:t xml:space="preserve">911 001 00 01 00 4 Мусор от бытовых помещений организаций несортированный (исключая крупногабаритный) 912 004 00 01 00 4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(от жилой зоны отдыхающих)</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912 004 00 01 00 4  Мусор строительный от разборки зданий 912 006 01 01 00 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Мусор строительный 912 006 00 01 00 0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941 000 00 00 00 0 Отходы (осадки) при механической и биологической очистке сточных вод  943 000 00 00 00 0 Отходы (осадки) от реагентной очистки сточных вод (осадок ливневого стока) 945 000 00 00 00 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(осадки) при обработке сточных вод</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948 000 00 00 00 0 Прочие коммунальные отходы (смет с территории)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990 000 00 00 00 0  Отходы содержания, убоя и переработки животных и птиц (трупы животных)</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130 000 00 00 00 0</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20621000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Город Лиски</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«МУП по уборке города», Воронежская обл., г.Лиски, ул.Малая Красноармейская, 42</w:t>
            </w:r>
          </w:p>
        </w:tc>
      </w:tr>
      <w:tr w:rsidR="00CC4A4F" w:rsidRPr="00DC5106" w:rsidTr="00EE00F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36-00018-З-00592-250914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пищевых и вкусовых продуктов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1100000000000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кормов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1170000000000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кожи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1470000000000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1470060113004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обработки и переработки древесины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коры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1711010101004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Кора с примесью земли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1711010201004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древесная от шлифовки натуральной чистой древесины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1711010011004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 загрязненные опасными веществами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обработки фанеры, изделия из фанеры, потерявшие свои потребительские свойства, содержащие связующие смолы в количестве от 0,2% до 2,5% включительно</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обработки древесно-стружечных и/или древесно-волокнистых плит, содержащие связующие смолы в количестве 0,2% до 2,5% включительно</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древесных строительных лесоматериалов, в том числе от сноса и разборки зданий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1712050001004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древесины, пропитанной 5-процентным раствором (NH4)2HPО4 (производство спичек)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1712070101014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древесины с масляной пропиткой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1712080001014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несортированные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1712200001014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Разнородные древесные отходы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1719010001000Отходы древесины от лесоразработок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1730010001000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незагрязненные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1871000000000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незагрязненные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1871020001000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бумаги с нанесенным лаком</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1872010101014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бумажной клеевой ленты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1872010201014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фотобумаги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1872020001014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рубероида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1872040101014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толи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1872040201014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1879010001004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(брак)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3110000000000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Шлак печей переплава алюминиевого производства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3120290001014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менее 50%)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314003001004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керамзита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3140060001000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керамзитовая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3140060111004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керамики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3140070001000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Стеклянные отходы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3140080001000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строительного щебня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3140090001000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асбоцемента в кусковой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3140120201014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кирпича (включая шамотный кирпич)</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3140140001000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кирпичная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3140140211004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шлаковаты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3140160101004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каменноугольная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3140210111004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Огарки обожженных анодов алюминиевого производства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3140210301004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бетона, железобетона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3140270001000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бетонная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3140270311004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графита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3140320001000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древесного угля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3140340008000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виде пыли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3140350111004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3140350201004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бетонной смеси с содержанием пыли более 30%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3140360108004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3140370201014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асбестовой бумаги, отходы асбестовой крошки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3140370301014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3140390001000 Отходы абразивных материалов в виде пыли и порошка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3140430411004 Шлак сварочный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3140480001994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кокса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3140530011000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Фильтровочные и поглотительные отработанные массы, не загрязненные опасными веществами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3147000000000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добывающей промышленности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3400000000000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5490120001004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пленкосинтетического картона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5710090101004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пленкоасбокартона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5710090201004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фото- и кинопленки, рентгеновской пленки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5710150001004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5710160001004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стеклолакаткани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5710320101004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5710990001004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Резиноасбестовые отходы (в том числе изделия отработанные и брак)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5750030001004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из размалывающих устройств (легкие фракции)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5780010001004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5810110001000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9110010001004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9120040001004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9120060001000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9120060101004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(смет с территории)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9900000000000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3130020001000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(Березовский)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3130020201004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Прочие твердые минеральные отходы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Горновой песок литейного производства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3140010008004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3140020008000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мела в виде порошка и пыли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3140130511004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песка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3140230001000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гипса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3140380001000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гипсовая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3140380111004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карбоната кальция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3160230004000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асбестовый, не загрязненный опасными веществами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3140440104004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асбестовый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3160440004000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3160600004000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9410000000000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9430000000000</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20649000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Село Девица</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«ВОРОНЕЖ-ТБО», Воронежская обл., Семилукский р-н, г. Семилуки, ул. Дзержинского, 9</w:t>
            </w:r>
          </w:p>
        </w:tc>
      </w:tr>
      <w:tr w:rsidR="00CC4A4F" w:rsidRPr="00DC5106" w:rsidTr="00EE00F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36-00019-З-00592-250914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Мусор от бытовых помещений организаций несортированный (исключая крупногабаритный) 9120040001004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Отходы от жилищ несортированные (исключая крупногабаритные) 9110010001004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 Прочие коммунальные отходы (смет с территории) 9900000000000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Отходы абразивных материалов в виде пыли и порошка 3140430411004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Отходы (осадки) при подготовке воды (нерастворимый осадок соли) 9410000000000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Отходы шлаковаты 3140160101004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Золошлаки от сжигания углей 3130020001000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Пыль древесная от шлифовки натуральной чистой древесины 1711070011004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Отходы древесных строительных материалов, в том числе от сноса и разборки строений 1712050001004 Разнородные отходы бумаги и картона 1879010001004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1470060113004</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20633000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Село Русская Буйловка</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Павловское МУП ЖКХ, Воронежская область, г. Павловск, ул. Юлиуса Фучика, д 11</w:t>
            </w:r>
          </w:p>
        </w:tc>
      </w:tr>
      <w:tr w:rsidR="00CC4A4F" w:rsidRPr="00DC5106" w:rsidTr="00EE00F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36-00020-З-00592-250914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от жилищ несортированные (исключая крупногабаритный) 9110010001004 Мусор от бытовых помещений организаций несортированный (исключая крупногабаритный) 9120040001004 Мусор строительный от разборки зданий 9120060101004 Обувь кожаная рабочая, потерявшая потребительские свойства 1470060113004 Прочие коммунальные отходы (смет с территории) 9900000000000 Отходы тканей, старая  одежда 5810110001000 Отходы кухонь и предприятий общественного питания 9120100000000 Отходы (осадки) при механической и биологической  очистке сточных вод (отбросы с решеток КНС и ОС) 9430000000000 Отходы (осадки) при механической и биологической  очистке сточных вод (песок с песколовок) 9430000000000 Отходы (осадки) при механической и биологической  очистке сточных вод (осадок иловых карт ОС) 9430000000000</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остутствует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20610000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Село Верхний Мамон</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«Жилсервис», Воронежская обл., Верхнемамонский р-н, с.Верхний Мамон, ул.Правды, д.8</w:t>
            </w:r>
          </w:p>
        </w:tc>
      </w:tr>
      <w:tr w:rsidR="00CC4A4F" w:rsidRPr="00DC5106" w:rsidTr="00EE00F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36-00021-З-00592-250914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пищевых и вкусовых продуктов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1100000000000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кормов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1170000000000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Обрезки готовой хромовой кожи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1470020301004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от шлифовки кож и кожаная пыль (мука)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1470040000004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1470060113004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коры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1711010101004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Кора с примесью земли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1711010201004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древесная от шлифовки натуральной чистой древесины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1711010011004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 загрязненные опасными веществами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обработки древесно-стружечных и/или древесно-волокнистых плит, содержащие связующие смолы в количестве 0,2% до 2,5% включительно</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Обрезь фанеры, содержащей связующие смолы в количестве от 0,2% до 2,5% включительно</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1712010101014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древесных строительных лесоматериалов, в том числе от сноса и разборки зданий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1712050001004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древесины с масляной пропиткой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1712080001014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несортированные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1712200001014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древесины от лесоразработок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1730010001000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незагрязненные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1871000000000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незагрязненные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1871020001000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бумаги с нанесенным лаком</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1872010101014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бумажной клеевой ленты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1872010201014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фотобумаги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1872020001014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рубероида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1872040101014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толи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1872040201014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1879010001004 Печной бой, металлургический  и литейный щебень (брак)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3110000000000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виде пыли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3140350111004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3140350201004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бетонной смеси с содержанием пыли более 30%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3140360108004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3140370201014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асбестовой бумаги, отходы асбестовой крошки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3140370301014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3140390001000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3140430411004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Шлак сварочный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3140480001994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кокса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3140530011000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при добыче нерудных полезных ископаемых</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3470000000000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5490120001004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пленкосинтетического картона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5710090101004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пленкоасбокартона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5710090201004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фото- и кинопленки, рентгеновской пленки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5710150001004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5710160001004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стеклолакоткани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5710320101004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5710990001004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Резиноасбестовые отходы (в том числе изделия отработанные и брак)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5750030001004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из размалывающих устройств (легкие фракции)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5780010001004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5810110001000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9110010001004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9120040001004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9120060001000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9120060101004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(смет с территории)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9900000000000  Золошлаки от сжигания углей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3130020001000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(Березовский)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3130020201004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Горновой песок литейного производства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3140010008004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3140020008000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мела в виде порошка и пыли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3140130511004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песка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3140230001000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гипса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3140380001000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гипсовая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3140380111004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карбоната кальция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3160230004000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асбестовый, не загрязненный опасными веществами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3140440104004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асбестовый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3160440004000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3160600004000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9410000000000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9430000000000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менее 50%)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3140030010004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керамзита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3140060001000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керамзитовая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3140060111004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керамики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3140070001000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Стеклянные отходы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3140080001000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строительного щебня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3140090001000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кирпича (включая шамотный кирпич)</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3140140001000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кирпичная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3140140211004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шлаковаты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3140160101004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каменноугольная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3140210111004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бетона, железобетона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3140270001000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бетонная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3140270311004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графита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3140320001000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древесного угля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3140340008000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Фильтровочные и поглотительные отработанные массы, не загрязненные опасными веществами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3147000000000</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20649000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Село Девица</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«Каскад», Воронежская область, Семилукский район, г. Семилуки, ул. Дзержинского, 9, оф.108</w:t>
            </w:r>
          </w:p>
        </w:tc>
      </w:tr>
      <w:tr w:rsidR="00CC4A4F" w:rsidRPr="00DC5106" w:rsidTr="00EE00F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36-00022-З-00592-250914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9120040001004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(смет с территории)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9900000000000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9120060101004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9110010001004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1879010001004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незагрязненные опасными веществами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Отходы асфальтобетона и асфальтобетонной смеси </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3140350001000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Шлак сварочный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3140480001994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битума в твердой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5490120001004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5810110001000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3130020001000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1470060113004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5710160001004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фото- и кинопленки, рентгеновской пленки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571015000104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стеклолакоткани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5710320101004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5710990001004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20605000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Город Богучар</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«Богучарбытсервис», Воронежская обл., Богучарский р-н, г. Богучар, ул. Белогубова, 7Б</w:t>
            </w:r>
          </w:p>
        </w:tc>
      </w:tr>
      <w:tr w:rsidR="00CC4A4F" w:rsidRPr="00DC5106" w:rsidTr="00EE00F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36-00023-З-00592-250914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Мусор строительный от разборки зданий  9120060101004                                                                                                                                                                                                                      Отходы из жилищ несортированные  (исключая крупногабаритные)  9110010001004                                                                                                                                                                                        Пыль древесная от шлифовки натуральной чистой древесины  1711010011004                                                                                                                                                                                  Обрезь разнородной древесины 1719010601004                                                                                                                                                                                                                                               Отходы бумаги и картона незагрязненные 1871000000000                                                                                                                                                                                                                Отходы бумаги с нанесенным лаком 1872010101014                                                                                                                                                                                                                        Отходы бумажной клеевой ленты 1872010201014                                                                                                                                                                                                                            Отходы фотобумаги  1872020001014                                                                                                                                                                                                                                                Отходы рубероида  1872040101014                                                                                                                                                                                                                                                  Отходы толи  1872040201014                                                                                                                                                                                                                                                           Разнородные отходы бумаги (напрмер, содержащие отходы фотобумаги) 1879010001004                                                                                                                                                          Золошлаки от сжигания углей 3130020001000                                                                                                                                                                                                                                               Горновой песок литейного производства 3140010008004                                                                                                                                                                                                                                Отходы асфальтобетона и/или асфальтобетонной смеси в виде пыли 3140350111004                                                                                                                                                                         Отходы асфальтобетона и/или асфальтобетонной смеси в кусковой форме 3140370201014                                                                                                                                                                     Отходы асбеста в кусковой форме 3140370201014                                                                                                                                                                                                                                               Отходы асбестовой бумаги 3140370301014                                                                                                                                                                                                                                        Отходы абразивных материалов в виде пыли и порошка 3140430411004                                                                                                                                                                                              Шлак сварочный  3140480001994                                                                                                                                                                                                                                        Фильтровочные и поглотительные отработанные массы, незагрязненные опасными веществами 3147000000000                                                                                                                             Отходы пленкосинтетического картона 5710090101004                                                                                                                                                                                                                    Отходы пленкоасбокартона   5710090201004                                                                                                                                                                                                                                       Отходы фото- и кинопленки, рентгеновской пленки 5710150001004                                                                                                                                                                                                                Отходы затвердевшего поливинилхлорида и пенопласта на его базе 5710160001004                                                                                                                                                                         Отходы стеклоткани 5710320101004                                                                                                                                                                                                                                             Отходы смеси затвердевших разнородных пластмасс  5710990001004                                                                                                                                                                                            Отходы затвердевшего полиэтилена  5710290001000                                                                                                                                                                                                                           Пыль (мука) резиновая 5750010511004                                                                                                                                                                                                                           Резиноасбестовые отходы (в том числе изделия отработанные и брак)  5750030001004                                                                                                                                                                        Отходы тканей, старая одежда 5810110001000                                                                                                                                                                                                                                               Обувь кожаная рабочая, потерявшая потребительские свойства 1470060113004                                                                                                                                                                                     Отходы песка очистных и пескоструйных устройств ( в металлургии ) 3140020008004                                                                                                                                                                        Абразивная пыль и порошок от шлифования черных металлов (с содержанием металла менее 50%) 3140030010004                                                                                                                                                Пыль щебеночная 3140090111004                                                                                                                                                                                                                                                                       Отходы асбоцемента в  кусковой форме  314020201014                                                                                                                                                                                                                             Пыль известковая и доломитовая  3140130111004                                                                                                                                                                                                                                        Отходы шлаковаты 3140160101004                                                                                                                                                                                                                                                         Пыль от шлаковаты   3140160211004                                                                                                                                                                                                                                                     Отходы базальтового  супертонкого волокна 3140160301004                                                                                                                                                                                                                             Золы, шлаки и пыль от топочных установок и от термической обработки отходов 3130000000000                                                                                                                                                           Прочие коммунальные отходы (смет, мусор от уборки автобусов) 9900000000000                                                                                                                                                                                                          Отходы (осадки) при подготовке воды  9410000000000                                                                                                                                                                                                                                              Отходы (осадки) при механической и биологической очистке сточных вод 9430000000000                                                                                                                                                                  Отходы (осадки) от реагентной очистки сточных вод  9450000000000                                                                                                                                                                                                           Отходы (осадки) при промывке канализационных сетей 9470000000000                                                                                                                                                                                                  Отходы (осадки) при обработке сточных вод, не вошедшие в другие позиции 9480000000000                                                                                                                                                                   Отходы от водоэксплуатации  9490000000000                                                                                                                                                                                                                                   Прочие твердые минеральные отходы  3140000000000                                                                                                                                                                                                                        Отходы от переработки зерновых культур  1111000000000                                                                                                                                                                                                                      Отходы растительных жиров 1230030000004                                                                                                                                                                                                                                               Отходы от зачистки растительных и животных жиров 1260050000004                                                                                                                                                                                                           Отходы коры 1711010101004                                                                                                                                                                                                                                                                         Кора с прмесью земли 1711010201004</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20710000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Город Борисоглебск</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«Благоустройство», Воронежская область, г.Борисоглебск, ул.Октябрьская, 227, к.2</w:t>
            </w:r>
          </w:p>
        </w:tc>
      </w:tr>
      <w:tr w:rsidR="00CC4A4F" w:rsidRPr="00DC5106" w:rsidTr="00EE00F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36-00024-З-00592-250914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пищевых и вкусовых продуктов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1100000000000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1470060113004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коры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1711010101004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Кора с примесью земли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1711010201004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древесная от шлифовки натуральной чистой древесины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1711010011004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обработки фанеры, изделия из фанеры, изделия из фанеры, потерявшие свои потребительские свойства, содержащие связующие смолы в количестве от 0,2% до 2,5% включительно</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древесных строительных лесоматериалов в том числе от сноса и разборки зданий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1712050001004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Разнородные древесные отходы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1719010001000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древесины от лесоразработок</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1730010001000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незагрязненные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1871020001000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бумаги с нанесенным лаком</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1872010101014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рубероида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1872040101014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толи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1872040201014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1879010001004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асбоцемента в кусковой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3140350201004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керамики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3140070001000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Стеклянные отходы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3140080001000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строительного щебня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3140090001000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кирпичная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3140140211004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виде пыли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3140350111004 Отходы асфальтобетона и/или асфальтобетонной смеси в кусковой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3140350201004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3140370201014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асбестовой бумаги, отходы асбестовой крошки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3140370301014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3140390001000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3140430411004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5490120001004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пленкосинтетического картона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5710090101004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пленкоасбокартона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5710090201004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5810110001000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зачистки растительных и животных жиров (фуза)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1260050000004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9110010001004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9120060001000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9120060101004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9120060001000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 Золы, шлаки и пыль от топочных установок и от термической обработки отходов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3130000000000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(смет с территорий)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9900000000000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3130020001000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мела в виде порошка и пыли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3140130511004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9410000000000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9430000000000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кормов</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1170000000000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менее 50%)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3140030010004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шлаковаты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3140160101004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бетона, железобетона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3140270001000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бетонная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3140270311004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Шлак сварочный</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3140480001994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Фильтровочные поглотительные отработанные массы, не загрязненные опасными веществами</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3147000000000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песка</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3140230001000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строительного щебня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3140090001000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кирпича (включая шамотный кирпич)</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3140140001000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кирпичная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3140140211004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Пыль каменноугольная</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3140210111004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ветошь, вспомогательные инструменты и материалы)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5550000000000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от жироотделителей содержащие животные жировые продукты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1250020000004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отработанный фильтровальный материал</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5820000000000</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20602000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Пгт Анна</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«Полигон», Воронежская обл., п.г.т. Анна, ул. Ватутина, 192</w:t>
            </w:r>
          </w:p>
        </w:tc>
      </w:tr>
      <w:tr w:rsidR="00CC4A4F" w:rsidRPr="00DC5106" w:rsidTr="00EE00F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36-00025-З-00592-250914</w:t>
            </w:r>
          </w:p>
        </w:tc>
        <w:tc>
          <w:tcPr>
            <w:tcW w:w="820" w:type="pct"/>
          </w:tcPr>
          <w:p w:rsidR="00CC4A4F" w:rsidRPr="00DC5106" w:rsidRDefault="00CC4A4F" w:rsidP="00EE00F5">
            <w:pPr>
              <w:rPr>
                <w:rFonts w:ascii="Times New Roman" w:hAnsi="Times New Roman"/>
                <w:sz w:val="18"/>
                <w:szCs w:val="18"/>
              </w:rPr>
            </w:pPr>
            <w:r w:rsidRPr="00DC5106">
              <w:rPr>
                <w:rFonts w:ascii="Times New Roman" w:hAnsi="Times New Roman"/>
                <w:sz w:val="18"/>
                <w:szCs w:val="18"/>
              </w:rPr>
              <w:t>Полигон ТБО</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w:t>
            </w:r>
          </w:p>
        </w:tc>
        <w:tc>
          <w:tcPr>
            <w:tcW w:w="1210" w:type="pct"/>
          </w:tcPr>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крупногабаритный)9120040001004</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крупногабаритные)9110010001004</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Прочие коммунальные отходы (смет с территории)</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9900000000000</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Отходы тканей, старая одежда</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5810110001000</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Текстиль загрязненный (отходы фильтровальной ткани)</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5820000000000</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Мусор строительный от разборки зданий9120060101004</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w:t>
            </w:r>
          </w:p>
          <w:p w:rsidR="00CC4A4F" w:rsidRPr="00DC5106" w:rsidRDefault="00CC4A4F" w:rsidP="00EE00F5">
            <w:pPr>
              <w:spacing w:after="0" w:line="240" w:lineRule="auto"/>
              <w:contextualSpacing/>
              <w:rPr>
                <w:rFonts w:ascii="Times New Roman" w:hAnsi="Times New Roman"/>
                <w:sz w:val="20"/>
                <w:szCs w:val="20"/>
              </w:rPr>
            </w:pPr>
            <w:r w:rsidRPr="00DC5106">
              <w:rPr>
                <w:rFonts w:ascii="Times New Roman" w:hAnsi="Times New Roman"/>
                <w:sz w:val="20"/>
                <w:szCs w:val="20"/>
              </w:rPr>
              <w:t>3140430411004</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Отходы (осадки) при подготовке воды (нерастворимый осадок соли)</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 xml:space="preserve">9410000000000 </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(мусор с решеток очистных сооружений)</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9430000000000</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Пыль древесная от шлифовки натуральной чистой древесины</w:t>
            </w:r>
          </w:p>
          <w:p w:rsidR="00CC4A4F" w:rsidRPr="00DC5106" w:rsidRDefault="00CC4A4F" w:rsidP="00EE00F5">
            <w:pPr>
              <w:spacing w:after="0" w:line="240" w:lineRule="auto"/>
              <w:contextualSpacing/>
              <w:rPr>
                <w:rFonts w:ascii="Times New Roman" w:hAnsi="Times New Roman"/>
                <w:sz w:val="20"/>
                <w:szCs w:val="20"/>
              </w:rPr>
            </w:pPr>
            <w:r w:rsidRPr="00DC5106">
              <w:rPr>
                <w:rFonts w:ascii="Times New Roman" w:hAnsi="Times New Roman"/>
                <w:sz w:val="20"/>
                <w:szCs w:val="20"/>
              </w:rPr>
              <w:t>1711070011004</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 xml:space="preserve">Фильтровочные и поглотительные отработанные массы, не загрязненные опасными веществами (фильтровальный порошок) </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3147000000000</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Прочие твердые минеральные отходы (карбидный ил)</w:t>
            </w:r>
          </w:p>
          <w:p w:rsidR="00CC4A4F" w:rsidRPr="00DC5106" w:rsidRDefault="00CC4A4F" w:rsidP="00EE00F5">
            <w:pPr>
              <w:spacing w:after="0" w:line="240" w:lineRule="auto"/>
              <w:contextualSpacing/>
              <w:rPr>
                <w:rFonts w:ascii="Times New Roman" w:hAnsi="Times New Roman"/>
                <w:sz w:val="20"/>
                <w:szCs w:val="20"/>
              </w:rPr>
            </w:pPr>
            <w:r w:rsidRPr="00DC5106">
              <w:rPr>
                <w:rFonts w:ascii="Times New Roman" w:hAnsi="Times New Roman"/>
                <w:sz w:val="20"/>
                <w:szCs w:val="20"/>
              </w:rPr>
              <w:t>3140000000000</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1470060113004</w:t>
            </w:r>
          </w:p>
          <w:p w:rsidR="00CC4A4F" w:rsidRPr="00DC5106" w:rsidRDefault="00CC4A4F" w:rsidP="00EE00F5">
            <w:pPr>
              <w:tabs>
                <w:tab w:val="left" w:pos="750"/>
                <w:tab w:val="left" w:pos="6840"/>
              </w:tabs>
              <w:spacing w:after="0" w:line="240" w:lineRule="auto"/>
              <w:contextualSpacing/>
              <w:rPr>
                <w:rFonts w:ascii="Times New Roman" w:hAnsi="Times New Roman"/>
                <w:sz w:val="20"/>
                <w:szCs w:val="20"/>
              </w:rPr>
            </w:pPr>
            <w:r w:rsidRPr="00DC5106">
              <w:rPr>
                <w:rFonts w:ascii="Times New Roman" w:hAnsi="Times New Roman"/>
                <w:sz w:val="20"/>
                <w:szCs w:val="20"/>
              </w:rPr>
              <w:t>Отходы от жироотделителей, содержащие растительные жировые продукты</w:t>
            </w:r>
          </w:p>
          <w:p w:rsidR="00CC4A4F" w:rsidRPr="00DC5106" w:rsidRDefault="00CC4A4F" w:rsidP="00EE00F5">
            <w:pPr>
              <w:spacing w:after="0" w:line="240" w:lineRule="auto"/>
              <w:contextualSpacing/>
              <w:rPr>
                <w:rFonts w:ascii="Times New Roman" w:hAnsi="Times New Roman"/>
                <w:sz w:val="20"/>
                <w:szCs w:val="20"/>
              </w:rPr>
            </w:pPr>
            <w:r w:rsidRPr="00DC5106">
              <w:rPr>
                <w:rFonts w:ascii="Times New Roman" w:hAnsi="Times New Roman"/>
                <w:sz w:val="20"/>
                <w:szCs w:val="20"/>
              </w:rPr>
              <w:t>1250010000004</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color w:val="000000"/>
                <w:sz w:val="20"/>
                <w:szCs w:val="20"/>
              </w:rPr>
            </w:pPr>
            <w:hyperlink r:id="rId42" w:history="1">
              <w:r w:rsidRPr="00DC5106">
                <w:rPr>
                  <w:rStyle w:val="Hyperlink"/>
                  <w:rFonts w:ascii="Times New Roman" w:hAnsi="Times New Roman"/>
                  <w:color w:val="000000"/>
                  <w:sz w:val="20"/>
                  <w:szCs w:val="20"/>
                </w:rPr>
                <w:t>20617151</w:t>
              </w:r>
            </w:hyperlink>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пгт. Каменка</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«Ресурс-ТБО», 396512, Воронежская обл., Каменский р-н, с.Евдаково, ул.Садовая, д.8</w:t>
            </w:r>
          </w:p>
        </w:tc>
      </w:tr>
      <w:tr w:rsidR="00CC4A4F" w:rsidRPr="00DC5106" w:rsidTr="00EE00F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36-00026-Х-00592-250914</w:t>
            </w:r>
          </w:p>
        </w:tc>
        <w:tc>
          <w:tcPr>
            <w:tcW w:w="820" w:type="pct"/>
          </w:tcPr>
          <w:p w:rsidR="00CC4A4F" w:rsidRPr="00DC5106" w:rsidRDefault="00CC4A4F" w:rsidP="00EE00F5">
            <w:pPr>
              <w:rPr>
                <w:rFonts w:ascii="Times New Roman" w:hAnsi="Times New Roman"/>
                <w:sz w:val="18"/>
                <w:szCs w:val="18"/>
              </w:rPr>
            </w:pPr>
            <w:r w:rsidRPr="00DC5106">
              <w:rPr>
                <w:rFonts w:ascii="Times New Roman" w:hAnsi="Times New Roman"/>
                <w:sz w:val="18"/>
                <w:szCs w:val="18"/>
              </w:rPr>
              <w:t>Золошлакоотвал ПП ТЭЦ-1</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хранение</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3130020001000 Отходы (осадки) при  подготовке воды (шлам химводоочистки, шлам от известкования воды) 9410000000000</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20701000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Город Воронеж</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ОАО «Квадра», 394014, г.Воронеж, ул.Лебедева, д.2</w:t>
            </w:r>
          </w:p>
        </w:tc>
      </w:tr>
      <w:tr w:rsidR="00CC4A4F" w:rsidRPr="00DC5106" w:rsidTr="00EE00F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36-00030-Х-00592-250914</w:t>
            </w:r>
          </w:p>
        </w:tc>
        <w:tc>
          <w:tcPr>
            <w:tcW w:w="820" w:type="pct"/>
          </w:tcPr>
          <w:p w:rsidR="00CC4A4F" w:rsidRPr="00DC5106" w:rsidRDefault="00CC4A4F" w:rsidP="00EE00F5">
            <w:pPr>
              <w:rPr>
                <w:rFonts w:ascii="Times New Roman" w:hAnsi="Times New Roman"/>
                <w:sz w:val="18"/>
                <w:szCs w:val="18"/>
              </w:rPr>
            </w:pPr>
            <w:r w:rsidRPr="00DC5106">
              <w:rPr>
                <w:rFonts w:ascii="Times New Roman" w:hAnsi="Times New Roman"/>
                <w:sz w:val="18"/>
                <w:szCs w:val="18"/>
              </w:rPr>
              <w:t>Накопитель осадков ВПС-12</w:t>
            </w:r>
          </w:p>
        </w:tc>
        <w:tc>
          <w:tcPr>
            <w:tcW w:w="461" w:type="pct"/>
          </w:tcPr>
          <w:p w:rsidR="00CC4A4F" w:rsidRPr="00DC5106" w:rsidRDefault="00CC4A4F" w:rsidP="00EE00F5">
            <w:pPr>
              <w:rPr>
                <w:rFonts w:ascii="Times New Roman" w:hAnsi="Times New Roman"/>
                <w:sz w:val="18"/>
                <w:szCs w:val="18"/>
              </w:rPr>
            </w:pPr>
            <w:r w:rsidRPr="00DC5106">
              <w:rPr>
                <w:rFonts w:ascii="Times New Roman" w:hAnsi="Times New Roman"/>
                <w:sz w:val="18"/>
                <w:szCs w:val="18"/>
              </w:rPr>
              <w:t>хранение</w:t>
            </w:r>
          </w:p>
        </w:tc>
        <w:tc>
          <w:tcPr>
            <w:tcW w:w="1210" w:type="pct"/>
          </w:tcPr>
          <w:p w:rsidR="00CC4A4F" w:rsidRPr="00DC5106" w:rsidRDefault="00CC4A4F" w:rsidP="00EE00F5">
            <w:pPr>
              <w:jc w:val="center"/>
              <w:rPr>
                <w:rFonts w:ascii="Times New Roman" w:hAnsi="Times New Roman"/>
                <w:sz w:val="20"/>
                <w:szCs w:val="20"/>
              </w:rPr>
            </w:pPr>
            <w:r w:rsidRPr="00DC5106">
              <w:rPr>
                <w:rFonts w:ascii="Times New Roman" w:hAnsi="Times New Roman"/>
                <w:sz w:val="20"/>
                <w:szCs w:val="20"/>
              </w:rPr>
              <w:t>Отходы (осадки) при  подготовке воды (осадок водоподготовки с площадок подсушивания осадка ВПС) 9410000000000</w:t>
            </w:r>
          </w:p>
        </w:tc>
        <w:tc>
          <w:tcPr>
            <w:tcW w:w="483" w:type="pct"/>
          </w:tcPr>
          <w:p w:rsidR="00CC4A4F" w:rsidRPr="00DC5106" w:rsidRDefault="00CC4A4F" w:rsidP="00EE00F5">
            <w:pPr>
              <w:jc w:val="center"/>
              <w:rPr>
                <w:rFonts w:ascii="Times New Roman" w:hAnsi="Times New Roman"/>
                <w:sz w:val="18"/>
                <w:szCs w:val="18"/>
              </w:rPr>
            </w:pPr>
            <w:r w:rsidRPr="00DC5106">
              <w:rPr>
                <w:rFonts w:ascii="Times New Roman" w:hAnsi="Times New Roman"/>
                <w:sz w:val="18"/>
                <w:szCs w:val="18"/>
              </w:rPr>
              <w:t>Отсутствует</w:t>
            </w:r>
          </w:p>
        </w:tc>
        <w:tc>
          <w:tcPr>
            <w:tcW w:w="532" w:type="pct"/>
          </w:tcPr>
          <w:p w:rsidR="00CC4A4F" w:rsidRPr="00DC5106" w:rsidRDefault="00CC4A4F" w:rsidP="00EE00F5">
            <w:pPr>
              <w:jc w:val="center"/>
              <w:rPr>
                <w:rFonts w:ascii="Times New Roman" w:hAnsi="Times New Roman"/>
                <w:sz w:val="18"/>
                <w:szCs w:val="18"/>
              </w:rPr>
            </w:pPr>
            <w:r w:rsidRPr="00DC5106">
              <w:rPr>
                <w:rFonts w:ascii="Times New Roman" w:hAnsi="Times New Roman"/>
                <w:sz w:val="18"/>
                <w:szCs w:val="18"/>
              </w:rPr>
              <w:t>20701000</w:t>
            </w:r>
          </w:p>
        </w:tc>
        <w:tc>
          <w:tcPr>
            <w:tcW w:w="486" w:type="pct"/>
          </w:tcPr>
          <w:p w:rsidR="00CC4A4F" w:rsidRPr="00DC5106" w:rsidRDefault="00CC4A4F" w:rsidP="00EE00F5">
            <w:pPr>
              <w:jc w:val="center"/>
              <w:rPr>
                <w:rFonts w:ascii="Times New Roman" w:hAnsi="Times New Roman"/>
                <w:sz w:val="18"/>
                <w:szCs w:val="18"/>
              </w:rPr>
            </w:pPr>
            <w:r w:rsidRPr="00DC5106">
              <w:rPr>
                <w:rFonts w:ascii="Times New Roman" w:hAnsi="Times New Roman"/>
                <w:sz w:val="18"/>
                <w:szCs w:val="18"/>
              </w:rPr>
              <w:t>Город Воронеж</w:t>
            </w:r>
          </w:p>
        </w:tc>
        <w:tc>
          <w:tcPr>
            <w:tcW w:w="742" w:type="pct"/>
          </w:tcPr>
          <w:p w:rsidR="00CC4A4F" w:rsidRPr="00DC5106" w:rsidRDefault="00CC4A4F" w:rsidP="00EE00F5">
            <w:pPr>
              <w:jc w:val="center"/>
              <w:rPr>
                <w:rFonts w:ascii="Times New Roman" w:hAnsi="Times New Roman"/>
                <w:sz w:val="18"/>
                <w:szCs w:val="18"/>
              </w:rPr>
            </w:pPr>
            <w:r w:rsidRPr="00DC5106">
              <w:rPr>
                <w:rFonts w:ascii="Times New Roman" w:hAnsi="Times New Roman"/>
                <w:sz w:val="18"/>
                <w:szCs w:val="18"/>
              </w:rPr>
              <w:t>ООО «РВК-Воронеж»</w:t>
            </w:r>
          </w:p>
        </w:tc>
      </w:tr>
      <w:tr w:rsidR="00CC4A4F" w:rsidRPr="00DC5106" w:rsidTr="00605970">
        <w:trPr>
          <w:trHeight w:val="70"/>
        </w:trPr>
        <w:tc>
          <w:tcPr>
            <w:tcW w:w="5000" w:type="pct"/>
            <w:gridSpan w:val="8"/>
          </w:tcPr>
          <w:p w:rsidR="00CC4A4F" w:rsidRPr="00520E14" w:rsidRDefault="00CC4A4F" w:rsidP="00EE00F5">
            <w:pPr>
              <w:spacing w:after="0" w:line="240" w:lineRule="auto"/>
              <w:jc w:val="center"/>
              <w:rPr>
                <w:rFonts w:ascii="Times New Roman" w:hAnsi="Times New Roman"/>
                <w:sz w:val="20"/>
                <w:szCs w:val="20"/>
              </w:rPr>
            </w:pPr>
            <w:r>
              <w:rPr>
                <w:rFonts w:ascii="Times New Roman" w:hAnsi="Times New Roman"/>
                <w:sz w:val="20"/>
                <w:szCs w:val="20"/>
              </w:rPr>
              <w:t>Ивановская область</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37-00001-З-00592-250914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Полигон ТБО п.Петровский</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Мусор от бытовых помещений организаций несортированный 9120040001004, Золошлаки от сжигания углей 31300200001000</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24203000000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1,2 км до д.Марково, 1,5 км до с.Петрово Городище</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ОАО "Центр по расчетам за услуги жилищно-коммунального хозяйства Гаврилово-Посадского муниципального района", 155000, Ивановская область, г.Гаврилов-Посад, ул.Лизы Болотиной, д.28</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37-00002-Х-00592-250914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Шламонакопитель водоподготовительных установок (ВПУ)</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 xml:space="preserve"> Отходы (осадки) при подготовке воды (шлам водоподготовки) 9410000000000, Отходы известняка и доломита в кусковой форме 3140130301995</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24213000000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г.Комсомольск</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ОАО "ИНТЕР РАО - Электрогенерация" Филиал "Ивановские ПГУ", 119435, г.Москва. Ул.Большая Пироговская, д.27, стр.1</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37-00003-Х-00592-250914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Шламонакопитель очистных сооружений дождевых стоков</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 xml:space="preserve">Отходы (осадки) при механической и биологической очистке сточных вод (осадки с очистных сооружений дождевых стоков) 9430000000000 </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24213000000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г.Комсомольск</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 xml:space="preserve">ОАО "ИНТЕР РАО - Электрогенерация" Филиал "Ивановские ПГУ", 119435, г.Москва. Ул.Большая Пироговская, д.27, стр.1 </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37-00004-Х-00592-250914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Полигон ликвидации растительных отходов в районе д.Мильцево</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Ботва от корнеплодов, другие подобные растительные остатки при выращивании овощей 1112010001995</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24207848000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д.Мильцево</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ОАО "Совхоз Тепличный", 153521, Ивановская область, Ивановский район, с.Ново-Талицы</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37-00005-З-00592-250914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Полигон ТБО  в 0,8 км юго-восточнее д.Гридинская Вичугского района</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от переработки зерновых культур 1111000000000, Отходы растениеводства, парникового хозяйства 1112000000000, Отходы от переработки овощей и фруктов  1113000000000, Отходы пивоваренного, спиртового и ликероводочного производства 1114000000000, Отходы кормов 117100000000, Помет птичий 1310010000000, Навоз 1310040000000, Отходы скорлупы яичной 1320130001000, Отходы обработки натуральной чистой древесины, незагрязненные опасными веществами 1711000000000, Древесные отходы с пропиткой и покрытиями, незагрязненные опасными веществами  1712000000000, Опилки и стружки древесные, загрязненные преимущественно органическими веществами (минеральные масла, лаки, растворители) 1713000000000, Прочие отходы обработки и переработки древесины   1719000000000, Отходы древесины от лесоразработок 1730010001000, Отходы бумаги и картона незагрязненные 1871000000000, Отходы бумаги и картона с пропиткой и покрытиями 1872000000000, Прочие отходы бумаги и картона 1879000000000, Золошлаки от сжигания углей 3130020001000, Абразивная пыль и порошок от шлифования черных металлов (с содержанием металла менее 50 %) 3140030011004, Отходы известняка и доломита  3140130001000, Отходы кирпича (включая шамотный кирпич) 3140140001000, Отходы песка 3140230001000, Отходы бетона, железобетона 140270001000, Отходы асфальтобетона и асфальтобетонной смеси 3140350001000, Отходы бетонной смеси 3140360008000, Отходы асбеста 31403700010000, Отходы гипса 3140380001000, Отходы абразивных материалов и инструментов 3140430001000, Отходы цемента 3140550001000, Отходы стальных электродов 3512160001000, Лом и отходы, содержащие несортированные черные металлы 3513000001000, Лом и отходы черных металлов с примесями или загрязненные опасными веществами 3515000001000, Лом и отходы, содержащие цветные металлы 3531000001000, Лом и отходы черных металлов с примесями или загрязненные опасными веществами 3515000001000,  Лом и отходы, содержащие сплавы цветных металлов 3541000001000, Лом и отходы сплавов цветных металлов с примесями или загрязненные 3546000001000, Обтирочный материал, загрязненный маслами (содержание масел менее 15 %) 54902701010, Текстильные отходы и шламы 5810000000000, Твердые коммунальные отходы 9100000000000, Отходы из жилищ несортированные (исключая крупногабаритные) 9110010001004, Отходы от водоподготовки, обработки сточных вод и использования воды 9400000000000, Прочие коммунальные отходы  9900000000000, Технологические потери муки, мучки (сметки) 1111110011000,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 Отходы из парикмахерских  9120090000000,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культурно-спортивных учреждений и зрелищных мероприятий 9120140001005, Осадки после механической и биологической очистки производственных сточных вод (осадок песколовок) 9440110000000</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24201832000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д.Гридинская Вичугского района</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ООО "ЮГ"155310, Ивановская область. п.Старая Вичуга, ул.Комсомольская, д.1</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37-00006-З-00592-250914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Объект размещения отходов Заволжский район, Ивановская область</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r w:rsidRPr="00DC5106">
              <w:rPr>
                <w:rFonts w:ascii="Times New Roman" w:hAnsi="Times New Roman"/>
                <w:color w:val="000000"/>
                <w:sz w:val="20"/>
                <w:szCs w:val="20"/>
              </w:rPr>
              <w:t>Обтирочный материал, загрязненный нефтепродуктами 5490270001030,  Мусор от бытовых помещений организаций несортированный (исключая крупногабаритный) 9120040001004, Золошлаки от сжигания углей 3130020001000, Песок, загрязненный мазутом (содержание мазута - менее 15 %)   3140230201034, Отходы рубероида, толи и бумаги, пропитанной битумом 1872040001000, Отходы от уборки территорий кладбищ, колумбариев 9120150001005, Бой шамотного кирпича 3140140101995, Отходы лесозаготовок и вырубок  1730000000000, Отходы из жилищ несортированные (исключая крупногабаритные) 9110010001004, Отходы из жилищ крупногабаритные 9110020001005</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24205501000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д. Михайловское</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МП Заволжского района "Заволжское районное многоотраслевое производственное объединение жилищно-коммунального хозяйства", 155410, Ивановская область, г.Заволжск, ул.Спортивная, д.6</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37-00007-З-00592-250914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Объект размещения отходов Родниковского района Ивановской области</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r w:rsidRPr="00DC5106">
              <w:rPr>
                <w:rFonts w:ascii="Times New Roman" w:hAnsi="Times New Roman"/>
                <w:color w:val="000000"/>
                <w:sz w:val="20"/>
                <w:szCs w:val="20"/>
              </w:rPr>
              <w:t>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 Отходы затвердевшего полиэтилена  5710290001000, Обрезки резины 5750010201005, Золошлаки от сжигания углей  3130020001000, Накипь котельная 3140500001995, Остатки и огарки стальных сварочных электродов 3512160101995, Древесные отходы из натуральной чистой древесины несортированные 1711200001005,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упаковочного картона незагрязненные  1871020201005, Отходы затвердевшего полиэтилена 5710290001000, Текстильные отходы и шламы 5810000000000, Обрезки и обрывки тканей хлопчатобумажных  5810110701995, Отходы (мусор) от уборки территории и помещений учебно-воспитательных учреждений  9120130001005, Отходы потребления на производстве, подобные коммунальным  9120000000000</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24223000000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д.Малышево Родниковского района</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МУП "Спецтехстрой"155250, Ивановская область, г.Родники, ул.Советская, д.11</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37-00008-З-00592-250914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Полигон ТБО м.Залесье</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Пыль комбикормовая 1171050011004,Опилки и стружки натуральной чистой древесины 1711060001000,Отходы обработки древесно-стружечных и/или древесно-волокнистых плит, содержащие связующие смолы в количестве от 0,2 % до 2,5 % включительно 1712020001000, Обрезки, кусковые отходы древесно-стружечных и/или древесно-волокнистых плит, содержащих связующие смолы в количестве от 0,2 % до 2,5 % включительно 1712020301014,Отходы древесных строительных лесоматериалов, в том числе от сноса и разборки строений 1712050001004,Отходы рубероида 1872040101014,Разнородные отходы бумаги и картона (например, содержащие отходы фотобумаги) 1879010001004,  Горновой песок литейного производства 3140010008004,Песок, загрязненный мазутом (содержание мазута - менее 15 %)  3140230201034,  Отходы известняка и доломита 140130001000, Отходы кирпича (включая шамотный кирпич) 3140140001000,  Отходы песка 3140230001000,  Отходы бетона, железобетона 140270001000,Отходы асфальтобетона и асфальтобетонной смеси 3140350001000,Отходы бетонной смеси 3140360008000,Отходы асбеста 31403700010000, Отходы гипса 3140380001000,Отходы абразивных материалов и инструментов 3140430001000, Отходы цемента 3140550001000,Отходы стальных электродов 3512160001000,Лом и отходы, содержащие несортированные черные металлы 3513000001000,Лом и отходы черных металлов с примесями или загрязненные опасными веществами 3515000001000,Лом и отходы, содержащие цветные металлы 3531000001000,Лом и отходы черных металлов с примесями или загрязненные опасными веществами 3515000001000, Лом и отходы, содержащие сплавы цветных металлов 3541000001000,Лом и отходы сплавов цветных металлов с примесями или загрязненные 3546000001000,Обтирочный материал, загрязненный маслами (содержание масел менее 15 %) 5490270101034,Отходы лакокрасочных средств 5550000000000, Затвердевшие отходы пластмасс (текстолиты)5710000000000, Текстильные отходы и шламы 5810000000000,Твердые коммунальные отходы 9100000000000, Отходы из жилищ несортированные (исключая крупногабаритные)   9110010001004, Отходы потребления на производстве, подобные коммунальным 9120000000000,Мусор от бытовых помещений организаций несортированный (исключая крупногабаритный) 9120040001004, Отходы из парикмахерских 9120090000000,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9120120001005,Отходы (мусор) от уборки территории и помещений культурно-спортивных учреждений и зрелищных мероприятий  9120140001005,Электрическое оборудование, приборы, устройства и их части (отходы офисной техники)9210000000000,Отходы (осадки) при механической и биологической очистки сточных вод 9430000000000</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24209808000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д.Беркино</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МУП "Специализированная автобаза жилищного хозяйства города Иваново", 153005, г.Иваново, ул.Сарментовой, д.9</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37-00009-З-00592-250914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Карьер ОСК д.Богданиха</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Отходы (осадки) при механической и биологической очистке сточных вод (осадки с иловых площадок)9430000000005, Отходы (осадки) при механической и биологической очистке сточных вод (осадки с линии механического обезвоживания) 9430000000004</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24207840000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д.Богданиха Ивановский район</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ОАО "Водоканал" г.Иваново153038, г.Иваново, пр.Строителей, д.4а</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37-00010-З-00592-250914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Полигон ТБО Палехский район,Ивановская область</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Отходы производства пищевых продуктов 1110000000000, Отходы от переработки зерновых культур 1111000000000, Отходы растениеводства, парникового хозяйства 1112000000000, Отходы от переработки овощей и фруктов 1113000000000, Отходы пивоваренного, спиртового и ликероводочного производства 1114000000000,    Отходы производства вкусовых продуктов 114000000000, Отходы пряностей 1140150001000, Отходы кормов 1171000000000, Отходы производства кормов 1170000000000, Отходы растительных и животных жировых продуктов 1200000000000 ,Отходы производства растительных и животных масел 1210000000000, Отходы растительных жиров 123003000000, Отходы животных жиров 1230040000004, Отходы шквары 1230050001004, Отходы из жироотделителей, содержащие растительные жировые продукты 1250010000004, Отходы из жироотделите-лей, содержащие животные жировые продукты 1250020000004, Отходы продуктов из растительных и животных жиров, включая просроченные продукты 1260000000000, Масла растительные отработанные 1260020002004, Отходы производства молочных продуктов 1280000000000, Помет куриный перепревший 1310010101004, Помет утиный, гусиный перепревший 1310010201004, Отходы перьев и пуха 1320070001004,Мездра 1410010000004, Шлам от шлифовки кож и кожная пыль (мука) 1470040000004, Отходы использованных кожаных изделий 1470060001000, Обувь кожаная рабочая, потерявшая потребительские свойства 1470060113004, Древесные отходы с пропиткой и покрытиями не загрязненные опасными веществами 1712000000000 ,Прочие отходы обработки и переработки древесины 1719000000000, Разнородные древесные отходы 1719010001000, Отходы бумаги и картона незагрязненные 1871000000000, Отходы бумаги и картона 1870000000000,Отходы бумаги и картона с пропиткой и покрытиями 1872000000000 , Отходы рубероида, толи и бумаги, пропитанной битумом 1872040001000, Золы, шлаки и пыль от топочных установок и от термической обработки отходов 3130000000000, Фильтровочные и поглотительные отработанные массы не загрязненные опасными веществами 3147000000000, Силикагель отработанный, не загрязненный опасными веществами 314705000100, Отходы, содержащие черные металлы (в том числе чугунную и/или стальную пыль), несортированные 3513110001004 ,Лом и отходы, содержащие сплавы цветных металлов 3541000001000,Лом и отходы цветных металлов и сплавов несортированный 3550000000000, Металлические шламы 3570000000000, Отходы битума асфальта в твердой форме 5490120001004, Обтирочный материал, загрязненный маслами (содержание масел менее 15%) 5490270101034, Отходы гигиенических средств 5660000000000, Отходы фото и кинопленки, рентгеновской пленки 5710150001004 , Отходы затвердевшего полиэтилена 5710290001000, Отходы затвердевшего полипропилена 5710300001000, Шины пневматические отработанные 5750020013004, Покрышки отработанные 5750020213004, Покрышки с тканевым кордом отработанные 5750020313004, Покрышки с металлическим кордом отработанные 5750020413004, Камеры пневматические отработанные 5750020113004, Отходы текстильного производства, производства волокон 580000000000, Текстильные отходы и шламы 5810000000000, Отходы тканей, старая одежда 5810110001000, Текстиль загрязненный 5820000000000, Отходы из жилищ несортированные (исключая крупногабаритные) 9110010001004, Отходы потребления на производстве, подобные коммунальным  9120000000000, Отходы кухонь и предприятий общественного питания 912010100000000, Мусор от бытовых помещений организаций несортированный (исключая крупногабаритный) 9120040001004, Мусор строительный 9120060001000, Отходы сложного комбинированного состава в виде изделий, оборудования, устройств, не вошедшие в другие пункты 9200000000000 ,Электрическое оборудование, приборы, устройства и их части 9210000000000, Прочие коммунальные отходы 9900000000000, Прочие отходы бумаги незагрязненные 1871990101005, Прочие отходы картона незагрязненные 1871990201005, Прочие отходы гофрокартона незагрязненные 1871990301005, Отходы полиэтилена в виде пленки 5710290201995, Пластмассовая незагрязненная тара, потерявшая потребительские свойства 5710180013005, Обрезки и обрывки тканей смешанных 5810110801995, Отходы сучьев, ветвей от лесоразработок 1730010101005, Стеклянный бой незагрязненный (исключая бой стекла электронно-лучевых трубок и люминесцентных ламп ) 3140080201995, Остатки и огарки стальных сварочных электродов 3512160101995, Отходы из жилищ крупногабаритные 9110020001005 , Пищевые отходы кухонь и организаций общественного питания несортированные 9120100100005,Отходы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 ,Отходы (мусор) от уборки территории и помещений культурно-спортивных учреждений и зрелищных мероприятий 9120140001005, Отходы от уборки территорий кладбищ, колумбариев 912015000100</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24217000000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п.Палех, Ивановская область</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ООО "Чистая область", 153002, г.Иваново, ул.Жиделева, д.21,оф.368</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37-00011-З-00592-250914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Объект размещения отходов, д.Артемиха, Савинский район</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Отходы из жироотделителей, содержащие животные жировые продукты 1250020000004, Разнородные древесные отходы 1719010001000, Золошлаки от сжигания углей 3130020001000 ,Отходы абразивных материалов и инструментов (отработанные абразивные круги) 3140430001000, Пыль хлопковая 5810061111004,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 Прочие коммунальные отходы 9900000000000, Отходы бумаги и картона  незагрязненные 1871000000000, Отходы упаковочных материалов из бумаги и картона незагрязненные 1871020001000, Отходы сучьев, ветвей от лесоразработок 1730010101005, Зола древесная и соломенная 3130060011995, Грунт, образовавшийся при проведении землеройных работ, не загрязнённый опасными веществами 3140110008995, Отходы гипса в кусковой форме 3140380201995, Абразивные круги отработанные, лом отработанных абразивных кругов 3140430201995, Отходы затвердевших полиакрилатов , поликарбонатов, органического стекла 5710170001005, Пластмассовая незагрязненная тара, потерявшая потребительские свойства 5710180013005, Отходы полипропилена в виде пленки 5710300201995 , Отходы тканей, старая одежда 5810110001000, Отходы из жилищ крупногабаритные 9110020001005, Мусор от бытовых помещений организаций крупногабаритный 9120050001005, Пищевые отходы кухонь и организаций общественного питания несортированные 9120100100005 ,Отходы (мусор) от уборки территорий и помещений объектов оптово-розничной торговли продовольственными товарами  9120120001005, Отходы (мусор) от уборки территорий и помещений объектов оптово-розничной торговли промышленными товарами 9120120001005, Отходы (мусор) от уборки территорий и помещений учебно-воспитательных учреждений 9120130001005, Отходы от уборки территорий кладбищ, колумбариев 9120150001005</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24225000000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д.Артемиха, Савинский район</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ООО "ДомоСтрой-2". 155710 Ивановская область, Савинский район, п.Савино, ул.Кооперативная, д.10</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37-00012-Х-00592-250914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Золоотвал №6</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(Башкирский бурый, Ирша-Бородинский, Назаровский) 3130020101995</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24401000000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д.Ясюниха</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ОАО «Территориальная генерирующая компания №6», 153012 г.Иваново. ул.Суворова, 76</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37-00013-Х-00592-250914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 xml:space="preserve">Золоотвал ИвТЭЦ-3 </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(Башкирский бурый, Ирша-Бородинский, Назаровский) 3130020101995</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24401000000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д.Волжанка</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ОАО «Территориальная генерирующая компания №6», 153012 г.Иваново. ул.Суворова, 76</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37-00014-З-00592-250914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Полигон для складирования ТБО</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91000000 00000, Отходы из жилищ 9110000000000, Отходы из жилищ несортированные (исключая крупногабаритные) 9110010001004, Отходы из жилищ крупногабаритные 9110020001005,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9120040001004,Мусор от бытовых помещений организаций крупногабаритный 9120050001005, Мусор строительный 9120060001000, Отходы кухонь и предприятий общественного питания 9120100000000,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24211844001</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д.Тарасиха</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«Чистое поле», 155908, Ивановская область, г.Шуя, ул.Кооперативная, д.37-а, оф.50</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37-00015-З-00592-250914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Полигон ТБО вблизи д.Кочнево</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91000000 00000, Отходы из жилищ 9110000000000, Отходы из жилищ несортированные (исключая крупногабаритные) 9110010001004, Отходы из жилищ крупногабаритные 9110020001005,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9120040001004,Мусор от бытовых помещений организаций крупногабаритный 9120050001005, Мусор строительный 9120060001000, Отходы кухонь и предприятий общественного питания 9120100000000,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24233000000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д.Иванцево</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«Чистое поле», 155908, Ивановская область, г.Шуя, ул.Кооперативная, д.37-а, оф.50</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37-00016-З-00592-250914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Объект размещения отходов Комсомольский район, Ивановская область</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91000000 00000, Отходы из жилищ 9110000000000, Отходы из жилищ несортированные (исключая крупногабаритные) 9110010001004, Отходы из жилищ крупногабаритные 9110020001005,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9120040001004,Мусор от бытовых помещений организаций крупногабаритный 9120050001005, Мусор строительный 9120060001000, Отходы кухонь и предприятий общественного питания 9120100000000,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24213501000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г.Комсомольск</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«Чистое поле», 155908, Ивановская область, г.Шуя, ул.Кооперативная, д.37-а, оф.50</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37-00017-З-00592-250914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Объект размещения отходов Кинешемский район, Ивановская область</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91000000 00000, Отходы из жилищ 9110000000000, Отходы из жилищ несортированные (исключая крупногабаритные) 9110010001004, Отходы из жилищ крупногабаритные 9110020001005,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9120040001004,Мусор от бытовых помещений организаций крупногабаритный 9120050001005, Мусор строительный 9120060001000, Отходы кухонь и предприятий общественного питания 9120100000000,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24405000000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г.Кинешма</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«Чистое поле», 155908, Ивановская область, г.Шуя, ул.Кооперативная, д.37-а, оф.50</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37-00018-З-00592-250914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Объект размещения отходов Вичугский район, Ивановская область</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Отходы древесины от лесоразработок 1730010001000, Прочие отходы бумаги и картона 1879000000000, Абразивные круги отработанные, лом отработанных абразивных кругов 3140430201995, Отходы абразивных материалов в виде пыли и порошка 3140430411000, Отходы затвердевшего полиэтилена 5710290001000, Твердые коммунальные отходы 9100000000000, Отходы из жилищ 9110000000000,Отходы из жилищ несортированные (исключая крупногабаритные) 9110010001004, Отходы (мусор) от уборки территории и помещений объектов оптово-розничной торговли продовольственными товарами 9120110001005,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 Отходы (мусор) от уборки территории и помещений объектов оптово-розничной торговли промышленными товарами 9120120001005, Отходы осадки при механической и биологической очистке сточных вод (осадок ила)  9430000000000, Отходы   осадки   при механической и биологической очистке сточных вод (осадок с песколовок)  9430000000000, Мусор с решеток от механической и биологической очистке производственных сточных вод 9440010000000, Прочие коммунальные отходы (смет при уборке дорог) 9900000000000</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24403000000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г.Вичуга</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МУП «САХ и благоустройства г.Вичуга, Ивановской области», 155331, Ивановская область, г.Вичуга, ул.Урицкого, д.117</w:t>
            </w:r>
          </w:p>
        </w:tc>
      </w:tr>
      <w:tr w:rsidR="00CC4A4F" w:rsidRPr="00DC5106" w:rsidTr="00605970">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37-00019-З-00592-250914</w:t>
            </w:r>
          </w:p>
        </w:tc>
        <w:tc>
          <w:tcPr>
            <w:tcW w:w="820"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Полигон ТБО, Ивановский район</w:t>
            </w:r>
          </w:p>
        </w:tc>
        <w:tc>
          <w:tcPr>
            <w:tcW w:w="461"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Твердые коммунальные отходы 9100000000000, Отходы из жилищ 9110000000000, Отходы из жилищ несортированные (исключая крупногабаритные) 9110010001004, Отходы из жилищ крупногабаритные 9110020001005,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9120040001004,Мусор от бытовых помещений организаций крупногабаритный 9120050001005, Мусор строительный 9120060001000, Отходы кухонь и предприятий общественного питания 9120100000000,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w:t>
            </w:r>
          </w:p>
        </w:tc>
        <w:tc>
          <w:tcPr>
            <w:tcW w:w="483"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24401000000</w:t>
            </w:r>
          </w:p>
        </w:tc>
        <w:tc>
          <w:tcPr>
            <w:tcW w:w="48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г.Иваново</w:t>
            </w:r>
          </w:p>
        </w:tc>
        <w:tc>
          <w:tcPr>
            <w:tcW w:w="742"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ООО «Чистое поле», 155908, Ивановская область, г.Шуя, ул.Кооперативная, д.37-а, оф.50</w:t>
            </w:r>
          </w:p>
        </w:tc>
      </w:tr>
      <w:tr w:rsidR="00CC4A4F" w:rsidRPr="00DC5106" w:rsidTr="00FE1120">
        <w:trPr>
          <w:trHeight w:val="704"/>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37-00020-З-00592-250914</w:t>
            </w:r>
          </w:p>
        </w:tc>
        <w:tc>
          <w:tcPr>
            <w:tcW w:w="820"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Объект размещения отходов Приволжский район, Ивановская область</w:t>
            </w:r>
          </w:p>
        </w:tc>
        <w:tc>
          <w:tcPr>
            <w:tcW w:w="461"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рубероида 187040101014, Зоошлаки от сжигания углей (Интинский) 3130000000004, Песок, загрязненный маслами (содержание масел менее 15%) 3140230301034,Обтирочный материал, загрязненный маслами (содержание масел менее 15%) 5490270101034, Покрышки отработанные 5750020213004, Отходы от жилищ несортированные (исключая крупногабаритные) 9110010001004, Отходы потребления на производстве, подобные коммунальным (смет уличный) 9120000000004, Мусор от бытовых помещений организаций несортированный (исключая крупногабаритный) 9120040001004, Мусор строительный от разборки зданий 9120060101004, Отходы при механической и биологической очистке сточных вод 9430000000004, Обрезь натуральной чистой древесины 1711050101005, Опилки натуральной чистой древесины 1711060101005, Стружка натуральной чистой древесины 1711060201005, Отходы сучьев,ветвей от лесоразработок 1730010101005, Отходы паковочного картона незагрязненные 1871020201005, Отходы бумаги и картона от канцелярской деятельности и делопроизвоства 1871030001005, Золошлаки от сжигания углей (золошлак от сжигания интинского угля) 3130000000000, Стеклянный бой незагрязненный (исключая бой электронно-лучевых трубок и люминесцентных ламп) 3140080201995, Бой шамотного кирпича 3140140101995, Отходы гипса в кусковой форме 3140380201995, Абразивные круги отработанные, лом отработанных абразивных кругов 3140430201995, Накипь котельная 3140500001995, Остатки и огарки стальных сварочных электродов 3512160101995, Костра льняная 5810060301005, Отходы из жилищ крупногабаритные 9110020001005, Отходы потребления в производстве, подобные коммунальным 9120000000005, Пищевые отходы кухонь и организаций общественного питания несортированные 9120100100005, Отходы (мусор) от уборки помещений и территорий объектов оптово-розничной торговли продовольственными товарами 9120110001005, Отходы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 Отходы (мусор) от уборки территории и помещений культурно-спортивных учреждений и зрелищных мероприятий 9120140001005, Отходы от уборки кладбищ, колумбариев 9120150001005</w:t>
            </w:r>
          </w:p>
        </w:tc>
        <w:tc>
          <w:tcPr>
            <w:tcW w:w="483"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24220506000</w:t>
            </w:r>
          </w:p>
        </w:tc>
        <w:tc>
          <w:tcPr>
            <w:tcW w:w="486"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д. Васькин Поток</w:t>
            </w:r>
          </w:p>
        </w:tc>
        <w:tc>
          <w:tcPr>
            <w:tcW w:w="742" w:type="pct"/>
          </w:tcPr>
          <w:p w:rsidR="00CC4A4F" w:rsidRPr="00DC5106" w:rsidRDefault="00CC4A4F" w:rsidP="00EE00F5">
            <w:pPr>
              <w:spacing w:line="240" w:lineRule="auto"/>
              <w:rPr>
                <w:rFonts w:ascii="Times New Roman" w:hAnsi="Times New Roman"/>
                <w:color w:val="000000"/>
                <w:sz w:val="20"/>
                <w:szCs w:val="20"/>
              </w:rPr>
            </w:pPr>
            <w:r w:rsidRPr="00DC5106">
              <w:rPr>
                <w:rFonts w:ascii="Times New Roman" w:hAnsi="Times New Roman"/>
                <w:color w:val="000000"/>
                <w:sz w:val="20"/>
                <w:szCs w:val="20"/>
              </w:rPr>
              <w:t>Муниципальное унитарное предприятие «Приволжское многоотраслевое производственное объединение жилищно-коммунального хозяйства», 155550 Ивановская обл., г. Приволжск, ул. Революционная, д. 20а</w:t>
            </w:r>
          </w:p>
        </w:tc>
      </w:tr>
      <w:tr w:rsidR="00CC4A4F" w:rsidRPr="00DC5106" w:rsidTr="00605970">
        <w:trPr>
          <w:trHeight w:val="70"/>
        </w:trPr>
        <w:tc>
          <w:tcPr>
            <w:tcW w:w="5000" w:type="pct"/>
            <w:gridSpan w:val="8"/>
          </w:tcPr>
          <w:p w:rsidR="00CC4A4F" w:rsidRPr="00520E14" w:rsidRDefault="00CC4A4F" w:rsidP="00EE00F5">
            <w:pPr>
              <w:spacing w:after="0" w:line="240" w:lineRule="auto"/>
              <w:jc w:val="center"/>
              <w:rPr>
                <w:rFonts w:ascii="Times New Roman" w:hAnsi="Times New Roman"/>
                <w:sz w:val="20"/>
                <w:szCs w:val="20"/>
              </w:rPr>
            </w:pPr>
            <w:r>
              <w:rPr>
                <w:rFonts w:ascii="Times New Roman" w:hAnsi="Times New Roman"/>
                <w:sz w:val="20"/>
                <w:szCs w:val="20"/>
              </w:rPr>
              <w:t>Иркутская область</w:t>
            </w:r>
          </w:p>
        </w:tc>
      </w:tr>
      <w:tr w:rsidR="00CC4A4F" w:rsidRPr="00DC5106" w:rsidTr="00605970">
        <w:trPr>
          <w:trHeight w:val="1653"/>
        </w:trPr>
        <w:tc>
          <w:tcPr>
            <w:tcW w:w="26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38-00027-З-00592-250914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Полигон ТО</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E91169" w:rsidRDefault="00CC4A4F" w:rsidP="00EE00F5">
            <w:pPr>
              <w:pStyle w:val="a"/>
              <w:jc w:val="left"/>
              <w:rPr>
                <w:rFonts w:ascii="Times New Roman" w:hAnsi="Times New Roman" w:cs="Times New Roman"/>
                <w:iCs/>
              </w:rPr>
            </w:pPr>
            <w:r w:rsidRPr="00E91169">
              <w:rPr>
                <w:rFonts w:ascii="Times New Roman" w:hAnsi="Times New Roman" w:cs="Times New Roman"/>
                <w:iCs/>
              </w:rPr>
              <w:t>Шины пневматические отработанные 5750020013004, Камеры пневматические отработанные5750020113004, Резиноасбестовые отходы (в  том числе изделия отработанные и брак) 5750030001004, 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w:t>
            </w:r>
            <w:r w:rsidRPr="00E91169">
              <w:rPr>
                <w:rFonts w:ascii="Times New Roman" w:hAnsi="Times New Roman" w:cs="Times New Roman"/>
                <w:bCs/>
                <w:iCs/>
              </w:rPr>
              <w:t>Отходы минерального происхождения 3000000000000,</w:t>
            </w:r>
            <w:r w:rsidRPr="00E91169">
              <w:rPr>
                <w:rFonts w:ascii="Times New Roman" w:hAnsi="Times New Roman" w:cs="Times New Roman"/>
                <w:iCs/>
              </w:rPr>
              <w:t>Отходы абразивных  материалов в виде пыли и порошка 3140430411004, Изделия из натуральной древесины,  потерявшие свои потребительские свойства 1711050313005, Абразивные круги отработанные, лом  отработанных абразивных кругов 3140430201995,Остатки и огарки стальных сварочных электродов 351216 0101995, Полиэтиленовая тара, поврежденная 5710290313995, Пищевые отходы кухонь и организаций общественного питания несортированные 9120100100005, Тормозные колодки отработанные3515050001995.</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25616428</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пос. Преображенка</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Общество с ограниченной ответственностью «Сиб-Транс-Петройл», 664081, г.Иркутск, ул.Ширямова,32</w:t>
            </w:r>
          </w:p>
        </w:tc>
      </w:tr>
      <w:tr w:rsidR="00CC4A4F" w:rsidRPr="00DC5106" w:rsidTr="00605970">
        <w:trPr>
          <w:trHeight w:val="1653"/>
        </w:trPr>
        <w:tc>
          <w:tcPr>
            <w:tcW w:w="26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38-00028-З-00592-250914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Полигон промышленных и бытовых отходов</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E91169" w:rsidRDefault="00CC4A4F" w:rsidP="00EE00F5">
            <w:pPr>
              <w:pStyle w:val="a"/>
              <w:jc w:val="left"/>
              <w:rPr>
                <w:rFonts w:ascii="Times New Roman" w:hAnsi="Times New Roman" w:cs="Times New Roman"/>
                <w:iCs/>
              </w:rPr>
            </w:pPr>
            <w:r w:rsidRPr="00E91169">
              <w:rPr>
                <w:rFonts w:ascii="Times New Roman" w:hAnsi="Times New Roman" w:cs="Times New Roman"/>
                <w:iCs/>
              </w:rPr>
              <w:t>Металлические шламы (кобальтовый шлам от чистки оборудования и емкостей) 3570000000000, Отходы неорганических кислот (кислотный шлам после очистки обрудования) 5210000000000, Отходы катализаторов и контактных масс, не вошедшие в другие пункты 5950000000000, Золы, шлаки и пыль от топочных установок и от термической обработки отходов (мазутная зола) 3130000000000, Прчие твердые минеральные отходы 3140000000000, Металлические шламы 3570000000000, Отходы гидроксида натрия с рН=10,1-11,5 (шлам от чистки резервуаров щелочью) 5240020102013, Шлам очистки трубопроводов и емкостей (бочек, контейнеров, цистерн, гудронаторов) от нефти и нефтепродуктов 5460150004030, Отходы минерального волокна (минеральная вата) 314016 0001000, Отходы затвердевшего полиэтилена 57102900010004, Отходы потребления на производстве, подобные коммунальным 9120000000000, Муор строительный от разборки зданий 91200600000000.</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25405</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г. Ангарск</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Открытое акционерное общество "Ангарская нефтехимическая компания", ИНН 3801009466, 665830 Иркутская обл, г. Ангарск, ОАО "АНХК"</w:t>
            </w:r>
          </w:p>
        </w:tc>
      </w:tr>
      <w:tr w:rsidR="00CC4A4F" w:rsidRPr="00DC5106" w:rsidTr="00605970">
        <w:trPr>
          <w:trHeight w:val="1653"/>
        </w:trPr>
        <w:tc>
          <w:tcPr>
            <w:tcW w:w="26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38-00029-Х-00592-250914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Шламоотстойник об.1073</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Отходы (осадки) при обработке сточных вод, не вошедшие в другие позиции 9480000000000</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25405</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г. Ангарск</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 xml:space="preserve">Открытое акционерное общество "Ангарский завод полимеров", ИНН 3801046700, юр.адрес: 665830, Иркутская обл., а/я 93, г. Ангарск </w:t>
            </w:r>
          </w:p>
        </w:tc>
      </w:tr>
      <w:tr w:rsidR="00CC4A4F" w:rsidRPr="00DC5106" w:rsidTr="00605970">
        <w:trPr>
          <w:trHeight w:val="1653"/>
        </w:trPr>
        <w:tc>
          <w:tcPr>
            <w:tcW w:w="26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38-00030-З-00592-250914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Шламовый амбар №Ков-66 ША</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Отходы при добыче нефти и газа (Буровой шлам) 3410000000000, Отходы при добыче нефти и газа (Отработанный буровой раствор) 3410000000000, Отходы при добыче нефти и газа (Буровые сточные воды) 3410000000000, Отходы цемента в кусковой форме 3140550201995</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25206</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с. Чикан</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Общество с ограниченной ответственностью "Газпромгеологоразведка", ИНН 2460066149, юр. адрес 625000, г. Тюмень, ул. Герцена,70</w:t>
            </w:r>
          </w:p>
        </w:tc>
      </w:tr>
      <w:tr w:rsidR="00CC4A4F" w:rsidRPr="00DC5106" w:rsidTr="00605970">
        <w:trPr>
          <w:trHeight w:val="1653"/>
        </w:trPr>
        <w:tc>
          <w:tcPr>
            <w:tcW w:w="26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38-00031-З-00592-250914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Шламовый амбар №Ков-71 ША</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Отходы при добыче нефти и газа (Буровой шлам) 3410000000000, Отходы при добыче нефти и газа (Отработанный буровой раствор) 3410000000000, Отходы при добыче нефти и газа (Буровые сточные воды) 3410000000000, Отходы цемента в кусковой форме 3140550201995</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25206</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с. Коношаново</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Общество с ограниченной ответственностью "Газпромгеологоразведка", ИНН 2460066149, юр. адрес 625000, г. Тюмень, ул. Герцена,70</w:t>
            </w:r>
          </w:p>
        </w:tc>
      </w:tr>
      <w:tr w:rsidR="00CC4A4F" w:rsidRPr="00DC5106" w:rsidTr="00605970">
        <w:trPr>
          <w:trHeight w:val="1653"/>
        </w:trPr>
        <w:tc>
          <w:tcPr>
            <w:tcW w:w="26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38-00032-З-00592-250914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Шламовый амбар №Ков-62 ША</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Отходы при добыче нефти и газа (Буровой шлам) 3410000000000, Отходы при добыче нефти и газа (Отработанный буровой раствор) 3410000000000, Отходы при добыче нефти и газа (Буровые сточные воды) 3410000000000, Отходы цемента в кусковой форме 3140550201995</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25206</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с. Грузновка</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Общество с ограниченной ответственностью "Газпромгеологоразведка", ИНН 2460066149, юр. адрес 625000, г. Тюмень, ул. Герцена,70</w:t>
            </w:r>
          </w:p>
        </w:tc>
      </w:tr>
      <w:tr w:rsidR="00CC4A4F" w:rsidRPr="00DC5106" w:rsidTr="00605970">
        <w:trPr>
          <w:trHeight w:val="70"/>
        </w:trPr>
        <w:tc>
          <w:tcPr>
            <w:tcW w:w="5000" w:type="pct"/>
            <w:gridSpan w:val="8"/>
          </w:tcPr>
          <w:p w:rsidR="00CC4A4F" w:rsidRPr="00520E14" w:rsidRDefault="00CC4A4F" w:rsidP="00EE00F5">
            <w:pPr>
              <w:spacing w:after="0" w:line="240" w:lineRule="auto"/>
              <w:jc w:val="center"/>
              <w:rPr>
                <w:rFonts w:ascii="Times New Roman" w:hAnsi="Times New Roman"/>
                <w:sz w:val="20"/>
                <w:szCs w:val="20"/>
              </w:rPr>
            </w:pPr>
            <w:r>
              <w:rPr>
                <w:rFonts w:ascii="Times New Roman" w:hAnsi="Times New Roman"/>
                <w:sz w:val="20"/>
                <w:szCs w:val="20"/>
              </w:rPr>
              <w:t>Калининградская область</w:t>
            </w:r>
          </w:p>
        </w:tc>
      </w:tr>
      <w:tr w:rsidR="00CC4A4F" w:rsidRPr="00DC5106" w:rsidTr="00605970">
        <w:trPr>
          <w:trHeight w:val="1653"/>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39-00002-З-00592-250914</w:t>
            </w: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Полигон твердых бытовых отходов</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line="240" w:lineRule="auto"/>
              <w:ind w:right="-73"/>
              <w:rPr>
                <w:rFonts w:ascii="Times New Roman" w:hAnsi="Times New Roman"/>
                <w:sz w:val="20"/>
                <w:szCs w:val="20"/>
              </w:rPr>
            </w:pPr>
            <w:r w:rsidRPr="00DC5106">
              <w:rPr>
                <w:rFonts w:ascii="Times New Roman" w:hAnsi="Times New Roman"/>
                <w:sz w:val="20"/>
                <w:szCs w:val="20"/>
              </w:rPr>
              <w:t>Отходы от переработки зерновых культур 1111000000000, Лузга зерновая (рисовая, гречневая, овсяная, просяная)   1111040008000, Технологические потери муки, мучки (сметки) 1111110011000, Отходы дробленки и сечки зерновых культур 1111120008000, Отходы растениеводства, парникового хозяйства 1112000000000, Отходы от переработки овощей и фруктов 1113000000000, Выжимки овощные 1113040000000, Выжимки фруктовые и ягодные 1113210000000, Отходы пивоваренного, спиртового и ликероводочного производства 1114000000000, Пыль солодовая 1114020011994, Некондиционные зерна кофе, кофейная шелуха, кофейная пыль, дробленые частицы кофейного полуфабриката 1140010001000, Пыль кофейная 1140010111004, Чай некондиционный и/или загрязненный, чайная пыль 1140020001000, Пыль чайная 1140020211004, Отходы пряностей 1140150001000, Отходы пряностей в виде пыли или порошка 1140150101004, Отходы дрожжей 1140300000000, Остатки табачной мелочи, жилки табачного листа, табачная пыль 1140410001000, Отходы кормов 1171000000000, Отходы жмыха и шрота 1210030001000, Отходы растительных жиров 1230030000004, Отходы животных жиров 1230040000004, Отходы из жироотделителей, содержащие растительные жировые продукты 1250010000004, Отходы из жироотделителей, содержащие животные жировые продукты 1250020000004, Отходы перьев и пуха 1320070001004, Отходы скорлупы яичной 1320130001000, Мездра 1410010000004, Спилок сырой при обработке шкур 1410020001004, Спилок желатиновый при обработке шкур 1410030001004, Отходы использованных кожаных изделий 1470060001000, Обувь кожаная рабочая, потерявшая потребительские свойства 1470060113004, Отходы обработки натуральной чистой древесины, незагрязненные опасными веществами 1711000000000, Отходы коры 1711010001000, Отходы коры 1711010101004, Кора с примесью земли 1711010201004, Деревянная упаковка (невозвратная тара) и деревянные отходы из натуральной чистой древесины 1711050001000, Опилки и стружки натуральной чистой древесины 1711060001000, Пыль древесная от шлифовки натуральной чистой древесины 1711070011004, Древесные отходы с пропиткой и покрытиями, незагрязненные опасными веществами 1712000000000, Отходы обработки фанеры, изделия из фанеры, потерявшие свои потребительские свойства, содержащие связующие смолы в количестве от 0,2 % до 2,5 % включительно 1712010001000, Обрезь фанеры, содержащей связующие смолы в количестве от 0,2 % до 2,5 % включительно 1712010101014, Брак фанерных заготовок, содержащих связующие смолы в количестве от 0,2 % до 2,5 % включительно 1712010201014, Отходы обработки древесно-стружечных и/или древесно-волокнистых плит, содержащие связующие смолы в количестве от 0,2 % до 2,5 % включительно 1712020001000, Опилки древесно-стружечных и/или древесно-волокнистых плит, содержащие связующие смолы в количестве от 0,2 % до 2,5 % включительно 1712020101014, Стружка древесно-стружечных и/или древесно-волокнистых плит, содержащая связующие смолы в количестве от 0,2 % до 2,5 % включительно 1712020201014, Обрезки, кусковые отходы древесно-стружечных и/или древесно-волокнистых плит, содержащих связующие смолы в количестве от 0,2 % до 2,5 % включительно 1712020301014, Древесно-стружечные и/или древесно-волокнистые плиты, содержащие связующие смолы в количестве от 0,2 % до 2,5 % включительно, некондиционные, брак 1712020401014, Пыль при изготовлении и обработке древесно-стружечных и/или древесно-волокнистых плит, содержащих связующие смолы в количестве от 0,2 % до 2,5 % включительно 1712020511014, Шлам при изготовлении и обработке древесно-стружечных и/или древесно-волокнистых плит, содержащих связующие смолы в количестве от 0,2 % до 2,5 % включительно 1712020604014, Отходы древесных строительных лесоматериалов, в том числе от сноса и разборки строений 1712050001004, Отходы древесины с масляной пропиткой 1712080001014, Древесные отходы с пропиткой и покрытиями несортированные 1712200001014, Опилки и стружки древесные, загрязненные преимущественно органическими веществами (минеральные масла, лаки, растворители) 1713000000000, Опилки и стружки древесные, загрязненные минеральными маслами 1713020001030, Опилки древесные, загрязненные минеральными маслами (содержание масел – менее 15 %) 1713020101034, Стружка древесная, загрязненная минеральными маслами (содержание масел – менее 15 %) 1713020201034, Опилки и стружки древесные, загрязненные бензином 1713030001030, Опилки древесные, загрязненные бензином (содержание бензина – менее 15 %) 1713030101034, Стружка древесная, загрязненная бензином (содержание бензина – менее 15 %) 1713030201034, Прочие отходы обработки и переработки древесины 1719000000000, Разнородные древесные отходы 1719010001000, Опилки разнородной древесины (например, содержащие опилки древесно-стружечных и/или древесно-волокнистых плит) 1719010101004, Стружка разнородной древесины (например, содержащая стружку древесно-стружечных и/или древесно-волокнистых плит) 1719010201004, Опилки и стружки разнородной древесины (например, содержащие опилки и стружку древесно-стружечных и/или древесно-волокнистых плит) 1719010301004, Пыль от обработки разнородной древесины (например, содержащая пыль древесно-стружечных и/или древесно-волокнистых плит) 1719010411004, Шлам от обработки разнородной древесины (например, содержащий шлам древесно-стружечных и/или древесно-волокнистых плит) 1719010504004, Обрезь разнородной древесины (например, содержащая обрезь древесно-стружечных и/или древесно-волокнистых плит) 1719010601004, Отходы древесины от лесоразработок 1730010001000, Отходы бумаги и картона незагрязненные 1871000000000, Отходы бумаги и картона от резки и штамповки незагрязненные 1871010001000, Отходы упаковочных материалов из бумаги и картона незагрязненные 1871020001000, Прочие незагрязненные отходы бумаги и картона 1871990001000, Отходы бумаги и картона с пропиткой и покрытиями 1872000000000, Отходы бумаги и картона с синтетическим покрытием 1872010001000, Отходы бумаги с нанесенным лаком 1872010101014, Отходы бумажной клеевой ленты 1872010201014, Отходы фотобумаги 1872020001014, Отходы рубероида, толи и бумаги, пропитанной битумом 1872040001000, Отходы рубероида 1872040101014, Отходы толи 1872040201014, Прочие отходы бумаги и картона 1879000000000, Разнородные отходы бумаги и картона (например, содержащие отходы фотобумаги) 1879010001004, Золошлаки от сжигания углей 3130020001000, Золошлаки от сжигания углей 3130020001000, Золошлаки от сжигания углей (Березовский) 3130020201004, Отходы керамики 3140070001000, Пыль керамическая 3140070111004, Стеклянные отходы 3140080001000, Пыль стеклянная 3140080111004, Отходы строительного щебня 3140090001000, Пыль щебеночная 3140090111004, Отходы мела в виде порошка или пыли 3140130511004, Отходы кирпича (включая шамотный кирпич) 3140140001000, Пыль кирпичная 3140140211004, Отходы минерального волокна 3140160001000, Отходы шлаковаты 3140160101004, Пыль от шлаковаты 3140160211004, Отходы базальтового супертонкого волокна 3140160301004, Песок, загрязненный мазутом (содержание мазута - менее 15 %) 3140230201034, Песок, загрязненный маслами (содержание масел менее 15 %) 3140230301034, Песок, загрязненный бензином (количество бензина менее 15 %) 3140230401034, Отходы бетона, железобетона 3140270001000, Пыль бетонная 3140270311004, Отходы графита 3140320001000, Пыль графитная 3140320111004, Отходы асфальтобетона и асфальтобетонной смеси 3140350001000, Отходы асфальтобетона и/или асфальтобетонной смеси в виде пыли 3140350111004, Отходы асфальтобетона и/или асфальтобетонной смеси в кусковой форме 3140350201004, Отходы бетонной смеси 3140360008000, Отходы бетонной смеси с содержанием пыли более 30 % 3140360108004, Отходы асбеста 3140370001000, Отходы асбеста в кусковой форме 3140370201014, Отходы асбестовой бумаги 3140370301014, Отходы асбестовой крошки 3140370401014, Отходы гипса 3140380001000, Пыль гипсовая 3140380111004, Отходы абразивных материалов и инструментов 3140430001000, Отходы абразивных материалов в виде пыли и порошка 3140430411004, Шлак сварочный 3140480001994, Отходы кокса 3140530011000, Пыль коксовая 3140530111004, Отходы цемента 3140550001000, Отходы глазури (эмали) 3140600001000, Пыль глазури (эмали) 3140600111004, Фильтровочные и поглотительные отработанные массы, незагрязненные  опасными веществами 3147000000 000, Фильтровочные и поглотительные отработанные массы, загрязненные  опасными веществами 3148000000 000, Уголь активированный отработанный, загрязнённый опасными веществами 314 8010000000, Уголь активированный отработанный, загрязнённый минеральными маслами (содержание масла менее 15 %) 314 8010201034, Угольные фильтры отработанные, загрязнённые опасными веществами 314 8020000000, Угольные фильтры отработанные, загрязнённые минеральными маслами (содержание масла – менее 15 %) 314 8020201034, Отходы стальных электродов 351 2160001000, Лом и отходы, содержащие несортированные чёрные металлы 351 3000001000, Тара и упаковка из чёрных металлов, незагрязнённая, потерявшая потребительские свойства 351 3030013000, Отходы, содержащие чёрные металлы (в том числе чугунную и/или стальную пыль), несортированные 351 3110001004, Пыль чёрных металлов незагрязнённая 351 3160011004, Лом и отходы цветных металлов с примесями или загрязнённые 353 5000001000, Тара и упаковка из алюминия, загрязнённая горюче-смазочными материалами (содержание горюче-смазочных материалов – менее 15 % по весу) 353 5010313034, Отходы битума, асфальта в твёрдой форме 549 0120001004, Обтирочный материал, загрязнённый нефтепродуктами 549 0270001030, Обтирочный материал, загрязнённый маслами (содержание масел менее 15 %) 549 0270101034, Окалина замасленная (содержание масла менее 15 %) 549 0300104034, Отходы твёрдых производственных материалов, загрязнённые нефтяными и минеральными жировыми продуктами (автомобильные масляные фильтры отработанные, неразобранные) 549 0300000000, Отходы полимерных материалов 570 0000000000, Затвердевшие отходы пластмасс 571 0000000000, Отходы плёнкосинтетического картона 571 0090101004, Отходы плёнкоасбокартона 571 0090201004, Отходы фото- и киноплёнки 571 0150001004, Отходы затвердевшего поливинил-хлорида и пенопласта на его базе 571 0160001004, Отходы затвердевшего полиэтилена 571 0290001000, Отходы смеси затвердевших разнородных пластмасс 571 0990001004, Отходы текстильного производства, производства волокон 580 0000000000, Отходы тканей, старая одежда 581 0110001000, Твёрдые коммунальные отходы 910 0000000000, Отходы из жилищ 911 0000000000, Отходы из жилищ несортированные (исключая крупногабаритные) 911 0010001004, Отходы потребления на производстве, подобные коммунальным (смёт с территории) 912 0000000000, Мусор от бытовых помещений организаций несортированный (исключая крупногабаритный) 912 0040001004, Мусор строительный 912 0060001000, Мусор строительный от разборки зданий 912 0060101004, Отходы кухонь и предприятий общественного питания 912 0100000000, Отходы (осадки) при механической и биологической очистке сточных вод 943 0000000000</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27212501000</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пос. Жаворонково, Гусевский городской округ</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МУП «Утилизация мусора»,</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238050, Калининградс-кая обл., г. Гусев, </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ул. Ульяновых, 8</w:t>
            </w:r>
          </w:p>
        </w:tc>
      </w:tr>
      <w:tr w:rsidR="00CC4A4F" w:rsidRPr="00DC5106" w:rsidTr="00605970">
        <w:trPr>
          <w:trHeight w:val="1653"/>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39-00003-Х-00592-250914</w:t>
            </w: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Хвостохранилище</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при добыче нерудных полезных ископаемых 3470000000000</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spacing w:after="0"/>
              <w:rPr>
                <w:rFonts w:ascii="Times New Roman" w:hAnsi="Times New Roman"/>
                <w:sz w:val="20"/>
                <w:szCs w:val="20"/>
              </w:rPr>
            </w:pPr>
            <w:hyperlink r:id="rId43" w:tgtFrame="_blank" w:history="1">
              <w:r w:rsidRPr="00DC5106">
                <w:rPr>
                  <w:rFonts w:ascii="Times New Roman" w:hAnsi="Times New Roman"/>
                  <w:sz w:val="20"/>
                  <w:szCs w:val="20"/>
                </w:rPr>
                <w:t>27420562000</w:t>
              </w:r>
            </w:hyperlink>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пос. Янтарный</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ГУП  «Калининградский янтарный комбинат»,</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238580, Калининградская область, п. Янтарный, ул. Балебина, 1</w:t>
            </w:r>
          </w:p>
        </w:tc>
      </w:tr>
      <w:tr w:rsidR="00CC4A4F" w:rsidRPr="00DC5106" w:rsidTr="00FE1120">
        <w:trPr>
          <w:trHeight w:val="562"/>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39-00004-Х-00592-250914</w:t>
            </w: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МВХ №14</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органических галогенсодержащих растворителей, их смесей и других галогенированных жидкостей (четыреххлористый углерод) 5520000000000,</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органических галогенсодержащих растворителей и других галогенированных жидкостей (хлороформ) 5520000000000,</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Прочие твердые минеральные отходы (пыль кремнийсадержащая после газоочистки, пыль плазменного напыления) 3140000000000</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27401000000</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г. Калининград</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ФГУП ОКБ «Факел», </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236001, г. Калининград, Московский проспект, 181</w:t>
            </w:r>
          </w:p>
        </w:tc>
      </w:tr>
      <w:tr w:rsidR="00CC4A4F" w:rsidRPr="00DC5106" w:rsidTr="00605970">
        <w:trPr>
          <w:trHeight w:val="1653"/>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39-00005-Х-00592-250914</w:t>
            </w: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МВХ №36</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Сорбенты, не вошедшие в другие пункты (отработанные шамот с сульфатами гидразина и аммония, изопропиловым спиртом) 5960000000000</w:t>
            </w:r>
          </w:p>
          <w:p w:rsidR="00CC4A4F" w:rsidRPr="00DC5106" w:rsidRDefault="00CC4A4F" w:rsidP="00EE00F5">
            <w:pPr>
              <w:tabs>
                <w:tab w:val="left" w:pos="1425"/>
              </w:tabs>
              <w:rPr>
                <w:rFonts w:ascii="Times New Roman" w:hAnsi="Times New Roman"/>
                <w:sz w:val="20"/>
                <w:szCs w:val="20"/>
              </w:rPr>
            </w:pPr>
            <w:r w:rsidRPr="00DC5106">
              <w:rPr>
                <w:rFonts w:ascii="Times New Roman" w:hAnsi="Times New Roman"/>
                <w:sz w:val="20"/>
                <w:szCs w:val="20"/>
              </w:rPr>
              <w:tab/>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27221000000</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пос. Большое Село, Неманский район</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ФГУП ОКБ «Факел», </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236001, г. Калининград, Московский проспект, 181</w:t>
            </w:r>
          </w:p>
          <w:p w:rsidR="00CC4A4F" w:rsidRPr="00DC5106" w:rsidRDefault="00CC4A4F" w:rsidP="00EE00F5">
            <w:pPr>
              <w:spacing w:after="0"/>
              <w:rPr>
                <w:rFonts w:ascii="Times New Roman" w:hAnsi="Times New Roman"/>
                <w:sz w:val="20"/>
                <w:szCs w:val="20"/>
              </w:rPr>
            </w:pPr>
          </w:p>
        </w:tc>
      </w:tr>
      <w:tr w:rsidR="00CC4A4F" w:rsidRPr="00DC5106" w:rsidTr="00605970">
        <w:trPr>
          <w:trHeight w:val="1653"/>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39-00006-Х-00592-250914</w:t>
            </w: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МВХ №24</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Гальванические шламы 5110000000000,</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Гальванические шламы (шлам из отстойника и накопителей станции нейтрализации) 5110000000000,</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лакокрасочных средств (шлам гидрофильтров) 5550000000000</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27401000000</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г. Калининград</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ФГУП ОКБ «Факел», </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236001, г. Калининград, Московский проспект, 181</w:t>
            </w:r>
          </w:p>
        </w:tc>
      </w:tr>
      <w:tr w:rsidR="00CC4A4F" w:rsidRPr="00DC5106" w:rsidTr="00605970">
        <w:trPr>
          <w:trHeight w:val="1275"/>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39-00007-Х-00592-250914</w:t>
            </w: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МВХ №29</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Шлам сернокислотного электролита 5210010304012</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27401000000</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г. Калининград</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ФГУП ОКБ «Факел», </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236001, г. Калининград, Московский проспект, 181</w:t>
            </w:r>
          </w:p>
        </w:tc>
      </w:tr>
      <w:tr w:rsidR="00CC4A4F" w:rsidRPr="00DC5106" w:rsidTr="00605970">
        <w:trPr>
          <w:trHeight w:val="1299"/>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39-00008-Х-00592-250914</w:t>
            </w: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МВХ №32</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jc w:val="both"/>
              <w:rPr>
                <w:rFonts w:ascii="Times New Roman" w:hAnsi="Times New Roman"/>
                <w:sz w:val="20"/>
                <w:szCs w:val="20"/>
              </w:rPr>
            </w:pPr>
            <w:r w:rsidRPr="00DC5106">
              <w:rPr>
                <w:rFonts w:ascii="Times New Roman" w:hAnsi="Times New Roman"/>
                <w:sz w:val="20"/>
                <w:szCs w:val="20"/>
              </w:rPr>
              <w:t>Спирто-бензольная смесь отработанная 5530060002070</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27401000000</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г. Калининград</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ФГУП ОКБ «Факел», </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236001, г. Калининград, Московский проспект, 181</w:t>
            </w:r>
          </w:p>
        </w:tc>
      </w:tr>
      <w:tr w:rsidR="00CC4A4F" w:rsidRPr="00DC5106" w:rsidTr="00605970">
        <w:trPr>
          <w:trHeight w:val="94"/>
        </w:trPr>
        <w:tc>
          <w:tcPr>
            <w:tcW w:w="5000" w:type="pct"/>
            <w:gridSpan w:val="8"/>
          </w:tcPr>
          <w:p w:rsidR="00CC4A4F" w:rsidRPr="00520E14" w:rsidRDefault="00CC4A4F" w:rsidP="00EE00F5">
            <w:pPr>
              <w:spacing w:after="0" w:line="240" w:lineRule="auto"/>
              <w:jc w:val="center"/>
              <w:rPr>
                <w:rFonts w:ascii="Times New Roman" w:hAnsi="Times New Roman"/>
                <w:sz w:val="20"/>
                <w:szCs w:val="20"/>
              </w:rPr>
            </w:pPr>
            <w:r>
              <w:rPr>
                <w:rFonts w:ascii="Times New Roman" w:hAnsi="Times New Roman"/>
                <w:sz w:val="20"/>
                <w:szCs w:val="20"/>
              </w:rPr>
              <w:t>Камчатский край</w:t>
            </w:r>
          </w:p>
        </w:tc>
      </w:tr>
      <w:tr w:rsidR="00CC4A4F" w:rsidRPr="00DC5106" w:rsidTr="00605970">
        <w:trPr>
          <w:trHeight w:val="1653"/>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41-00001-Х-00592-250914</w:t>
            </w: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оксидов, гидроксидов, солей 5100000000000</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30401000000</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г. Петропавловск-Камчатский</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ОАО "Камчатскэнерго", 683013, Камчатский край, Петропавловск-Камчатский г, Набережная ул, 10,</w:t>
            </w:r>
          </w:p>
        </w:tc>
      </w:tr>
      <w:tr w:rsidR="00CC4A4F" w:rsidRPr="00DC5106" w:rsidTr="00605970">
        <w:trPr>
          <w:trHeight w:val="1653"/>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41-00002-Х-00592-250914</w:t>
            </w: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оксидов, гидроксидов, солей 5100000000000</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30401000000</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г.Петропавловск-Камчатский, пос. Чапаевка</w:t>
            </w:r>
          </w:p>
        </w:tc>
        <w:tc>
          <w:tcPr>
            <w:tcW w:w="742" w:type="pct"/>
          </w:tcPr>
          <w:p w:rsidR="00CC4A4F" w:rsidRPr="00DC5106" w:rsidRDefault="00CC4A4F" w:rsidP="00EE00F5">
            <w:pPr>
              <w:spacing w:after="0"/>
              <w:ind w:firstLine="290"/>
              <w:rPr>
                <w:rFonts w:ascii="Times New Roman" w:hAnsi="Times New Roman"/>
                <w:sz w:val="20"/>
                <w:szCs w:val="20"/>
              </w:rPr>
            </w:pPr>
            <w:r w:rsidRPr="00DC5106">
              <w:rPr>
                <w:rFonts w:ascii="Times New Roman" w:hAnsi="Times New Roman"/>
                <w:sz w:val="20"/>
                <w:szCs w:val="20"/>
              </w:rPr>
              <w:t>ОАО "Камчатскэнерго", 683013, Камчатский край, Петропавловск-Камчатский г, Набережная ул, 10,</w:t>
            </w:r>
          </w:p>
        </w:tc>
      </w:tr>
      <w:tr w:rsidR="00CC4A4F" w:rsidRPr="00DC5106" w:rsidTr="00605970">
        <w:trPr>
          <w:trHeight w:val="1653"/>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41-00003-Х-00592-250914</w:t>
            </w: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Хвостохранилище </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Жидкие отходы пульпы, образующиеся в результате технологического процесса по обогащению цветных металлов   349 000 00 00 00 0</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30207000020</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п. Термальный, Елизовский раон</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ЗАО "Тревожное зарево", 684007, Камчатский край, Елизовский район, г. Елизово, ул. Уральская, 1-а</w:t>
            </w:r>
          </w:p>
        </w:tc>
      </w:tr>
      <w:tr w:rsidR="00CC4A4F" w:rsidRPr="00DC5106" w:rsidTr="00FE1120">
        <w:trPr>
          <w:trHeight w:val="562"/>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41-00004-Х-00592-250914</w:t>
            </w: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Шлак сварочный 3140480001994,   Покрышки отработанные 5750020213004,         </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 Камеры пневматические отработанные 5750020113004,                                               Прочие твердые минеральные отходы 3140000000000,                                                Обувь кожаная рабочая, потерявшая потребительские свойства 1470060113004,         Отходы абразивных материалов в виде пыли и порошка 3140430411004,                               Отходы (осадки) при механической и биологической очистке сточных вод 9430000000000,                                                Мусор от бытовых помещений организаций несортированный (исключая крупногабаритный) 9120040001004,</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упаковочной бумаги незагрязненные 1871020101005,                                                Прочие отходы бумаги незагрязненные 1871990101005,                                               Прочие отходы картона незагрязненные 1871990201005,                                                Лом стальной в кусковой форме незагрязненный 3512010201995,                       Стружка стальная незагрязненная 3512012001995,                                                Пластмассовая незагрязненная тара, потерявшая потребительские свойства 5710180013005,                                               Отходы пластмассовой (синтетической) пленки, незагрязненной 5710190001005,           Стеклянный бой незагрязненный (исключая бой стекла электронно-лучевых трубок и люминисцентных ламп) 3140080201995,            Пищевые отходы кухонь и организаций общественного питания несортированные 9120100100005,                                                Керамические изделия, потерявшие потребительские свойства 3140070301995,</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Резиновые изделия незагрязненные,  потерявшие потребительские свойства 5750010113005,                                                Отходы (осадки) при механической и биологической очистке сточных вод 9430000000000,                                                Зола древесная и соломенная 3130060011995,</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 Электрические лампы накаливания отработанные и брак 231010001995                                     </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30210000001</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с. Мильково, Мильковский район</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ЗАО НПК "Геотехнология", 683023, Петропавловск-Камчатский, Вулканная, 48</w:t>
            </w:r>
          </w:p>
        </w:tc>
      </w:tr>
      <w:tr w:rsidR="00CC4A4F" w:rsidRPr="00DC5106" w:rsidTr="00605970">
        <w:trPr>
          <w:trHeight w:val="1653"/>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41-00005-З-00592-250914</w:t>
            </w:r>
          </w:p>
          <w:p w:rsidR="00CC4A4F" w:rsidRPr="00DC5106" w:rsidRDefault="00CC4A4F" w:rsidP="00EE00F5">
            <w:pPr>
              <w:spacing w:after="0"/>
              <w:rPr>
                <w:rFonts w:ascii="Times New Roman" w:hAnsi="Times New Roman"/>
                <w:sz w:val="20"/>
                <w:szCs w:val="20"/>
              </w:rPr>
            </w:pP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Полигон ТБО и ПО</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Шлам очистки емкостей от нефтепродуктов 5460150104033,  Обтирочный материал, загрязненный маслами (отработанные масляные фильтры) (содержание масла более 15 %) 5490270101033,</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  Уголь активированный отработанный, загрязненный опасными веществами 3148010001033,</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 Шлам нефтеотделительных установок 5460030004033,         Отходы (осадки) при механической очистке сточных вод 9430000003034,</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 Песок, загрязненный маслами (содержание менее 15 %) 3140230301034,</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&lt; 15%) 5490270101034,   Отходы абразивных материалов в виде пыли и порошка 3140430411004,</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 Шлак сварочный 3140480001994,      Отходы от жилищ несортированные 9110010001004,</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Обувь кожаная рабочая 1470060113004,</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Отработанные абразивные круги 3140430201995,</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Тормозные колодки отработанные 3515050001995,</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щепы натуральной чистой древесины 1711040001005,</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Скрап черных металлов незагрязненный 3513180001995,    Полиэтиленовая тара, поврежденная 5710290313995,     Отходы активированного угля, незагрязненного опасными веществами 3140170001995,     Обрезь натуральной чистой древесины 1711050101005,            Опилки натуральной чистой древесины 1711060101005,        Стружка натуральной чистой древесины 1711060201005,</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полипропилена в виде пленки 5710300201995,    Электрические лампы накаливания отработанные и брак 9231010001995,</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бумаги и картона от канцелярской деятельности и делопроизводства 1871030001005,     Обрезки и обрывки тканей смешанных 5810110801995,    Обрезь валяльно-войлочной продукции 5810100001005,      Резиновые изделия, потерявшие свои потребительские свойства 5810100001005,</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Пищевые отходы 9120100100005,      стеклянный бой незагрязненный 3140080201995,</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Отходы (осадки) при физико-химической очистке сточных вод 9480000003005. </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30210000001</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с. Мильково, Мильковский район</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ЗАО "Камголд", 683000, Петропавловск-Камчатский ,пр. Карла Маркса, 29/1</w:t>
            </w:r>
          </w:p>
        </w:tc>
      </w:tr>
      <w:tr w:rsidR="00CC4A4F" w:rsidRPr="00DC5106" w:rsidTr="00605970">
        <w:trPr>
          <w:trHeight w:val="1653"/>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41-00006-Х-00592-250914</w:t>
            </w:r>
          </w:p>
          <w:p w:rsidR="00CC4A4F" w:rsidRPr="00DC5106" w:rsidRDefault="00CC4A4F" w:rsidP="00EE00F5">
            <w:pPr>
              <w:spacing w:after="0"/>
              <w:rPr>
                <w:rFonts w:ascii="Times New Roman" w:hAnsi="Times New Roman"/>
                <w:sz w:val="20"/>
                <w:szCs w:val="20"/>
              </w:rPr>
            </w:pP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Накопитель отходов обогащения (хвостохранилище)</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3450000000000</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30210000001</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с. Мильково, Мильковский район</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ЗАО "Камголд", 683000, Петропавловск-Камчатский ,пр. Карла Маркса, 29/1</w:t>
            </w:r>
          </w:p>
        </w:tc>
      </w:tr>
      <w:tr w:rsidR="00CC4A4F" w:rsidRPr="00DC5106" w:rsidTr="00605970">
        <w:trPr>
          <w:trHeight w:val="1653"/>
        </w:trPr>
        <w:tc>
          <w:tcPr>
            <w:tcW w:w="26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41-00007-З-00592-250914</w:t>
            </w:r>
          </w:p>
          <w:p w:rsidR="00CC4A4F" w:rsidRPr="00DC5106" w:rsidRDefault="00CC4A4F" w:rsidP="00EE00F5">
            <w:pPr>
              <w:spacing w:after="0"/>
              <w:rPr>
                <w:rFonts w:ascii="Times New Roman" w:hAnsi="Times New Roman"/>
                <w:sz w:val="20"/>
                <w:szCs w:val="20"/>
              </w:rPr>
            </w:pPr>
          </w:p>
        </w:tc>
        <w:tc>
          <w:tcPr>
            <w:tcW w:w="82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Полигон ТБ и ПО</w:t>
            </w:r>
          </w:p>
        </w:tc>
        <w:tc>
          <w:tcPr>
            <w:tcW w:w="461"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Отходы абразивных материалов в виде пыли и порошка 3140430411004,    </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бумаги и картона 9отходы упаковочной бумаги незагрязненные 1870000000000,      Мусор строительный 9120060001000,</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Отходы лакокрасочных средств (малярные инструменты отработанные, загрязненные затвердевшими лакокрасочными материалами) 5550000000000,</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Лом и отходы черных металлов с примесями или загрязненные опасными веществами 3515000001000,</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  Отходы потребления на производстве, подобные коммунальным 9120000000000, Отходы смеси затвердевших разнородных пластмасс 5710990001004,</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 Шлак сварочный 3140480001994,  Золы, шлаки и пыль от топочных установок и от термической обработки отходов 3130000000000,     Отходы бумаги и картона от канцелярской деятельности и делопроизводства 1871030001005,     Пищевые отходы кухонь и организаций общественного питания несортированные 912010010000,</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 3140430201994,Стеклянный бой незагрязненный 3140080201995,</w:t>
            </w:r>
          </w:p>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 xml:space="preserve"> Отходы (осадки) при механической и биологической очистке сточных вод 9430000000000.</w:t>
            </w:r>
          </w:p>
        </w:tc>
        <w:tc>
          <w:tcPr>
            <w:tcW w:w="483"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30213000000</w:t>
            </w:r>
          </w:p>
        </w:tc>
        <w:tc>
          <w:tcPr>
            <w:tcW w:w="486"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п. Крутогоровский, Соболевский район</w:t>
            </w:r>
          </w:p>
        </w:tc>
        <w:tc>
          <w:tcPr>
            <w:tcW w:w="742" w:type="pct"/>
          </w:tcPr>
          <w:p w:rsidR="00CC4A4F" w:rsidRPr="00DC5106" w:rsidRDefault="00CC4A4F" w:rsidP="00EE00F5">
            <w:pPr>
              <w:spacing w:after="0"/>
              <w:rPr>
                <w:rFonts w:ascii="Times New Roman" w:hAnsi="Times New Roman"/>
                <w:sz w:val="20"/>
                <w:szCs w:val="20"/>
              </w:rPr>
            </w:pPr>
            <w:r w:rsidRPr="00DC5106">
              <w:rPr>
                <w:rFonts w:ascii="Times New Roman" w:hAnsi="Times New Roman"/>
                <w:sz w:val="20"/>
                <w:szCs w:val="20"/>
              </w:rPr>
              <w:t>ООО "Газпром добыча Ноябрьск", 629800, Ямало-Ненецкий Автономный округ, Ноябрьск Город, Республики Улица, 20</w:t>
            </w:r>
          </w:p>
        </w:tc>
      </w:tr>
      <w:tr w:rsidR="00CC4A4F" w:rsidRPr="00DC5106" w:rsidTr="00605970">
        <w:trPr>
          <w:trHeight w:val="104"/>
        </w:trPr>
        <w:tc>
          <w:tcPr>
            <w:tcW w:w="5000" w:type="pct"/>
            <w:gridSpan w:val="8"/>
          </w:tcPr>
          <w:p w:rsidR="00CC4A4F" w:rsidRPr="00520E14" w:rsidRDefault="00CC4A4F" w:rsidP="00EE00F5">
            <w:pPr>
              <w:spacing w:after="0" w:line="240" w:lineRule="auto"/>
              <w:jc w:val="center"/>
              <w:rPr>
                <w:rFonts w:ascii="Times New Roman" w:hAnsi="Times New Roman"/>
                <w:sz w:val="20"/>
                <w:szCs w:val="20"/>
              </w:rPr>
            </w:pPr>
            <w:r>
              <w:rPr>
                <w:rFonts w:ascii="Times New Roman" w:hAnsi="Times New Roman"/>
                <w:sz w:val="20"/>
                <w:szCs w:val="20"/>
              </w:rPr>
              <w:t>Кемеровская область</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42-00072-Х-00592-250914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на гидроотвале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Кедровка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«Кедровский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42-00073-Х-00592-250914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Гидроотвал №3</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(гидровскрыша)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Кедровка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«Кедровский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42-00074-Х-00592-250914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Кедровка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«Кедровский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42-00075-Х-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Пихтовский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Кедровка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«Кедровский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42-00076-Х-00592-250914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Южный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Кедровка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«Кедровский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42-00077-Х-00592-250914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Северный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Кедровка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«Кедровский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42-00078-Х-00592-250914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Западный (Сагарлыкский)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Бачатский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«Бачатский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42-00079-Х-00592-250914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Западный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Шанда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«Бачатский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42-00080-Х-00592-250914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Северный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Беково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«Бачатский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42-00081-Х-00592-250914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Восточный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 Золошлаки от сжигания углей 3130020001000, Прочие твердые минеральные отходы (порода от обогащения) 3140000000000, Минеральные шламы (шлам процесса обогащения) 3160000000000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Заречное</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«Бачатский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42-00082-З-00592-250914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Внутренний золошлаковый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Бачатский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«Бачатский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42-00083-Х-00592-250914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Бековский гидроотвал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(гидровскрыша) 3430000000000, Прочие отходы добывающей промышленности (шлам от КНС) 3490000000000, Минеральные шламы (шлам процесса обогащения) 3160000000000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Заречное</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«Бачатский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42-00084-Х-00592-250914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Беково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«Бачатский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42-00085-Х-00592-250914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Старо-Бачаты</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«Бачатский угольный разрез»,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42-00086-Х-00592-250914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Западный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Краснобродский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(Краснобродское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42-00087-Х-00592-250914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участка № 3  север</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Краснобродский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(Краснобродское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42-00088-Х-00592-250914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Северный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 Прочие отходы добывающей промышленности (шлам от КНС)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Краснобродский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(Краснобродское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42-00089-Х-00592-250914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дробильно-щебеночного комплекса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нерудных полезных ископаемых (вскрышная порода) 3470000000000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Краснобродский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(Краснобродское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42-00090-Х-00592-250914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Перспективный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пгт. Краснобродский </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(Краснобродское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42-00091-Х-00592-250914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Перспективный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пгт. Краснобродский </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(Краснобродское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42-00092-Х-00592-250914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Отстойник карьерных вод (выпуск №2)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очистных сооружений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пгт. Краснобродский </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(Краснобродское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42-00093-Х-00592-250914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Отстойник карьерных вод (выпуск №1)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пгт. Краснобродский </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(Краснобродское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42-00094-Х-00592-250914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32716000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Киселевск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(Вахрушевское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42-00095-Х-00592-250914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Прокопьевский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32716000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Киселевск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(Вахрушевское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42-00096-Х-00592-250914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Северный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32716000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Киселевск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(Вахрушевское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42-00097-Х-00592-250914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Гидрозолоотвал на реке Еловка (внешний)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(гидровскрыша)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Мохово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«УК «Кузбассразрезуголь» филиал «Моховский  угольный разрез» (Моховское поле), 650054, г. Кемерово, Пионерский бульвар, 4А</w:t>
            </w:r>
          </w:p>
        </w:tc>
      </w:tr>
      <w:tr w:rsidR="00CC4A4F" w:rsidRPr="00DC5106" w:rsidTr="00FE1120">
        <w:trPr>
          <w:trHeight w:val="562"/>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42-00098-Х-00592-250914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Отстойник карьерных вод (выпуск №3)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Таранданово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«УК «Кузбассразрезуголь» филиал «Моховский  угольный разрез» (Моховское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42-00099-Х-00592-250914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гидроотвал (Гидроотвал пл. Колмогоровский-Шурфовой)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(шлам от КНС)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Мохово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«УК «Кузбассразрезуголь» филиал «Моховский  угольный разрез» (Моховское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42-00100-З-00592-250914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Внутренний отвал пл. Сычевский III</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Мохово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«УК «Кузбассразрезуголь» филиал «Моховский  угольный разрез» (Моховское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42-00101-Х-00592-250914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«Заречный-Беловский»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Заринское</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«УК «Кузбассразрезуголь» филиал «Моховский  угольный разрез» (Сартакинское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42-00102-Х-00592-250914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«Первоочередный-Беловский»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Заринское</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«УК «Кузбассразрезуголь» филиал «Моховский  угольный разрез» (Сартакинское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42-00103-Х-00592-250914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 «Первоочередный-Беловский» и «Заречный-Беловский»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Заринское</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«УК «Кузбассразрезуголь» филиал «Моховский  угольный разрез» (Сартакинское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42-00104-Х-00592-250914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ОСкарьерных вод (участок Дунаевский)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Каракан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«Моховский угольный разрез» (Караканское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42-00105-Х-00592-250914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гидроотвал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(гидровскрыша)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Жерново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«Талдинский угольный разрез» (Талдинское поле) 650054, г. Кемерово, Пионерский бульвар, 4А</w:t>
            </w:r>
          </w:p>
        </w:tc>
      </w:tr>
      <w:tr w:rsidR="00CC4A4F" w:rsidRPr="00DC5106" w:rsidTr="00FE1120">
        <w:trPr>
          <w:trHeight w:val="56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42-00106-Х-00592-250914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«Восточный»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Жерново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«Талдинский угольный разрез» (Талдинское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42-00107-Х-00592-250914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«Южный»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Жерново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«Талдинский угольный разрез» (Талдинское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42-00108-Х-00592-250914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Западный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Калтан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«Калтанский угольный разрез» (Калтанское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42-00109-Х-00592-250914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 (выпуск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Малиновка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«Калтанский угольный разрез» (Осинниковское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42-001101-Х-00592-250914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 (выпуск №3)</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Малиновка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«Калтанский угольный разрез» (Осинниковское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42-00111-Х-00592-250914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промливневых вод</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очистки сточных вод (осадок ОС ливневых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Малиновка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«Калтанский угольный разрез» (Осинниковское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42-00112-Х-00592-250914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Автоотвал – внешний «Приконтурный»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Малиновка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«Калтанский угольный разрез» (Осинниковское поле), 650054, г. Кемерово, Пионерский бульвар, 4А</w:t>
            </w:r>
          </w:p>
        </w:tc>
      </w:tr>
      <w:tr w:rsidR="00CC4A4F" w:rsidRPr="00DC5106" w:rsidTr="00FE1120">
        <w:trPr>
          <w:trHeight w:val="56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42-00113-Х-00592-250914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Автоотвал – внешний «Нижнетешский 1-1бис»</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Малиновка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«Калтанский угольный разрез» (Осинниковское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42-00114-Х-00592-250914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Пихтовый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Казас</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«Сибиргинский»),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42-00115-Х-00592-250914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Новый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Казас</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«Сибиргинский»),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42-00116-Х-00592-250914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Пойменный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 Чувашка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«Сибиргинский»),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42-00117-Х-00592-250914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Табаласский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 Чувашка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«Сибиргинский»),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42-00118-Х-00592-250914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Куреинский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Казас</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«Сибиргинский»),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42-00119-Х-00592-250914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Сибиргинский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Казас</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«Сибиргинский»), 652877, г. Междуреченск, ул. Юности, 6</w:t>
            </w:r>
          </w:p>
        </w:tc>
      </w:tr>
      <w:tr w:rsidR="00CC4A4F" w:rsidRPr="00DC5106" w:rsidTr="00FE1120">
        <w:trPr>
          <w:trHeight w:val="56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42-00120-Х-00592-250914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II-2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«Ольжерасский»),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42-00121-Х-00592-250914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I-3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«Ольжерасский»),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42-00122-Х-00592-250914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III-3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«Ольжерасский»),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42-00123-Х-00592-250914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III-5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«Ольжерасский»),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42-00124-Х-00592-250914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III-6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«Ольжерасский»),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42-00125-Х-00592-250914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"2-1"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«Красногорский»),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42-00126-Х-00592-250914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"Верхний"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«Красногорский»), 652877, г. Междуреченск, ул. Юности, 6</w:t>
            </w:r>
          </w:p>
        </w:tc>
      </w:tr>
      <w:tr w:rsidR="00CC4A4F" w:rsidRPr="00DC5106" w:rsidTr="00FE1120">
        <w:trPr>
          <w:trHeight w:val="562"/>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42-00127-Х-00592-250914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"Казасский"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«Красногорский»),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42-00128-Х-00592-250914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"Нижний"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«Красногорский»),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42-00129-Х-00592-250914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уч. №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«Красногорский»),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42-00130-Х-00592-250914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уч. № 4</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«Красногорский»),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42-00131-Х-00592-250914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уч. № 5</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открытой добыче угля (Разрез «Красногорский»),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42-00132-Х-00592-250914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шламовых вод</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Минеральные шламы (отходы флотации) 3160000000000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Ольжерасс</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Филиал ОАО «Южный Кузбасс» - Управление по обогащению и переработке угля (ГОФ «Томусинская») 652877, г. Междуреченск, ул. Юности,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42-00133-Х-00592-250914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Октябрьский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«СУЭК-Кузбасс» ПЕ «Разрез Майский», 652507, г. Ленинск-Кузнецкий, ул. Васильева,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42-00134-Х-00592-250914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Октябрьский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«СУЭК-Кузбасс» ПЕ «Разрез Майский», 652507, г. Ленинск-Кузнецкий, ул. Васильева,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42-00135-Х-00592-250914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«Южный»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Большая Талда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«СУЭК-Кузбасс» ПЕ «Разрез Камышанский», 652507, г. Ленинск-Кузнецкий, ул. Васильева,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42-00136-Х-00592-250914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смешанных стоков (пруд-отстойник №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Большая Талда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«СУЭК-Кузбасс» ПЕ «Разрез Камышанский», 652507, г. Ленинск-Кузнецкий, ул. Васильева,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42-00137-Х-00592-250914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Илонакопитель «Красный городок»</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Минеральные шламы (шлам процесса обогащения) 3160000000000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32607416</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Новобалахонка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«Черниговец», 652420, г. Березовский</w:t>
            </w:r>
          </w:p>
        </w:tc>
      </w:tr>
      <w:tr w:rsidR="00CC4A4F" w:rsidRPr="00DC5106" w:rsidTr="00FE1120">
        <w:trPr>
          <w:trHeight w:val="1635"/>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42-00140-Х-00592-250914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Восточный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«Разрез Томусинский», 652870, г. Междуреченск, ул. Горького, 300</w:t>
            </w:r>
          </w:p>
        </w:tc>
      </w:tr>
      <w:tr w:rsidR="00CC4A4F" w:rsidRPr="00DC5106" w:rsidTr="00FE1120">
        <w:trPr>
          <w:trHeight w:val="56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42-00141-Х-00592-2509144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Западный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«Разрез Томусинский», 652870, г. Междуреченск, ул. Горького, 300</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42-00142-Х-00592-250914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Восточный отвал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«Разрез Томусинский», 652870, г. Междуреченск, ул. Горького, 300</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42-00143-Х-00592-250914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Кийзакский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«Разрез Томусинский», 652870, г. Междуреченск, ул. Горького, 300</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42-00144-Х-00592-250914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 Отходы при добыче угля и горючих сланцев (пыль породная)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ЗАО «Разрез Распадский», 652870, г. Междуреченск, ул. Мира, 106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42-00145-Х-00592-250914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Очистные сооружения смешанных стоков на участке открытых горных работ «Апанасовский»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Алесеевка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«Бунгурский-Северный»</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42-00146-Х-00592-250914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Кыргай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им. В.И. Черемнова», 653208, Прокопьевский район, с. Большая Талда, ул. Студенческая, 1А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42-00147-Х-00592-250914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Кыргай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им. В.И. Черемнова», 653208, Прокопьевский район, с. Большая Талда, ул. Студенческая, 1А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42-00148-Х-00592-250914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Кыргай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им. В.И. Черемнова», 653208, Прокопьевский район, с. Большая Талда, ул. Студенческая, 1А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42-00149-Х-00592-250914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Северо-Восточный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Краснобродский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"Краснобродский-Южный", 652640, п. Краснобродский, ул. Краснобродская, д. 1</w:t>
            </w:r>
          </w:p>
        </w:tc>
      </w:tr>
      <w:tr w:rsidR="00CC4A4F" w:rsidRPr="00DC5106" w:rsidTr="00FE1120">
        <w:trPr>
          <w:trHeight w:val="421"/>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42-00150-Х-00592-250914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Южный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Краснобродский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"Краснобродский-Южный", 652640, п. Краснобродский, ул. Краснобродская, д.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42-00151-Х-00592-250914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смешанных стоков</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Октябрьский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«Шахтоуправление «Майское», 653222, Прокопьевский район, п. Октябрьский, пер. Школьный, 4</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42-00152-Х-00592-250914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Тайба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ЗАО «Прокопьевский угольный разрез», 653016, г. Прокопьевск, ул. Участковая, 2</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42-00153-Х-00592-250914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Тайбинка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ЗАО «Прокопьевский угольный разрез», 653016, г. Прокопьевск, ул. Участковая, 2</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42-00154-Х-00592-250914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Отстойник карьерных вод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Тайбинка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ЗАО «Прокопьевский угольный разрез», 653016, г. Прокопьевск, ул. Участковая, 2</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42-00155-Х-00592-250914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№1 р-з «Щегловский» уч. Центральный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Разведчик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«Ровер», 649000, республика Алтай, г. Горно-Алтайск, ул. Чорос-Гуркина, 29</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42-00156-Х-00592-250914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№2 р-з «Щегловский» уч. Восточный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Разведчик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«Ровер», 649000, республика Алтай, г. Горно-Алтайск, ул. Чорос-Гуркина, 29</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42-00157-Х-00592-250914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№1 «Северный» р-з  «Глушинский»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Разведчик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«Ровер», 649000, республика Алтай, г. Горно-Алтайск, ул. Чорос-Гуркина, 29</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42-00158-Х-00592-250914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№2-3 «Восточный» р-з  «Глушинский»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Разведчик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«Ровер», 649000, республика Алтай, г. Горно-Алтайск, ул. Чорос-Гуркина, 29</w:t>
            </w:r>
          </w:p>
        </w:tc>
      </w:tr>
      <w:tr w:rsidR="00CC4A4F" w:rsidRPr="00DC5106" w:rsidTr="00FE1120">
        <w:trPr>
          <w:trHeight w:val="421"/>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42-00159-Х-00592-250914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№4 «Юго-Восточный» р-з  «Глушинский»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Разведчик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«Ровер», 649000, республика Алтай, г. Горно-Алтайск, ул. Чорос-Гуркина, 29</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42-00160-Х-00592-250914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№5 «Западный» р-з  «Глушинский»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Разведчик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«Ровер», 649000, республика Алтай, г. Горно-Алтайск, ул. Чорос-Гуркина, 29</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42-00161-Х-00592-250914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№1 «Северный» р-з «Латышевский»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ш. Южная</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«Ровер», 649000, республика Алтай, г. Горно-Алтайск, ул. Чорос-Гуркина, 29</w:t>
            </w:r>
          </w:p>
        </w:tc>
      </w:tr>
      <w:tr w:rsidR="00CC4A4F" w:rsidRPr="00DC5106" w:rsidTr="00605970">
        <w:trPr>
          <w:trHeight w:val="741"/>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42-00162-Х-00592-250914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№2 «Юго-Западный» р-з «Латышевский»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ш. Южная</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«Ровер», 649000, республика Алтай, г. Горно-Алтайск, ул. Чорос-Гуркина, 29</w:t>
            </w:r>
          </w:p>
        </w:tc>
      </w:tr>
      <w:tr w:rsidR="00CC4A4F" w:rsidRPr="00DC5106" w:rsidTr="00605970">
        <w:trPr>
          <w:trHeight w:val="3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42-00163-Х-00592-250914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 №1 р-з «Щегловский»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Разведчик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«Ровер», 649000, республика Алтай, г. Горно-Алтайск, ул. Чорос-Гуркина, 29</w:t>
            </w:r>
          </w:p>
        </w:tc>
      </w:tr>
      <w:tr w:rsidR="00CC4A4F" w:rsidRPr="00DC5106" w:rsidTr="00605970">
        <w:trPr>
          <w:trHeight w:val="53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42-00164-Х-00592-250914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 №1 р-з «Глушинский»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Разведчик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«Ровер», 649000, республика Алтай, г. Горно-Алтайск, ул. Чорос-Гуркина, 29</w:t>
            </w:r>
          </w:p>
        </w:tc>
      </w:tr>
      <w:tr w:rsidR="00CC4A4F" w:rsidRPr="00DC5106" w:rsidTr="00605970">
        <w:trPr>
          <w:trHeight w:val="159"/>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42-00165-Х-00592-250914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 №2 р-з «Глушинский»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Разведчик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«Ровер», 649000, республика Алтай, г. Горно-Алтайск, ул. Чорос-Гуркина, 29</w:t>
            </w:r>
          </w:p>
        </w:tc>
      </w:tr>
      <w:tr w:rsidR="00CC4A4F" w:rsidRPr="00DC5106" w:rsidTr="00605970">
        <w:trPr>
          <w:trHeight w:val="420"/>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42-00166-Х-00592-250914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уч. Отвальный Южный 2 (Прокопьевский район)</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Малая Талда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Южный», г. Новокузнецк, ул. Щорса, 13</w:t>
            </w:r>
          </w:p>
        </w:tc>
      </w:tr>
      <w:tr w:rsidR="00CC4A4F" w:rsidRPr="00DC5106" w:rsidTr="00605970">
        <w:trPr>
          <w:trHeight w:val="458"/>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42-00167-Х-00592-250914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уч. Отвальный Южный 2 (Новокузнецкий район)</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Малая Талда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Южный», г. Новокузнецк, ул. Щорса, 13</w:t>
            </w:r>
          </w:p>
        </w:tc>
      </w:tr>
      <w:tr w:rsidR="00CC4A4F" w:rsidRPr="00DC5106" w:rsidTr="00605970">
        <w:trPr>
          <w:trHeight w:val="3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42-00168-Х-00592-250914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уч. Отвальный Южный 1 (Прокопьевский район)</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Жерново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Южный», г. Новокузнецк, ул. Щорса, 13</w:t>
            </w:r>
          </w:p>
        </w:tc>
      </w:tr>
      <w:tr w:rsidR="00CC4A4F" w:rsidRPr="00DC5106" w:rsidTr="00605970">
        <w:trPr>
          <w:trHeight w:val="816"/>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42-00169-Х-00592-250914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уч. Отвальный Южный 1 (Новокузнецкий район)</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Жерново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Южный», г. Новокузнецк, ул. Щорса, 13</w:t>
            </w:r>
          </w:p>
        </w:tc>
      </w:tr>
      <w:tr w:rsidR="00CC4A4F" w:rsidRPr="00DC5106" w:rsidTr="00605970">
        <w:trPr>
          <w:trHeight w:val="70"/>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42-00170-Х-00592-250914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Западный уч. Корчакольский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Малиновка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«Кузнецкая инвестиционно-строительная компания», 654007, г. Новокузнецк, ул. Орджоникидзе, 35, оф 1405</w:t>
            </w:r>
          </w:p>
        </w:tc>
      </w:tr>
      <w:tr w:rsidR="00CC4A4F" w:rsidRPr="00DC5106" w:rsidTr="00605970">
        <w:trPr>
          <w:trHeight w:val="1129"/>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42-00171-Х-00592-250914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Малиновка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«Кузнецкая инвестиционно-строительная компания», 654007, г. Новокузнецк, ул. Орджоникидзе, 35, оф 1405</w:t>
            </w:r>
          </w:p>
        </w:tc>
      </w:tr>
      <w:tr w:rsidR="00CC4A4F" w:rsidRPr="00DC5106" w:rsidTr="00605970">
        <w:trPr>
          <w:trHeight w:val="599"/>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42-00172-Х-00592-250914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 «Северный»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«Междуречье», 652870, г. Междуреченск, ул. Кузнецкая, 1А</w:t>
            </w:r>
          </w:p>
        </w:tc>
      </w:tr>
      <w:tr w:rsidR="00CC4A4F" w:rsidRPr="00DC5106" w:rsidTr="00605970">
        <w:trPr>
          <w:trHeight w:val="778"/>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42-00173-Х-00592-250914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 «Западный»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Мыски</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«Междуречье», 652870, г. Междуреченск, ул. Кузнецкая, 1А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42-00174-Х-00592-250914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«Малокийзакский-Новоулусинский»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 Золошлаки от сжигания углей 3130020001000,  Отходы обработки и переработки древесины (шпалы железнодорожные деревянные отработанные, не пропитанные антисептическими средствами) 1710000000000,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«Междуречье», 652870, г. Междуреченск, ул. Кузнецкая, 1А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42-00175-З-00592-250914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Отвал «Южный» с участком складирования ТБО (внутренний)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 Мусор от бытовых помещений организаций, несортированный 912004 0001004, Мусор строительный от разборки зданий 9120060101004,  Прочие твердые минеральные отходы (мусор от складских помещений) 3140000000000, Твердые коммунальные отходы (отходы (мусор) от уборки территории)  9100000000000, Отходы (осадки) при механической и биологической очистки сточных вод (осадок ОС ливневых стоков) 9430000000000,  Минеральные шламы (шлам ОС от мойки транспортных средств) 3160000000000,  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«Междуречье», 652870, г. Междуреченск, ул. Кузнецкая, 1А</w:t>
            </w:r>
          </w:p>
        </w:tc>
      </w:tr>
      <w:tr w:rsidR="00CC4A4F" w:rsidRPr="00DC5106" w:rsidTr="00605970">
        <w:trPr>
          <w:trHeight w:val="60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42-00176-Х-00592-250914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«Кельтасский»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«Междуречье», 652870, г. Междуреченск, ул. Кузнецкая, 1А</w:t>
            </w:r>
          </w:p>
        </w:tc>
      </w:tr>
      <w:tr w:rsidR="00CC4A4F" w:rsidRPr="00DC5106" w:rsidTr="00605970">
        <w:trPr>
          <w:trHeight w:val="80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42-00177-Х-00592-250914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«Северный»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«Междуречье», 652870, г. Междуреченск, ул. Кузнецкая, 1А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42-00178-Х-00592-250914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«Казасский»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Междуреченск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«Междуречье», 652870, г. Междуреченск, ул. Кузнецкая, 1А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42-00179-Х-00592-250914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Шлам минеральный от газоочистки 3160600004000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Распадный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«Распадская», 652870, г. Междуреченск, ул. Мира, 106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42-00180-З-00592-250914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для захоронения твердых отходов</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Грунт, образовавшийся при проведении землеройных работ, незагрязненный опасными веществами  3140110008995, Золошлаки от сжигания углей 3130020001000, Отходы при добыче угля и горючих сланцев (вмещающая порода) 3430000000000, Прочие твердые минеральные отходы (порода от обогащения) 3140000000000, Шлам минеральный от газоочистки 3160600004000, Отходы (осадки) при механической и биологической очистке сточных вод (ил ОС хоз-бытовых стоков)  9430000000000, Отходы (осадки) при механической и биологической очистке сточных вод (песок ОС хоз-бытовых стоков)  9430000000000, Отходы (осадки) при механической и биологической очистке сточных вод (мусор с защитных решеток очистных сооружений) 9430000000000, Отходы (осадки) при механической и биологической очистке сточных вод (осадок ОС промливневых стоков)  9430000000000, Пыль древесная от шлифовки натуральной чистой древесины 1711070011004, Прочие твердые минеральные отходы (осадок от нейтрализации электролита) 3140000000000, Минеральные шламы  шлам ОС от мойки транспортных средств) 3140000000000, Твердые коммунальные отходы (отходы (мусор) от уборки территории)  9100000000000, Прочие отходы добывающей промышленности (осадок ОС шахтных вод) 3490000000000, Мусор строительный от разборки зданий  9120060101004 </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Распадный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«Распадская», 652870, г. Междуреченск, ул. Мира, 106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42-00181-Х-00592-250914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Пруд-отстойник ОС шахтных вод</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шахтных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3272500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Распадный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«Распадская», 652870, г. Междуреченск, ул. Мира, 106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42-00182-Х-00592-250914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Хвостохранилище</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(отходы мокрого магнитного обогащения) 3450000000000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32627157</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Мундыбаш</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«Евразруда» Мундыбашский филиал, 654027, г. Новокузнецк, пр. Курако, 49А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42-00183-Х-00592-250914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Отвал вскрышных пород Малосалаирского карьера</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нерудных полезных ископаемых (вскрышная порода) 3470000000000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32602101</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Гурьевск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«Евразруда» Гурьевский филиал, 654027, г. Новокузнецк, пр. Курако, 49А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42-00184-Х-00592-250914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нерудных полезных ископаемых (вскрышная порода) 3470000000000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3260740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Улус-Мозжуха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«Кемеровский каменный карьер», 650021, г. Кемерово, ул. Предзаводская, 2</w:t>
            </w:r>
          </w:p>
        </w:tc>
      </w:tr>
      <w:tr w:rsidR="00CC4A4F" w:rsidRPr="00DC5106" w:rsidTr="0015006A">
        <w:trPr>
          <w:trHeight w:val="56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42-00185-Х-00592-250914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нерудных полезных ископаемых (вскрышная порода) 3470000000000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3260740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Мозжуха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«Карьер Мозжухинский», 650516, Кемеровский район, д. Мозжуха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42-00186-Х-00592-250914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(вмещающая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Привольный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«Шахта «Бутовская», 650902,г. Кемерово, ул. Городецкая,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42-00187-Х-00592-250914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Отстойник карьерных вод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32710000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Барзас</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«Барзасский карьер», 652431, г. Березовский, п. Барзас, ул. Центральная, 34А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42-00188-Х-00592-250914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32710000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Барзас</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«Барзасский карьер», 652431, г. Березовский, п. Барзас, ул. Центральная, 34А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42-00189-Х-00592-250914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№10</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(вскрышная порода) 3450000000000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3260210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Салаир</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ЗАО «Салаирский химический комбинат», г. Салаир, ул. Гагарина, 7</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42-00190-Х-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Каменушинского месторождения</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(вскрышная порода) 3450000000000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3260210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Салаир</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ЗАО «Салаирский химический комбинат», г. Салаир, ул. Гагарина, 7</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42-00191-Х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Хвостохранилище «Салагаевский лог»</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Минеральные шламы (шлам процесса обогащения) 3160000000000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3260210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Салаир</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ЗАО «Салаирский химический комбинат», г. Салаир, ул. Гагарина, 7</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42-00192-Х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Золоотвал №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Золошлаки от сжигания углей 3130020001000, Отходы от водоподготовки, обработки сточных вод и использования воды (шлам после ионообменных фильтров) 9400000000000, Отходы (осадки) при подготовке воды (шлам после механических фильтров) 9410000000000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Безруково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"Кузбассэнерго" (Томь-Усинская ГРЭС), 650000, г. Кемерово, пр. Кузнецкий, 30</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42-00193-Х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Золоотвал №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Инской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"Кузбассэнерго"  (Беловская ГРЭС), 650000, г. Кемерово, пр. Кузнецкий, 30</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42-00194-Х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Золоотвал №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Золошлаки от сжигания углей 3130020001000, Ионообменные смолы для водоподготовки, потерявшие потребительские свойства 5710240101005, Минеральные шламы (шлам из осветлителей) 3160000000000, Отходы от водоподготовки, обработки сточных вод и использования воды (шлам после ионообменных фильтров) 9400000000000, Фильтровочные и поглотительные отработанные массы, загрязненные опасными веществами (отработанный сульфоуголь) 3148000000000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Инской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"Кузбассэнерго"  (Беловская ГРЭС), 650000, г. Кемерово, пр. Кузнецкий, 30</w:t>
            </w:r>
          </w:p>
        </w:tc>
      </w:tr>
      <w:tr w:rsidR="00CC4A4F" w:rsidRPr="00DC5106" w:rsidTr="00605970">
        <w:trPr>
          <w:trHeight w:val="562"/>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42-00195-Х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Золоотвал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Золошлаки от сжигания углей 3130020001000, Отходы (осадки) при подготовке воды (шлам после механических фильтров) 9410000000000, Минеральные шламы (шлам после химической очистки котлов) 3160000000000, Отходы (осадки) при подготовке воды (шлам из осветлителей) 9410000000000, Ионообменные смолы для водоподготовки, потерявшие потребительские свойства 5710240101005, Отходы от водоподготовки, обработки сточных вод и использования воды (шлам после ионообменных фильтров) 9400000000000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Кемерово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"Кемеровская генерация" (Кемеровская ГРЭС), 650000, г. Кемерово, пр. Кузнецкий, 30</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42-00196-Х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Золоотвал № 1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Золошлаки от сжигания углей 3130020001000, Отходы (осадки) при подготовке воды (шлам после механических фильтров) 9410000000000, Отходы от водоподготовки, обработки сточных вод и использования воды (шлам после ионообменных фильтров)  9400000000000, Ионообменные смолы для водоподготовки, потерявшие потребит. св-ва 5710240101005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Кемерово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«Кемеровская генерация» (Кемеровская ТЭЦ), 650000, г. Кемерово, пр. Кузнецкий, 30</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42-00197-Х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Золоотвал № 2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Золошлаки от сжигания углей 3130020001000, Отходы (осадки) при подготовке воды (шлам после механических фильтров) 9410000000000, Отходы от водоподготовки, обработки сточных вод и использования воды (шлам после ионообменных фильтров) 9400000000000, Ионообменные смолы для водоподготовки, потерявшие потребит. св-ва 5710240101005 </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Кемерово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«Кемеровская генерация» (Кемеровская ТЭЦ), 650000, г. Кемерово, пр. Кузнецкий, 30</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42-00198-Х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Золоотвал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Золошлаки от сжигания углей 3130020001000, Отходы солей (карбидный ил) 5150000000000, Отходы от водоподготовки, обработки сточных вод и использования воды (отходы от водоподготовки) 9400000000000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3271500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Калтан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«Южно-Кузбасская ГРЭС», 652740, г. Калтан, ул. Комсомольская, 20</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42-00199-Х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Золоотвал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Золошлаки от сжигания углей 3130020001000, Отходы солей (карбидный ил) 5150000000000, Отходы от водоподготовки, обработки сточных вод и использования воды (отходы от водоподготовки)  9400000000000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3271500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Калтан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«Южно-Кузбасская ГРЭС», 652740, г. Калтан, ул. Комсомольская, 20</w:t>
            </w:r>
          </w:p>
        </w:tc>
      </w:tr>
      <w:tr w:rsidR="00CC4A4F" w:rsidRPr="00DC5106" w:rsidTr="00605970">
        <w:trPr>
          <w:trHeight w:val="845"/>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42-00200-Х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Золоотвал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Кемерово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«Ново-Кемеровская ТЭЦ», 650000, г. Кемерово, пр. Кузнецкий, 30</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42-00201-Х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Минеральные шламы (шлам растворения поваренной соли) 3160000000000, Минеральные шламы (шлам очистки рассола поваренной соли) 3160000000000, Отходы асбеста (асбест хризолитовый, загрязненный хлористым натрием) 3140370001000, Отходы химического происхождения (шлам растворения известкового камня) 5000000000000, Отходы химического происхождения (шлам гашения извести) 5000000000000,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Кемерово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ПО «Химпром», 650021, г. Кемерово, ул. 1-ая Стахановская, 35</w:t>
            </w:r>
          </w:p>
        </w:tc>
      </w:tr>
      <w:tr w:rsidR="00CC4A4F" w:rsidRPr="00DC5106" w:rsidTr="00605970">
        <w:trPr>
          <w:trHeight w:val="569"/>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42-00203-Х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Шлаковый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Бой шамотного кирпича 3140140101995, Металлургические шлаки, съемы и пыль (шлак металлургический) 3120000000000, Прочие твердые минеральные отходы (отработанная формовочная смесь) 3140000000000  </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32749000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Юрга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«Юргинский машзавод», г. Юрга, ул. Шоссейная, 3</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42-00204-Х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Накопитель жидких промотходов</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лакокрасочных средств (шлам лакокрасочных средств) 5550000000000, Отходы эмульсий и смесей нефтепродуктов (отходы эмульсий и эмульсионных смесей) 5440000000000, Отходы эмульсий и смесей нефтепродуктов (подтоварные воды мазутного хозяйства) 5440000000000, Отходы эмульсий и смесей нефтепродуктов (загрязненная нефтепродуктами техническая вода)  5440000000000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32640400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Новоягодное</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«Юргинский машзавод», г. Юрга, ул. Шоссейная, 3</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42-00205-Х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оксидов, гидроксидов, солей (Осадки ОС гальванических  сточных вод (после электрокоагуляции) 5100000000000, Отходы известняка и доломита (шлам от гашения извести) 3140130001000, 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32749000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Юрга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«Юргинский машзавод», г. Юрга, ул. Шоссейная, 3</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42-00206-Х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32628100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Кайчак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"Кайчакский-1", 652210, пгт. Тисуль, ул. Заречная, 56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42-00207-Х</w:t>
            </w:r>
            <w:r>
              <w:rPr>
                <w:rFonts w:ascii="Times New Roman" w:hAnsi="Times New Roman"/>
                <w:sz w:val="20"/>
                <w:szCs w:val="20"/>
              </w:rPr>
              <w:t>-00592-250914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Шламохранилище</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и нефтепродуктов (нефтешлам от зачистки резервуаров и оборудования) 5460150004030 Прочие твердые минеральные отходы (осадок от нейтрализации электролита) 3140000000000, Отходы от водоподготовки, обработки сточных вод и использования воды (шлам от водоподготовки) 9400000000000, Шлам минеральный от газоочистки (шлам газоочистки доменных печей) 3160600004000, Шлам минеральный от газоочистки (шлам газоочистки конвертеров) 3160600004000, Золошлаки от сжигания углей 3130020001000, Накипь котельная 3140500001995, Минеральные шламы (шлам процесса обогащения) 3160000000000, Прочие твердые минеральные отходы (порода от обогащения) 3140000000000, Шлам минеральный от газоочистки (шлам газоочистки вспомогательных цехов) 3160600004000, Отходы эмульсий и смесей нефтепродуктов (отходы эмульсий и эмульсионных смесей) 5440000000000, Минеральные шламы (шлам ОС от мойки транспортных средств) 3160000000000, Отходы (осадки) при механической и биологической очистке сточных вод (осадок ОС ливневых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32731000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Мокроусово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"ЕВРАЗ ЗСМК", 654043, г. Новокузнецк, шоссе Космическое, 16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42-00208-З-00592-250914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Твердые коммунальные отходы  9100000000000, Отходы из жилищ несортированные (исключая крупногабаритные) 9110010001004, Золошлаки от сжигания углей 3130020001000, Прочие твердые минеральные отходы (осадок нейтрализации электролита) 3140000000000, Абразивная пыль и порошок от шлифования черных металлов (с содержанием металла менее 50%) 3140030011004, Отходы (мусор) от уборки территорий и помещений объектов оптово-розничной торговли продовольственными товарами 9120110001005, Отходы (мусор) от уборки территорий и помещений объектов оптово-розничной торговли промышленными товарами 9120120001005, Резиновые изделия незагрязненные 5750010113005, Тормозные колодки отработанные 3515050001995, Абразивные круги отработанные, лом отработанных абразивных кругов 3140430201995, Бой кирпичной кладки при ремонте зданий и сооружений 3140140301995, Лом и отходы черных металлов 3510000000000, Отходы (мусор) от уборки территорий и помещений учебно-воспитательных учреждений 9120130001005, Остатки и огарки стальных сварочных электродов 3512160101995, Отходы (мусор) от уборки территории и помещений культурно-спортивных учреждений и зрелищных мероприятий 9120140001005, Пищевые отходы кухонь и организаций общественного питания несортированные 9120100100005, Электрические лампы накаливания отработанные и брак 9231010001995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32716000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Черепаново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"Чистый город", 652700, г. Киселевск, ул. Ленина,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42-00209-З-00592-250914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Твердые коммунальные отходы  9100000000000, Золошлаки от сжигания углей 3130020001000, Песок, загрязненный маслами (содержание масел менее 15%) 3140230301034, Электрические лампы накаливания отработанные и брак 9231010001995, Текстиль загрязненный 5820000000000, Отходы из жилищ несортированные (исключая крупногабаритные) 9110010001004, Мусор строительный 9120060001000, Древесные отходы из натуральной чистой древесины несортированные 1711200001005,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 Отходы из жилищ крупногабаритные 9110020001005, Отходы сучьев, ветвей от лесоразработок 1730010101005, Отходы упаковочного картона незагрязненные 1871020201005, Отходы упаковочной бумаги незагрязненные 1871020101005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32732000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Полысаево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"Полигон", 652560, г. Полысаево, ул. Кремлевская, 5</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42-00210-З-00592-250914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 содержанием масел менее 15%) 5490270101034, Мусор от бытовых помещений организаций несортированный (исключая крупногабаритный) 9120040001004, Твердые коммунальные отходы (отходы (мусор) от уборки территории) 9100000000000, Древесные отходы с пропиткой и покрытиями несортированные 1712200001014, Отходы (осадки) при механической и биологической очистке сточных вод (осадок из грязеотстойника) 9430000000000, Отходы лакокрасочных средств (отходы лакокрасочных материалов) 5550000000000, Прочие твёрдые минеральные отходы (осадок нейтрализации электролита) 3140000000000, Отходы из жилищ несортированные (исключая крупногабаритные) 9110010001004, Твёрдые отходы резины (отходы резинотехнических изделий) 5750010001000, Золошлаки от сжигания углей 3130020001000, Мусор строительный от разборки зданий 9120060101004, Отходы смеси затвердевших разнородных пластмасс 5710990001004, Прочие твёрдые минеральные отходы (Отходы производства шлакоблоков) 3140000000000, Прочие твёрдые минеральные отходы (Отходы (мусор) от складских помещений) 3140000000000, Пыль (или порошок) от шлифования чёрных мателлов с содержанием металла 50% и более 3515036611004, Отходы шлаковаты 3140160101004, Стеклянные отходы (Тара стеклянная, бой стекла загрязнённые) 3140080001000, Затвердевшие отходы пластмасс (отходы пластмассы) 5710000000000, Лом и отходы чёрных металлов (Тара металлическая из-под лакокрасочных материалов) 3510000000000, Разнородные отходы бумаги и картона (например, содержащие отходы фотобумаги) 1879010001004, Отходы органических растворителей, красок, лаков, клея, мастик и смол (пыль газоочистки) 5500000000000, Минеральные шламы (шлам от чистки солевых термических ванн) 3160000000000, Угольные фильтры отработанные, загрязненные минеральными маслами (содержание масла - менее 15%) 3148020201034, Прочие твёрдые минеральные от ходы (Грунт, загрязнённый нефтепродуктами) 3140000000000, Прочие твёрдые минеральные отходы (невозвратная упаковочная тара, загрязнённая опасными веществами) 3140000000000, Отходы битума, асфальта в твердой форме 5490120001004, Отходы толи 1872040201014, Отходы асбеста в кусковой форме 3140370201014, Обрезь фанеры, содержащей связующие смолы в количестве от 0,2% до 2,5% включительно 1712010101014, Прочие твердые минеральные отходы (отходы и остатки паронита) 3140000000000, Абразивная пыль и порошок от шлифования черных металлов (с содержанием металла менее 50%) 3140030011004, Отходы от уборки кладбищ, колумбариев 9120150001005, Отходы (мусор) от уборки территории и помещений культурно-спортивных учреждений и зрелищных мероприятий  9130140001005, Обрезки резины 5750010201005, Пластмассовая незагрязненная тара, потерявшая потребительские свойства 5710180013005, Абразивные круги отработанные, лом отработанных абразивных кругов 3140430201995, Отходы веревок и канатов 5810080013005, Деревянная упаковка (невозвратная тара) из натуральной древесины 1711050213005, Отходы упаковочной бумаги незагрязненные 1871020101005, Остатки и огарки стальных сварочных электродов 35121601 01995, Отходы бумаги и картона от канцелярской деятельности и делопроизводства 1871030001005, Отходы (мусор) от уборки территории и помещений учебно-воспитательных учреждений  9120130001005,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Затвердевшие отходы пластмасс (отходы пластмассы) 5710000000000, Отходы полимерных материалов (Отходы лент на основе арилолефинов (полистирола))  5700000000000, Отходы текстильного производства, производства волокон (Отходы текстильных материалов) 5800000000000, Твердые коммунальные отходы (Отходы (мусор) от уборки  территории) 9100000000000, Мусор от бытовых помещений организаций крупногабаритный 9120050001005, Отходы производства пищевых продуктов (Брак при изготовлении кондитерских изделий) 1110000000000, Скорлупа от куриных яиц 1111110011000, Технологические потери муки, мучки (сметки) 1871020201005, Отходы упаковочного картона незагрязненные 1871020201005, Затвердевшие отходы пластмасс (Мешкотара из полиамидной ткани) 5710000000000, Затвердевшие отходы пластмасс (Отходы искусственной кожи) 5720000000000, Отходы кожи 1470000000000, Пищевые отходы кухонь и оргнизаций общественного питания несортированные  9120100100005, Стеклянные отходы (Тара стеклянная, бой стекла загрязненные) 3140080001000, Отходы офисной техники (отработанные картриджи, клавиатуры, "мыши") 9200000000000, Обрезки и обрывки тканей смешанных 5810110801995, Древесные отходы из натуральной чистой древесины несортированные  1711200001005, Отходы песка, незагрязненного опасными веществами 3140230101995Стеклянный бой незагрязненный (исключая бой стекла электронно-лучевых трубок и люминесцентных ламп) 3140080201995, Отходы полимерных материалов (Обрезки пластика при изготовлении окон)  5700000000000, Отходы бетонной смеси с содержанием пыли менее 30%  3140360208995, Бой бетонных изделий, отходы бетона в кусковой форме 3140270101995, Зола древесная и соломенная  3130060011995, Тормозные колодки отработанные 3515050001995, Стружка черных металлов незагрязненная 3513200001995, Бой шамотного кирпича 3140140101995, Опилки натуральной чистой древесины  1711060101005, Стружка натуральной чистой древесины  1711060201005, Отходы горбыля, рейки из натуральной чистой древесины  1711020001005, Прочие отходы бумаги незагрязненные  1871990101005, Прочие отходы обработки и переработки древесины  171900000000, Шкурка шлифовальная отработанная 3140430301995, Отходы цемента в кусковой форме 3140550201995, Электроды графитовые, отработанные, не загрязненные опасными веществами  3140320213995, Отходы керамики в кусковой форме 3140070201995, Бой железобетонных изделий, отходы железобетона в кусковой форме  3140270201995, Обрезь гофрокартона  1871010301005, Ионообменные смолы для водоподготовки, потерявшие потребительские свойства  5710240101005, Шланги пластмассовые, потерявшие потребительские свойства 5710130013005, Отходы полипропилена в виде лома, литников 5710300101995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32749000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Юрга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МУП "Комбинат ритуальных услуг", 652050, г. Юрга, ул. Ленинградская, 30</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42-00211-З-00592-250914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Золошлаки от сжигания углей 3130020001000 , Абразивная пыль и порошок от шлифования черных металлов (с содержанием металла менее 15%) 3140030011004, Текстиль загрязненный (Списанная спецодежда) 5820000000000 , Отходы бумаги и картона (отходы упаковочных материалов загрязненные из бумаги и картона) 1870000000000, Отходы сложного комбинированного состава в виде изделий,оборудования,устройств, не вошедшие в другие пункты (Отходы офисной техники (отработанные катриджи,клавиатуры, «мыши»)) 9200000000000, Отходы (осадки) при механической и биологической отчистки сточных вод (Ил хоз-бытовых стоков) 9430000000000,  Отходы (осадки) при механической и биологической отчистке сточных вод (Мусор с защитных решеток отчистных сооружений 9430000000000, Древесные отходы из натуральной чистой древесины несортированные 1711200001005,  Стеклянный бой незагрязненный (исключая бой стекла электронно-лучевых трубок и люминесцентных ламп) 3140080201995, Отходы упаковочной бумаги незагрязненные 1871020101005, Отходы упаковочного картона незагрязненные 1871020201005, Абразивные круги отработанные, лом отработанных абразивных кругов 3140430201995, Полиэтиленовая тара поврежденная 5710290313995, Остатки и огарки стальных сварочных электродов 3512160101995, Отходы гипса в кусковой форме 3140380201995, Тормозные колодки отработанные 3515050001995, Отходы бумаги и картона от канцелярской деятельности и делопроизводства 1871030001005, Электрические лампы накаливания отработанные и брак 9331010001995, Пищевые отходы кухонь и организаций общественного питания несортированные 9120100100005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32625100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Промышленная</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"Сибпром-сервис", 652380, п. Промышленная, ул. Кооперативная, 4, оф. 33</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42-00212-Х-00592-250914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Гидроотвал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Минеральные шламы (отходы флотации) 3160000000000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32710000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Березовский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"ЦОФ "Березовская", 652421, г. Березовский, ЦОФ "Березовская"</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42-00213-Х-00592-250914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Породный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твердые минеральные отходы (порода от обогащения) 3140000000000, Прочие твердые минеральные отходы (шлам ОФ после пресс-фильтров) 3140000000000, Золошлаки от сжигания углей 313002000100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32710000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Березовский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"ЦОФ "Березовская", 652421, г. Березовский, ЦОФ "Березовская"</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42-00214-Х-00592-250914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Отвал доломитного карьера</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нерудных полезных ископаемых (вскрышная порода) 3470000000000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32627165</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Темиртау</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«Темирский доломит», Таштагольский район</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42-00215-Х-00592-250914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Каз</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"Шерегеш-Энерго", Таштагольский район, п. Шерегеш, ул. Гагарина, 2А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42-00216-Х-00592-250914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уч. Апанасовский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Алексеевский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"Бунгурский-Северный", 654102, г. Новокузнецк, ул. Ливинская, 38</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42-00217-Х-00592-250914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уч. Бунгурский 4-6"</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Рассвет</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"Бунгурский-Северный", 654102, г. Новокузнецк, ул. Ливинская, 38</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42-00219-Х-00592-250914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нерудных полезных ископаемых (вскрышная порода) 3470000000000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Известковый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"Карьер Известковый", 650536, Кемеровский район, ул. Набережная, 24</w:t>
            </w:r>
          </w:p>
        </w:tc>
      </w:tr>
      <w:tr w:rsidR="00CC4A4F" w:rsidRPr="00DC5106" w:rsidTr="0015006A">
        <w:trPr>
          <w:trHeight w:val="562"/>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42-00220-Х-00592-250914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Известковый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"Карьер Известковый", 650536, Кемеровский район, ул. Набережная, 24</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42-00221-Х-00592-250914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Внешний породный отвал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Большая Талда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ЗАО "Салек", 652700, г. Киселевск, ул. Базовая,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42-00222-Х-00592-250914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смешанных стоков</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Большая Талда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ЗАО "Салек", 652700, г. Киселевск, ул. Базовая, 6</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42-00223-Х-00592-250914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"Западный" (уч. № 3 Черемшанский)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 Прочие твердые минеральные отходы (порода от обогащения) 3140000000000, Прочие твердые минеральные отходы (шлам ОФ (после пресс-фильтров)) 3140000000000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Каракан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"Кузбасская топливная компания", 650000, г. Кемерово, ул. 50 лет Октября, 4</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42-00224-Х-00592-250914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"Южный" (уч. № 3 Черемшанский)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 Прочие твердые минеральные отходы (порода от обогащения) 3140000000000, Прочие твердые минеральные отходы (шлам ОФ (после пресс-фильтров)) 3140000000000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Соколово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"Кузбасская топливная компания", 650000, г. Кемерово, ул. 50 лет Октября, 4</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42-00225-Х-00592-250914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 1 (уч. №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 Прочие твердые минеральные отходы (порода от обогащения) 3140000000000, Прочие твердые минеральные отходы (шлам ОФ (после пресс-фильтров)) 3140000000000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Каракан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"Кузбасская топливная компания", 650000, г. Кемерово, ул. 50 лет Октября, 4</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42-00226-Х-00592-250914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"Северный" (уч. №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Майский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"Кузбасская топливная компания", 650000, г. Кемерово, ул. 50 лет Октября, 4</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42-00227-Х-00592-250914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"Южный" (уч. №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Майский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"Кузбасская топливная компания", 650000, г. Кемерово, ул. 50 лет Октября, 4</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42-00228-Х-00592-250914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смешанных стоков (основная промплощадка)</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Каракан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"Кузбасская топливная компания", 650000, г. Кемерово, ул. 50 лет Октября, 4</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42-00229-Х-00592-250914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(уч. № 3)</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Тыхта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"Кузбасская топливная компания", 650000, г. Кемерово, ул. 50 лет Октября, 4</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42-00230-Х-00592-250914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(уч. №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Каракан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"Кузбасская топливная компания", 650000, г. Кемерово, ул. 50 лет Октября, 4</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42-00231-Х-00592-250914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ОС карьерных вод (уч. №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Майский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"Кузбасская топливная компания", 650000, г. Кемерово, ул. 50 лет Октября, 4</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42-00232-З-00592-250914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менее 50%) 3140030011004, Золошлаки от сжигания углей 3130020001000, Лампы электрические и электронные отработанные и брак 9231000001000, Лом и отходы черных металлов (Тара металлическая из-под лакокрасочных материалов) 3510000000000, Металлургические шлаки, съемы и пыль (Шлак ваграночный) 3120000000000, Мусор от бытовых помещений организаций несортированный (исключая крупногабаритный) 9120040001004, Мусор строительный от разборки зданий 9120060101004, Обтирочный материал, загрязненный маслами (содержание масел менее 15%) 5490270101034, Обувь кожаная рабочая, потерявшая потребительские свойства 1470060113004, Отходы (осадки) из выгребных ям и хозяйственно-бытовые стоки (Осадок из выгребных ям) 9510000000000, Отходы (осадки) при механической и биологической очистке сточных вод (Избыточный активный ил) 9430000000000, Отходы (осадки) при механической и биологической очистке сточных вод (Ил хоз-бытовых стоков) 9430000000000, Отходы (осадки) при механической и биологической очистке сточных вод (Мусор с защитных решеток очистных сооружений) 9430000000000, Отходы (осадки) при механической и биологической очистке сточных вод (Песок ОС хоз-бытовых стоков) 9430000000000, Отходы асфальтобетона и/или асфальтобетонной смеси в кусковой форме 3140350201004, Отходы затвердевшего поливинилхлорида и пенопласта на его базе 5710160001004, Отходы из жилищ несортированные (исключая крупногабаритные) 9110010001004, Отходы пленкосинтетического картона 5710090101004, Отходы полимерных материалов (Тара полиэтиленовая загрязненная) 5700000000000, Отходы рубероида 1872040101014, Отходы сложного комбинированного состава в виде изделий, оборудования, устройств не вошедших в другие пункты (Отходы офисной техники (отработанные картриджи, клавиатуры, «мыши»)) 9200000000000, Отходы смеси затвердевших разнородных пластмасс5710990001004 , Отходы стеклолакоткани 5710320101004, Отходы шлаковаты 3140160101004, Прочие твердые минеральные отходы (Отходы (мусор) от складских помещений) 3140000000000, Прочие твердые минеральные отходы (Отходы и остатки паронита) 3140000000000, Прочие твердые минеральные отходы (Отходы от чистки котлов) 3140000000000, Прочие твердые минеральные отходы (Производственный мусор) 3140000000000, Пыль древесная от шлифования натуральной чистой древесины 1711070011004, Пыль черных металлов незагрязненная 3513160011004, Сальниковая набивка асбесто-графитовая, промасленная (содержание масла менее 15%) 5490300301034, Твердые коммунальные отходы (Отходы (мусор) от уборки территории) 9100000000000,  Твердые коммунальные отходы (Отходы (мусор) от уборки улично-дорожной сети) 9100000000000, Текстиль загрязненный (Списанная спецодежда) 5820000000000, Шины пневматические отработанные 5750020013004, Абразивные круги отработанные, лом абразивных кругов 3140430201995 , Бой бетонных изделий, отходы бетона в кусковой форме 3140270101995, Бой строительного кирпича 3140140401995, Бой шамотного кирпича 3140140101995, Ботва от корнеплодов, другие подобные растительные остатки при выращивании овощей, загрязненные землей 1112020001995, Грунт образовавшийся при проведении землеройных работ, незагрязненный опасными веществами 3140110008995, Деревянная упаковка (невозвратная тара) из натуральной древесины 1711050213005, Древесные отходы из натуральной чистой древесины несортированные 1711200001005, Золошлаки от сжигания углей 3130020001000, Лом медных сплавов несортированный 3541010101995, Лом черных металлов несортированный 3513010001995, Мусор с защитных решеток при водозаборе 9490010001005, Мусор с защитных решеток электростанций 9490020001005, Обрезки резины 5750010201005 , Опилки натуральной чистой древесины 1711060101005, Остатки и огарки стальных сварочных электродов 3512160101995, Отходы (мусор) от уборки территории и помещений культурно-спортивных учреждений и зрелищных мероприятий 9120140001005,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товарами9120120001005 , Отходы (мусор) от уборки территории и помещений учебно-воспитательных учреждений 9120130001005 , Отходы (осадки) при механической и биологической очистке сточных вод (Ил хоз-бытовых стоков) 9430000000000, Отходы (осадки) при механической и биологической очистке сточных вод (Мусор с защитных решеток очистных сооружений) 9430000000000, Отходы (осадки) при механической и биологической очистке сточных вод (Песок ОС хоз-бытовых стоков) 9430000000000, Отходы бумаги и картона от канцелярской деятельности и делопроизводства 1871030001005, Отходы затвердевших полиамидов 5710110001005, Отходы керамики в кусковой форме 3140070201995, Отходы огнеупорного мертеля 3140140501995, Отходы от уборки территории кладбищ, колумбариев 9120150001005, Отходы песка, незагрязненного опасными веществами 3140230101995, Отходы полиэтилена в виде пленки 5710290201995, Отходы сложного комбинированного состава в виде изделий, оборудования, устройств, не вошедших в другие пункты (Отходы офисной техники (отработанные картриджи, клавиатуры, «мыши»)) 9200000000000, Отходы стекловолокна3140050001995 , Отходы сучьев, ветвей от лесоразработок 1730010101005, Отходы убоя животных и птиц 1320000000000, Отходы упаковочного картона незагрязненные 1871020201005, Отходы упаковочной бумаги незагрязненные 1871020101005, Отходы формовочных масс (термореактивной пластмассы) затвердевшие 5710070001005, Очистки овощного сырья    1113030001995, Пищевые отходы кухонь и организаций общественного питания несортированные 9120100100005, Прочие твердые минеральные отходы (Осадок нейтрализации электролита) 3140000000000, Резиновые изделия незагрязненные, потерявшие потребительские свойства 5750010113005, Свечи зажигания автомобильные отработанные 3510010101995, Стеклянный бой незагрязненный (исключая бой стекла электронно-лучевых трубок и люминесцентных ламп) 3140080201995, Стружка натуральной чистой древесины 1711060201005, Стружка черных металлов незагрязненная 3513200001995, Твердые коммунальные отходы (Отходы (мусор) от уборки территории) 9100000000000, Тормозные колодки отработанные 3515050001995, Цеолит отработанный при осушке воздуха и газов 3147030101995, Электрические лампы накаливания отработанные и брак. 9231010001995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32707000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Белово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"Белсах", 652600, г. Белово, ул. Кузбасская,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42-00233-Х-00592-250914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"Северный"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Большая Талда Прокопьевского района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«СУЭК-Кузбасс» ПЕ «Разрез Камышанский», 652507, г. Ленинск-Кузнецкий, ул. Васильева,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42-00234-Х-00592-250914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ливневых и талых вод №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Большая Талда Прокопьевского района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«СУЭК-Кузбасс» ПЕ «Разрез Камышанский», 652507, г. Ленинск-Кузнецкий, ул. Васильева,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42-00235-Х-00592-250914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ливневых и талых вод №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Большая Талда Прокопьевского района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«СУЭК-Кузбасс» ПЕ «Разрез Камышанский», 652507, г. Ленинск-Кузнецкий, ул. Васильева,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42-00236-Х-00592-250914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Малая Талда Прокопьевского района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«СУЭК-Кузбасс» ПЕ «Разрез Заречный», 652507, г. Ленинск-Кузнецкий, ул. Васильева, 1</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42-00237-Х-00592-250914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ливневых вод основной промплощадки</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очистки сточных вод (осадок ОС ливневых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Большая Талда Прокопьевский район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«Талдинский угольный разрез» (Талдинское поле) 650054, г. Кемерово, Пионерский бульвар, 4А</w:t>
            </w:r>
          </w:p>
        </w:tc>
      </w:tr>
      <w:tr w:rsidR="00CC4A4F" w:rsidRPr="00DC5106" w:rsidTr="00605970">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42-00238-Х-00592-250914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 (выпуск №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Жерново Новокузнецкого района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«Талдинский угольный разрез» (Талдинское поле) 650054, г. Кемерово, Пионерский бульвар, 4А</w:t>
            </w:r>
          </w:p>
        </w:tc>
      </w:tr>
      <w:tr w:rsidR="00CC4A4F" w:rsidRPr="00DC5106" w:rsidTr="00605970">
        <w:trPr>
          <w:trHeight w:val="552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42-00239-З-00592-250914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Твердые коммунальные отходы  9100000000000, Золошлаки от сжигания углей 3130020001000, Отходы из жилищ несортированные (исключая крупногабаритные) 9110010001004, Отходы (мусор) от уборки территории и помещений объектов оптово-розничной торговли продовольственными товарами 9120110001005 ,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 Пищевые отходы кухонь и организаций общественного питания несортированные 9120100100005, Отходы (мусор) от уборки территории и помещений культурно-спортивных учреждений и зрелищных мероприятий 9120140001005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Краснобродский</w:t>
            </w:r>
          </w:p>
          <w:p w:rsidR="00CC4A4F" w:rsidRPr="00DC5106" w:rsidRDefault="00CC4A4F" w:rsidP="00EE00F5">
            <w:pPr>
              <w:rPr>
                <w:rFonts w:ascii="Times New Roman" w:hAnsi="Times New Roman"/>
                <w:sz w:val="20"/>
                <w:szCs w:val="20"/>
              </w:rPr>
            </w:pP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МУП «Управление единого заказчика Краснобродского городского округа», Кемеровская область, пгт. Краснобродский, 29</w:t>
            </w:r>
          </w:p>
        </w:tc>
      </w:tr>
      <w:tr w:rsidR="00CC4A4F" w:rsidRPr="00DC5106" w:rsidTr="00605970">
        <w:trPr>
          <w:trHeight w:val="615"/>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42-00240-Х-00592-250914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Отвал почвенно-растительного грунта</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Грунт, образовавшийся при проведении землеройных работ, не загрязненный опасными веществами 3140110008995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32607400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Ишаново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«Мазуровский кирпичный завод», г. Кемерово, ул. Грузовая, 23</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42-00241-Х-00592-250914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 уч. Бунгурский 4-6"</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Рассвет</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"Бунгурский-Северный", 654102, г. Новокузнецк, ул. Ливинская, 38</w:t>
            </w:r>
          </w:p>
        </w:tc>
      </w:tr>
      <w:tr w:rsidR="00CC4A4F" w:rsidRPr="00DC5106" w:rsidTr="00605970">
        <w:trPr>
          <w:trHeight w:val="845"/>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42-00242-Х-00592-250914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 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Разведчик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«Северный Кузбасс», 652427, г. Березовский, ул. Матросова, 1</w:t>
            </w:r>
          </w:p>
        </w:tc>
      </w:tr>
      <w:tr w:rsidR="00CC4A4F" w:rsidRPr="00DC5106" w:rsidTr="00605970">
        <w:trPr>
          <w:trHeight w:val="844"/>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42-00243-Х-00592-250914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Пруд-отстойник ОС шахтных вод</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32710000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Березовский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«Северный Кузбасс», 652427, г. Березовский, ул. Матросова, 1</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42-00244-Х-00592-250914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Отвал отходов обогащения и вмещающей породы</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твердые минеральные отходы (порода от обогащения) 3140000000000, Минеральные шламы (шлам процесса обогащения) 3160000000000, Отходы при добыче угля и горючих сланцев (вмещающая порода) 3430000000000, 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32710000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Березовский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«Северный Кузбасс», 652427, г. Березовский, ул. Матросова, 1</w:t>
            </w:r>
          </w:p>
        </w:tc>
      </w:tr>
      <w:tr w:rsidR="00CC4A4F" w:rsidRPr="00DC5106" w:rsidTr="00605970">
        <w:trPr>
          <w:trHeight w:val="577"/>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42-00245-Х-00592-250914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Шанда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разрез «Шестаки» 652780, Кемеровская область, г. Гурьевск</w:t>
            </w:r>
          </w:p>
        </w:tc>
      </w:tr>
      <w:tr w:rsidR="00CC4A4F" w:rsidRPr="00DC5106" w:rsidTr="00605970">
        <w:trPr>
          <w:trHeight w:val="447"/>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42-00246-Х-00592-250914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породный отвал №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Шанда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разрез «Шестаки» 652780, Кемеровская область, г. Гурьевск</w:t>
            </w:r>
          </w:p>
        </w:tc>
      </w:tr>
      <w:tr w:rsidR="00CC4A4F" w:rsidRPr="00DC5106" w:rsidTr="00605970">
        <w:trPr>
          <w:trHeight w:val="460"/>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42-00247-Х-00592-250914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Пруд-отстойник ОС карьерных вод № 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Шанда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разрез «Шестаки» 652780, Кемеровская область, г. Гурьевск</w:t>
            </w:r>
          </w:p>
        </w:tc>
      </w:tr>
      <w:tr w:rsidR="00CC4A4F" w:rsidRPr="00DC5106" w:rsidTr="00605970">
        <w:trPr>
          <w:trHeight w:val="61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42-00248-Х-00592-250914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Пруд-отстойник ОС карьерных вод № 2</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(осадок ОС карьерных вод) 3490000000000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Шанда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разрез «Шестаки» 652780, Кемеровская область, г. Гурьевск</w:t>
            </w:r>
          </w:p>
        </w:tc>
      </w:tr>
      <w:tr w:rsidR="00CC4A4F" w:rsidRPr="00DC5106" w:rsidTr="00605970">
        <w:trPr>
          <w:trHeight w:val="562"/>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42-00249-Х-00592-250914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Лагуна № 2 на Площадке Откорм-1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Навоз от свиней свежий 1310040203013        </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Школьный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«Боровково», г. Новокузнецк, ул. Малоэтажная, 9</w:t>
            </w:r>
          </w:p>
        </w:tc>
      </w:tr>
      <w:tr w:rsidR="00CC4A4F" w:rsidRPr="00DC5106" w:rsidTr="00605970">
        <w:trPr>
          <w:trHeight w:val="278"/>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42-00250-Х-00592-250914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Лагуна № 1 на Площадке Откорм-1</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Навоз от свиней свежий 1310040203013        </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Школьный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«Боровково», г. Новокузнецк, ул. Малоэтажная, 9</w:t>
            </w:r>
          </w:p>
        </w:tc>
      </w:tr>
      <w:tr w:rsidR="00CC4A4F" w:rsidRPr="00DC5106" w:rsidTr="00605970">
        <w:trPr>
          <w:trHeight w:val="420"/>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42-00251-Х-00592-250914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Лагуна № 1 на Площадке Репродуктор</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Навоз от свиней свежий 1310040203013        </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Школьный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«Боровково», г. Новокузнецк, ул. Малоэтажная, 9</w:t>
            </w:r>
          </w:p>
        </w:tc>
      </w:tr>
      <w:tr w:rsidR="00CC4A4F" w:rsidRPr="00DC5106" w:rsidTr="00605970">
        <w:trPr>
          <w:trHeight w:val="290"/>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42-00252-Х-00592-250914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Лагуна № 2 на Площадке Репродуктор</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Навоз от свиней свежий 1310040203013        </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Школьный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«Боровково», г. Новокузнецк, ул. Малоэтажная, 9</w:t>
            </w:r>
          </w:p>
        </w:tc>
      </w:tr>
      <w:tr w:rsidR="00CC4A4F" w:rsidRPr="00DC5106" w:rsidTr="00605970">
        <w:trPr>
          <w:trHeight w:val="727"/>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42-00253-Х-00592-250914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отвал «Южный»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Каракан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Пермяковский», Беловский район, с. Каракан</w:t>
            </w:r>
          </w:p>
        </w:tc>
      </w:tr>
      <w:tr w:rsidR="00CC4A4F" w:rsidRPr="00DC5106" w:rsidTr="00605970">
        <w:trPr>
          <w:trHeight w:val="657"/>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42-00254-Х-00592-250914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отвал «Северный»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 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Каракан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Пермяковский», Беловский район, с. Каракан</w:t>
            </w:r>
          </w:p>
        </w:tc>
      </w:tr>
      <w:tr w:rsidR="00CC4A4F" w:rsidRPr="00DC5106" w:rsidTr="00605970">
        <w:trPr>
          <w:trHeight w:val="729"/>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42-00255-Х-00592-250914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32601000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Каракан</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«Разрез Пермяковский», Беловский район, с. Каракан</w:t>
            </w:r>
          </w:p>
        </w:tc>
      </w:tr>
      <w:tr w:rsidR="00CC4A4F" w:rsidRPr="00DC5106" w:rsidTr="00605970">
        <w:trPr>
          <w:trHeight w:val="859"/>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42-00257-Х-00592-250914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Хвостохранилище № 3</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(шлам серогазоочистки) 3450000000000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32731000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Елань</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«Евразруда» Абагурский филиал, г. Новокузнецк, ш. Кондомское, 39</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42-00258-Х-00592-250914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Породный отвал №4</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32628000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Белогорск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"РУСАЛ Ачинский глиноземный комбинат» Кия-Шалтырский нефелиновый рудник, 652150,Красноярский край,  г. Ачинск, Южная Промзона, квартал XII, строение 1</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42-00259-Х-00592-250914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Породный отвал №5</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32628000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Белогорск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"РУСАЛ Ачинский глиноземный комбинат» Кия-Шалтырский нефелиновый рудник, 652150,Красноярский край,  г. Ачинск, Южная Промзона, квартал XII, строение 1</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42-00260-Х-00592-250914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Породный отвал №7</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32628000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Белогорск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"РУСАЛ Ачинский глиноземный комбинат» Кия-Шалтырский нефелиновый рудник, 652150,Красноярский край,  г. Ачинск, Южная Промзона, квартал XII, строение 1</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42-00261-Х-00592-250914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автоотвал участка по добыче базальта</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нерудных полезных ископаемых (вскрышная порода)  3470000000000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Кыргай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«Талдинский угольный разрез» (Таежное поле), 650054, Кемеровская область, Пионерский бульвар, 4а</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42-00262-Х-00592-250914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автоотвал «Казаченковский»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32622000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с. Большая Талда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«Талдинский угольный разрез» (Таежное поле), 650054, Кемеровская область, Пионерский бульвар, 4а</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42-00263-Х-00592-250914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автоотвал Засыпка р.Тагарыш</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Жерново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«Талдинский угольный разрез» (Талдинское поле), 650054, Кемеровская область, Пионерский бульвар, 4а</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42-00264-Х-00592-250914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Внешний автоотвал «Западный»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Жерново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«Талдинский угольный разрез» (Талдинское поле), 650054, Кемеровская область, Пионерский бульвар, 4а</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42-00265-Х-00592-250914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Отстойник карьерных вод выпуска №6</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ОС смешанных стоков) 9430000000000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 Жерново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«Талдинский угольный разрез» (Талдинское поле), 650054, Кемеровская область, Пионерский бульвар, 4а</w:t>
            </w:r>
          </w:p>
        </w:tc>
      </w:tr>
      <w:tr w:rsidR="00CC4A4F" w:rsidRPr="00DC5106" w:rsidTr="0015006A">
        <w:trPr>
          <w:trHeight w:val="846"/>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42-00266-Х-00592-250914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Южный железнодорожный отвал (внешний)</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Краснобродский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(Краснобродское поле), 650054, Кемеровская область, Пионерский бульвар, 4а</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42-00267-Х-00592-250914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Южный автмольный отвал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32751000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пгт. Краснобродский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«Краснобродский угольный разрез» (Краснобродское поле), 650054, Кемеровская область, Пионерский бульвар, 4а</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42-00268-Х-00592-250914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Автоотвал-внешний «Центральный»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Малиновка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«Калтанский угольный разрез» Осинниковское поле, 650054, Кемеровская область, Пионерский бульвар, 4а</w:t>
            </w:r>
          </w:p>
        </w:tc>
      </w:tr>
      <w:tr w:rsidR="00CC4A4F" w:rsidRPr="00DC5106" w:rsidTr="00EA03A5">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42-00269-З-00592-250914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Автоотвал-внутренний  «Малиновский»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Отходы при добыче угля и горючих сланцев (вскрышная порода) 3430000000000, 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32619000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 Малиновка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"Угольная компания «Кузбассразрезуголь» филиал «Калтанский угольный разрез» Осинниковское поле, 650054, Кемеровская область, Пионерский бульвар, 4а</w:t>
            </w:r>
          </w:p>
        </w:tc>
      </w:tr>
      <w:tr w:rsidR="00CC4A4F" w:rsidRPr="00DC5106" w:rsidTr="00605970">
        <w:trPr>
          <w:trHeight w:val="845"/>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42-00270-Х-00592-250914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«Спецавтохозяйство»</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Твердые коммунальные отходы (мусор) от уборки территории) 9100000000000, Отходы (осадки) от механической и биологической очистки сточных вод(мусор с защитных решеток очистных сооружений) 9430000000000, Абразивна пыль и порошок от шлифования черных металлов (с содержанием металла менее 50%) 3140030011004, Пыль (мука) резиновая 5750010511004, Текстиль загрязненный (списанная спецодежда) 580000000000, Стеклянные отходы (мокрый ампульный стеклобой) 3140080001000, Отходы (осадки) от механической и биологической очистки сточных вод (осадок ОС смешанных стоков) 9430000000000, Отходы упаковочных материалов незагрязненные из бумаги и картона 1871020001000, Обувь кожаная рабочая, потерявшая потребительские свойства 1470060113004, Отходы сложного комбинированного состава в виде изделий, оборудования, устройств, не вошедшие в другие пункты 9200000000000, Золошлаки от сжигания углей 3130020001000, Разнородные отходы бумаги и картона (например содержащие отходы фотобумаги) 1879010001004,  Древесные отходы из натуральной чистой древесины 1711200001005, Пищевые отходы кухонь и организаций общественного питания несортированные 9120100100005,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культурно-спортивных учреждений и зрелищных мероприятий 9120140001005, Отходы (муор) от уборки территории и помещений учебно-воспитательных учреждений 9120130001005, Отходы (мусор) от уборки территории и помещений объектов оптово-розничной торговли продовольственными товарами 9120110001005, Отходы бумаги и картона от канцелярской деятельности и делопроизводства 1871030001005, Затвердевшие отходы пластмасс 5710000000000, Электрические лампы накапливание отработанные и брак 9231010001995.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32719000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г.Ленинск-Кузнецкий</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«Спецавтохозяйство» 652500, Кемеровская область, г. Ленинск-Кузнецкий, ул. Земцова, 6</w:t>
            </w:r>
          </w:p>
        </w:tc>
      </w:tr>
      <w:tr w:rsidR="00CC4A4F" w:rsidRPr="00DC5106" w:rsidTr="00605970">
        <w:trPr>
          <w:trHeight w:val="70"/>
        </w:trPr>
        <w:tc>
          <w:tcPr>
            <w:tcW w:w="5000" w:type="pct"/>
            <w:gridSpan w:val="8"/>
          </w:tcPr>
          <w:p w:rsidR="00CC4A4F" w:rsidRPr="00520E14" w:rsidRDefault="00CC4A4F" w:rsidP="00EE00F5">
            <w:pPr>
              <w:spacing w:after="0" w:line="240" w:lineRule="auto"/>
              <w:jc w:val="center"/>
              <w:rPr>
                <w:rFonts w:ascii="Times New Roman" w:hAnsi="Times New Roman"/>
                <w:sz w:val="20"/>
                <w:szCs w:val="20"/>
              </w:rPr>
            </w:pPr>
            <w:r>
              <w:rPr>
                <w:rFonts w:ascii="Times New Roman" w:hAnsi="Times New Roman"/>
                <w:sz w:val="20"/>
                <w:szCs w:val="20"/>
              </w:rPr>
              <w:t>Кировская область</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43-00022</w:t>
            </w:r>
            <w:r>
              <w:rPr>
                <w:rFonts w:ascii="Times New Roman" w:hAnsi="Times New Roman"/>
                <w:sz w:val="20"/>
                <w:szCs w:val="20"/>
              </w:rPr>
              <w:t>-З-00592-250914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Полигон ТБО п. Перекоп</w:t>
            </w:r>
          </w:p>
        </w:tc>
        <w:tc>
          <w:tcPr>
            <w:tcW w:w="461" w:type="pct"/>
          </w:tcPr>
          <w:p w:rsidR="00CC4A4F" w:rsidRPr="00605970" w:rsidRDefault="00CC4A4F" w:rsidP="0015006A">
            <w:pPr>
              <w:spacing w:after="0" w:line="240" w:lineRule="auto"/>
              <w:rPr>
                <w:rFonts w:ascii="Times New Roman" w:hAnsi="Times New Roman"/>
                <w:sz w:val="20"/>
                <w:szCs w:val="20"/>
              </w:rPr>
            </w:pPr>
            <w:r w:rsidRPr="00605970">
              <w:rPr>
                <w:rFonts w:ascii="Times New Roman" w:hAnsi="Times New Roman"/>
                <w:sz w:val="20"/>
                <w:szCs w:val="20"/>
              </w:rPr>
              <w:t>Захоронение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ind w:left="73" w:hanging="73"/>
              <w:rPr>
                <w:rFonts w:ascii="Times New Roman" w:hAnsi="Times New Roman"/>
                <w:sz w:val="20"/>
                <w:szCs w:val="20"/>
              </w:rPr>
            </w:pPr>
            <w:r w:rsidRPr="00605970">
              <w:rPr>
                <w:rFonts w:ascii="Times New Roman" w:hAnsi="Times New Roman"/>
                <w:sz w:val="20"/>
                <w:szCs w:val="20"/>
              </w:rPr>
              <w:t>18720000000000 Отходы бумаги и картона с пропиткой и покрытиями, 3130060011995 зола древесная и соломенная, 3140030011004 Абразивная пыль и порошок от шлифования черных металлов (с содержанием пыли менее 50 %), бой строительного кирпича - 3140140401995; 3140160001000 Отходы минерального волокна, 3140170001995 Отходы активированного угля, незагрязненного опасными веществами, бой железобетонных изделий, отходы железобетона в кусковой форме - 3140270201995; 3140320001000 Отходы графита, абразивные круги отработанные, лом отработанных абразивных кругов - 3140430201995; шлак сварочный- 3140480001994; остатки и огарки стальных сварочных электродов - 3512160101995;3515050001995 тормозные колодки отработанные, 5490120001004 отходы битума, асфальта в твердой форме, шнуры синтетические, потерявшие потребительские свойства – 5710050013005, шланги пластмассовые, потерявшие потребительские свойства - 5710130013005; 5710160001004 отходы затвердевшего поливинилхлорида и пенопласта на его базе, 5710320101004 отходы стеклолакоткани, отходы затвердевших этролов (пластмасс на основе эфиров целлюлозы) - 5710350001005; отходы целлулоида -5710370001005; 5710390001005 отходы полиэтилентерефталата (в том числе пленки на его базе), 5710990001004 отходы смеси затвердевших разнородных пластмасс,  резиноасбестовые отходы (в том числе изделия отработанные и брак) - 5750030001004; отходы полиакрилового волокна и нитей  - 5810030001995; отходы целлюлозного волокна - 5810040001995; отходы смешанного волокна - 5810070001005; 5810080013005 отходы веревок и канатов, обрезки и обрывки тканей из полиамидного волокна - 5810110101995; 5810110201995 обрезки и обрывки тканей из полиэфирного волокна, 5810110501995 обрезки и обрывки тканей шерстяных, 5810110601995 обрезки и обрывки тканей льняных, 5810110701995 обрезки и обрывки тканей хлопчатобумажных, обрезки и обрывки тканей смешанных  - 5810110801995, 9110010001004 отходы из жилищ несортированные (исключая крупногабаритные), 9120040001004 мусор от бытовых помещений организаций несортированный (исключая крупногабаритный), 9120060101004 мусор строительный от разборки зданий, отходы (мусор) от уборки территории и помещений объектов оптово-розничной торговли продовольственными товарами - 9120110001005; отходы (мусор) от уборки территории и помещений объектов оптово-розничной торговли промышленными товарами - 9120120001005; отходы (мусор) от уборки территории и помещений учебно-воспитательных учреждений -9120130001005; отходы (мусор) от уборки территории и помещений культурно-спортивных учреждений и зрелищных мероприятий -9120140001005; 9900000000000 прочие коммунальные отходы, керамические изделия, потерявшие потребительские свойства - 3140070301995; стеклянный бой незагрязненный (исключая бой стекла электроннолучевых трубок и люминесцентных ламп) - 3140080201995; бой шамотного кирпича - 3140140101995; отходы гипса в кусковой форме (отходы гипса) - 3140380201995; шкурка шлифованная отработанная - 3140430301995; отходы цемента в кусковой форме - 3140550201995; отходы твердого полистирола, полистирольной пены или пленки (отходы полистирола) - 5710080001005; отходы затвердевших полиамидов - 5710110001005; отходы затвердевших полиакрилатов, поликарбонатов, органического стекла - 5710170001005; пластмассовая незагрязненная тара, потерявшая потребительские свойства - 5710180013005; полиэтиленовая тара, поврежденная - 5710290313995; отходы полипропилена в виде лома, литников - 5710300101995; отходы полипропилена в виде пленки - 5710300201995; отходы затвердевшего компаунда - 5710170001005; отходы целлофана – 5710380001005; 9110020001005</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33218000000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г. Кирово-Чепецк, п. Перекоп</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МУП "Коммунальное хозяйство города Кирово-Чепецка". 613040, Кировская область, г. Кирово-Чепецк, ул. Заводская, д. 6</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43-00023</w:t>
            </w:r>
            <w:r>
              <w:rPr>
                <w:rFonts w:ascii="Times New Roman" w:hAnsi="Times New Roman"/>
                <w:sz w:val="20"/>
                <w:szCs w:val="20"/>
              </w:rPr>
              <w:t>-З-00592-250914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Полигон ТБО г. Вятские Поляны</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Захоронение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Отходы из жилищ несортированнные 9110010001004; Мусор от бытовых помещений организаций несортированный 9120040001004; Мусор строительный от разборки зданий 9120060101004</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33404000000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г. Вятские Поляны</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ООО "Экотех", 612960, Кировская область, г. Вятские Поляны, ул. Азина, 58</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43-00024</w:t>
            </w:r>
            <w:r>
              <w:rPr>
                <w:rFonts w:ascii="Times New Roman" w:hAnsi="Times New Roman"/>
                <w:sz w:val="20"/>
                <w:szCs w:val="20"/>
              </w:rPr>
              <w:t>-З-00592-250914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Полигон твердых бытовых отходов</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Захоронение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9110010001004 Отходы из жилищ несортированные (исключая крупногабаритные)</w:t>
            </w:r>
            <w:r w:rsidRPr="00605970">
              <w:rPr>
                <w:rFonts w:ascii="Times New Roman" w:hAnsi="Times New Roman"/>
                <w:sz w:val="20"/>
                <w:szCs w:val="20"/>
              </w:rPr>
              <w:br/>
              <w:t>9120040001004 Мусор от бытовых помещений организаций несортированный (исключая крупногабаритный)</w:t>
            </w:r>
            <w:r w:rsidRPr="00605970">
              <w:rPr>
                <w:rFonts w:ascii="Times New Roman" w:hAnsi="Times New Roman"/>
                <w:sz w:val="20"/>
                <w:szCs w:val="20"/>
              </w:rPr>
              <w:br/>
              <w:t>9120060101004 Мусор строительный от разборки зданий</w:t>
            </w:r>
            <w:r w:rsidRPr="00605970">
              <w:rPr>
                <w:rFonts w:ascii="Times New Roman" w:hAnsi="Times New Roman"/>
                <w:sz w:val="20"/>
                <w:szCs w:val="20"/>
              </w:rPr>
              <w:br/>
              <w:t>1470060113004 Обувь кожаная рабочая, потерявшая потребительские свойства</w:t>
            </w:r>
            <w:r w:rsidRPr="00605970">
              <w:rPr>
                <w:rFonts w:ascii="Times New Roman" w:hAnsi="Times New Roman"/>
                <w:sz w:val="20"/>
                <w:szCs w:val="20"/>
              </w:rPr>
              <w:br/>
              <w:t>1711010101004 Отходы коры</w:t>
            </w:r>
            <w:r w:rsidRPr="00605970">
              <w:rPr>
                <w:rFonts w:ascii="Times New Roman" w:hAnsi="Times New Roman"/>
                <w:sz w:val="20"/>
                <w:szCs w:val="20"/>
              </w:rPr>
              <w:br/>
              <w:t>1711010201004 Кора с примесью земли</w:t>
            </w:r>
            <w:r w:rsidRPr="00605970">
              <w:rPr>
                <w:rFonts w:ascii="Times New Roman" w:hAnsi="Times New Roman"/>
                <w:sz w:val="20"/>
                <w:szCs w:val="20"/>
              </w:rPr>
              <w:br/>
              <w:t>1712050001004 Отходы древесных строительных лесоматериалов, в том числе от сноса и разборки строений</w:t>
            </w:r>
            <w:r w:rsidRPr="00605970">
              <w:rPr>
                <w:rFonts w:ascii="Times New Roman" w:hAnsi="Times New Roman"/>
                <w:sz w:val="20"/>
                <w:szCs w:val="20"/>
              </w:rPr>
              <w:br/>
              <w:t>1719010101004 Опилки разнородной древесины (например, содержащей опилки древесно-стружечных и/или древесно-волокнистых плит)</w:t>
            </w:r>
            <w:r w:rsidRPr="00605970">
              <w:rPr>
                <w:rFonts w:ascii="Times New Roman" w:hAnsi="Times New Roman"/>
                <w:sz w:val="20"/>
                <w:szCs w:val="20"/>
              </w:rPr>
              <w:br/>
              <w:t>1719010201004 Стружка разнородной древесины (например, содержащая стружку древесно-стружечных и/или древесно-волокнистых плит)</w:t>
            </w:r>
            <w:r w:rsidRPr="00605970">
              <w:rPr>
                <w:rFonts w:ascii="Times New Roman" w:hAnsi="Times New Roman"/>
                <w:sz w:val="20"/>
                <w:szCs w:val="20"/>
              </w:rPr>
              <w:br/>
              <w:t>1719010301004 Опилки и стружки разнородной древесины (например, содержащие опилки и стружку древесно-стружечных и/или древесно-волокнистых плит)</w:t>
            </w:r>
            <w:r w:rsidRPr="00605970">
              <w:rPr>
                <w:rFonts w:ascii="Times New Roman" w:hAnsi="Times New Roman"/>
                <w:sz w:val="20"/>
                <w:szCs w:val="20"/>
              </w:rPr>
              <w:br/>
              <w:t xml:space="preserve">1700000000000 Опилки и стружка разнородной древесины (от дез. ванны) </w:t>
            </w:r>
            <w:r w:rsidRPr="00605970">
              <w:rPr>
                <w:rFonts w:ascii="Times New Roman" w:hAnsi="Times New Roman"/>
                <w:sz w:val="20"/>
                <w:szCs w:val="20"/>
              </w:rPr>
              <w:br/>
              <w:t>1719010601004 Обрезь разнородной древесины (например, содержащая обрезь древесно-стружечных и/или древесно-волокнистых плит)</w:t>
            </w:r>
            <w:r w:rsidRPr="00605970">
              <w:rPr>
                <w:rFonts w:ascii="Times New Roman" w:hAnsi="Times New Roman"/>
                <w:sz w:val="20"/>
                <w:szCs w:val="20"/>
              </w:rPr>
              <w:br/>
              <w:t xml:space="preserve">3140030011004 Абразивная пыль и порошок от шлифования черных металлов (с содержанием металла менее 50%) </w:t>
            </w:r>
            <w:r w:rsidRPr="00605970">
              <w:rPr>
                <w:rFonts w:ascii="Times New Roman" w:hAnsi="Times New Roman"/>
                <w:sz w:val="20"/>
                <w:szCs w:val="20"/>
              </w:rPr>
              <w:br/>
              <w:t>9430000000000 Иловые осадки после очистных сооружений</w:t>
            </w:r>
            <w:r w:rsidRPr="00605970">
              <w:rPr>
                <w:rFonts w:ascii="Times New Roman" w:hAnsi="Times New Roman"/>
                <w:sz w:val="20"/>
                <w:szCs w:val="20"/>
              </w:rPr>
              <w:br/>
              <w:t xml:space="preserve">3140480001994 Шлак сварочный </w:t>
            </w:r>
            <w:r w:rsidRPr="00605970">
              <w:rPr>
                <w:rFonts w:ascii="Times New Roman" w:hAnsi="Times New Roman"/>
                <w:sz w:val="20"/>
                <w:szCs w:val="20"/>
              </w:rPr>
              <w:br/>
              <w:t xml:space="preserve">3513200001995 Абразивные круги отработанные, лом отработанных абразивных кругов </w:t>
            </w:r>
            <w:r w:rsidRPr="00605970">
              <w:rPr>
                <w:rFonts w:ascii="Times New Roman" w:hAnsi="Times New Roman"/>
                <w:sz w:val="20"/>
                <w:szCs w:val="20"/>
              </w:rPr>
              <w:br/>
              <w:t>1711000000000 Отходы обработки натуральной чистой древесины, незагрязненные опасными веществами</w:t>
            </w:r>
            <w:r w:rsidRPr="00605970">
              <w:rPr>
                <w:rFonts w:ascii="Times New Roman" w:hAnsi="Times New Roman"/>
                <w:sz w:val="20"/>
                <w:szCs w:val="20"/>
              </w:rPr>
              <w:br/>
              <w:t xml:space="preserve">3130060011995 Зола древесная и соломенная </w:t>
            </w:r>
            <w:r w:rsidRPr="00605970">
              <w:rPr>
                <w:rFonts w:ascii="Times New Roman" w:hAnsi="Times New Roman"/>
                <w:sz w:val="20"/>
                <w:szCs w:val="20"/>
              </w:rPr>
              <w:br/>
              <w:t>9120050001005 Мусор от бытовых помещений организаций крупногабаритный</w:t>
            </w:r>
            <w:r w:rsidRPr="00605970">
              <w:rPr>
                <w:rFonts w:ascii="Times New Roman" w:hAnsi="Times New Roman"/>
                <w:sz w:val="20"/>
                <w:szCs w:val="20"/>
              </w:rPr>
              <w:br/>
              <w:t>9120060001000 Мусор строительный</w:t>
            </w:r>
            <w:r w:rsidRPr="00605970">
              <w:rPr>
                <w:rFonts w:ascii="Times New Roman" w:hAnsi="Times New Roman"/>
                <w:sz w:val="20"/>
                <w:szCs w:val="20"/>
              </w:rPr>
              <w:br/>
              <w:t>3140000000000 Прочие твердые минеральные отходы</w:t>
            </w:r>
            <w:r w:rsidRPr="00605970">
              <w:rPr>
                <w:rFonts w:ascii="Times New Roman" w:hAnsi="Times New Roman"/>
                <w:sz w:val="20"/>
                <w:szCs w:val="20"/>
              </w:rPr>
              <w:br/>
              <w:t>5810110001000 Отходы тканей, старая одежда</w:t>
            </w:r>
            <w:r w:rsidRPr="00605970">
              <w:rPr>
                <w:rFonts w:ascii="Times New Roman" w:hAnsi="Times New Roman"/>
                <w:sz w:val="20"/>
                <w:szCs w:val="20"/>
              </w:rPr>
              <w:br/>
              <w:t xml:space="preserve">3512160101995 Остатки и огарки сварочных электродов </w:t>
            </w:r>
            <w:r w:rsidRPr="00605970">
              <w:rPr>
                <w:rFonts w:ascii="Times New Roman" w:hAnsi="Times New Roman"/>
                <w:sz w:val="20"/>
                <w:szCs w:val="20"/>
              </w:rPr>
              <w:br/>
              <w:t xml:space="preserve">3515050001995 Тормозные колодки отработанные </w:t>
            </w:r>
            <w:r w:rsidRPr="00605970">
              <w:rPr>
                <w:rFonts w:ascii="Times New Roman" w:hAnsi="Times New Roman"/>
                <w:sz w:val="20"/>
                <w:szCs w:val="20"/>
              </w:rPr>
              <w:br/>
              <w:t>912 0140001005 Отходы (мусор) от уборки территорий и помещений культурно-спортивных учреждений и зрелищных мероприятий</w:t>
            </w:r>
            <w:r w:rsidRPr="00605970">
              <w:rPr>
                <w:rFonts w:ascii="Times New Roman" w:hAnsi="Times New Roman"/>
                <w:sz w:val="20"/>
                <w:szCs w:val="20"/>
              </w:rPr>
              <w:br/>
              <w:t>9120110001005 Отходы (мусор) от уборки территории и помещений объектов оптово-розничной торговли продовольственными товарами</w:t>
            </w:r>
            <w:r w:rsidRPr="00605970">
              <w:rPr>
                <w:rFonts w:ascii="Times New Roman" w:hAnsi="Times New Roman"/>
                <w:sz w:val="20"/>
                <w:szCs w:val="20"/>
              </w:rPr>
              <w:br/>
              <w:t>9120120001005 Отходы (мусор) от уборки территории и помещений объектов оптово-розничной торговли промышленными товарами</w:t>
            </w:r>
            <w:r w:rsidRPr="00605970">
              <w:rPr>
                <w:rFonts w:ascii="Times New Roman" w:hAnsi="Times New Roman"/>
                <w:sz w:val="20"/>
                <w:szCs w:val="20"/>
              </w:rPr>
              <w:br/>
              <w:t>9120130001005 Отходы (мусор) от уборки территорий и помещений учебно-воспитательных учреждений</w:t>
            </w:r>
            <w:r w:rsidRPr="00605970">
              <w:rPr>
                <w:rFonts w:ascii="Times New Roman" w:hAnsi="Times New Roman"/>
                <w:sz w:val="20"/>
                <w:szCs w:val="20"/>
              </w:rPr>
              <w:br/>
              <w:t>9110020001005 Отходы из жилищ крупногабаритные</w:t>
            </w:r>
            <w:r w:rsidRPr="00605970">
              <w:rPr>
                <w:rFonts w:ascii="Times New Roman" w:hAnsi="Times New Roman"/>
                <w:sz w:val="20"/>
                <w:szCs w:val="20"/>
              </w:rPr>
              <w:br/>
              <w:t xml:space="preserve">912 0150001005 Отходы от уборки территорий кладбищ, колумбариев </w:t>
            </w:r>
            <w:r w:rsidRPr="00605970">
              <w:rPr>
                <w:rFonts w:ascii="Times New Roman" w:hAnsi="Times New Roman"/>
                <w:sz w:val="20"/>
                <w:szCs w:val="20"/>
              </w:rPr>
              <w:br/>
              <w:t>9120000000000 Отходы потребления на производстве подобные коммунальным</w:t>
            </w:r>
            <w:r w:rsidRPr="00605970">
              <w:rPr>
                <w:rFonts w:ascii="Times New Roman" w:hAnsi="Times New Roman"/>
                <w:sz w:val="20"/>
                <w:szCs w:val="20"/>
              </w:rPr>
              <w:br/>
              <w:t>5710000000000 Затвердевшие отходы пластмасс</w:t>
            </w:r>
            <w:r w:rsidRPr="00605970">
              <w:rPr>
                <w:rFonts w:ascii="Times New Roman" w:hAnsi="Times New Roman"/>
                <w:sz w:val="20"/>
                <w:szCs w:val="20"/>
              </w:rPr>
              <w:br/>
              <w:t>1110000000000 Отходы производства пищевых продуктов</w:t>
            </w:r>
            <w:r w:rsidRPr="00605970">
              <w:rPr>
                <w:rFonts w:ascii="Times New Roman" w:hAnsi="Times New Roman"/>
                <w:sz w:val="20"/>
                <w:szCs w:val="20"/>
              </w:rPr>
              <w:br/>
              <w:t>1730010101005 Отходы сучьев, ветвей от лесоразработок</w:t>
            </w:r>
            <w:r w:rsidRPr="00605970">
              <w:rPr>
                <w:rFonts w:ascii="Times New Roman" w:hAnsi="Times New Roman"/>
                <w:sz w:val="20"/>
                <w:szCs w:val="20"/>
              </w:rPr>
              <w:br/>
              <w:t>9120100100005 Пищевые отходы кухонь и организаций общественного питания не сортированные</w:t>
            </w:r>
            <w:r w:rsidRPr="00605970">
              <w:rPr>
                <w:rFonts w:ascii="Times New Roman" w:hAnsi="Times New Roman"/>
                <w:sz w:val="20"/>
                <w:szCs w:val="20"/>
              </w:rPr>
              <w:br/>
              <w:t>1871000000000 Отходы бумаги и картона незагрязненные</w:t>
            </w:r>
            <w:r w:rsidRPr="00605970">
              <w:rPr>
                <w:rFonts w:ascii="Times New Roman" w:hAnsi="Times New Roman"/>
                <w:sz w:val="20"/>
                <w:szCs w:val="20"/>
              </w:rPr>
              <w:br/>
              <w:t>3140080201 995 Стеклянные бой незагрязнённый (исключая бой стекла электронно-лучевых трубок и люминесцентных ламп)</w:t>
            </w:r>
            <w:r w:rsidRPr="00605970">
              <w:rPr>
                <w:rFonts w:ascii="Times New Roman" w:hAnsi="Times New Roman"/>
                <w:sz w:val="20"/>
                <w:szCs w:val="20"/>
              </w:rPr>
              <w:br/>
              <w:t>9231010001995 Электрические лампы накаливания отработанные и брак</w:t>
            </w:r>
            <w:r w:rsidRPr="00605970">
              <w:rPr>
                <w:rFonts w:ascii="Times New Roman" w:hAnsi="Times New Roman"/>
                <w:sz w:val="20"/>
                <w:szCs w:val="20"/>
              </w:rPr>
              <w:br/>
              <w:t>5750010001000 Твердые отходы резины</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33250501000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г. Яранск</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МУП "Водоканал" 612260, Кировская область, г. Яранск, ул. Кирова, 36</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43-00025</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Золоотвал Кировской ТЭЦ -5</w:t>
            </w:r>
          </w:p>
        </w:tc>
        <w:tc>
          <w:tcPr>
            <w:tcW w:w="461" w:type="pct"/>
          </w:tcPr>
          <w:p w:rsidR="00CC4A4F" w:rsidRPr="00605970" w:rsidRDefault="00CC4A4F" w:rsidP="0015006A">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3130020001000; ионообменные смолы для водоподготовки, потерявшие потребительские свойства 5710240101005</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33401361000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г. Киров</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ОАО "ТГК № 5" почтовый адрес: 610035, г. Киров, проезд Колесникова, д. 6</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43-00026</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Золоотвал Кировской ТЭЦ -4 Кировского филиала ОАО "ТГК-5"</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золошлаки от сжигания углей 3130020001000; Прочие тверпдые минеральные отходы 3140000000000, Ионообменная смола 5710240101005</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33401364000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г. Киров</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ОАО "ТГК № 5" почтовый адрес: 610044, г. Киров, ул. Луганская, д. 51/1</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43-00027</w:t>
            </w:r>
            <w:r>
              <w:rPr>
                <w:rFonts w:ascii="Times New Roman" w:hAnsi="Times New Roman"/>
                <w:sz w:val="20"/>
                <w:szCs w:val="20"/>
              </w:rPr>
              <w:t>-З-00592-250914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Вторая очередь полигона ТБО в п. Костино</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Захоронение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9120040001004  Мусор от бытовых помещений организаций несортированный (исключая крупногабаритный),  9100000000000  Твердые коммунальные отходы (смёт с территории предприятия -отходы от рекультивации снежной свалки) ( 4 кл.), 9120000000000 Отходы потребления на производстве, подобные коммунальным (5 кл), 9120000000000 Отходы потребления на производстве, подобные коммунальным (4 кл),9100000000000 Твёрдые коммунальные отходы (уличный смёт), 9110010001004 Отходы от жилищ несортированные,исклювая крупногабаритные),9110020001005 Отходы от жилищ крупногабаритные</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33401000000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д. Петуховы</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 xml:space="preserve">ООО "САХ", 610014, г.Киров, ул. Производственная,45     </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43-00028</w:t>
            </w:r>
            <w:r>
              <w:rPr>
                <w:rFonts w:ascii="Times New Roman" w:hAnsi="Times New Roman"/>
                <w:sz w:val="20"/>
                <w:szCs w:val="20"/>
              </w:rPr>
              <w:t>-З-00592-250914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Уржумский полигон ТБО</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Захоронение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 xml:space="preserve">Отходы от жилищ несортированные ( исключая крупногабаритные) — 9110010001004; Мусор от бытовых помещений организаций несортированный (исключая крупногабаритный) — 9120040001004; Отходы кухонь и предприятий общественного питания-9120100000000 </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33241000000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д. Русское- Тимкино</w:t>
            </w:r>
          </w:p>
        </w:tc>
        <w:tc>
          <w:tcPr>
            <w:tcW w:w="742" w:type="pct"/>
            <w:vAlign w:val="center"/>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МКУП «Уржум-град, 613530 Кировская область г. Уржум ул. Советская пл. д. 8</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43-00029</w:t>
            </w:r>
            <w:r>
              <w:rPr>
                <w:rFonts w:ascii="Times New Roman" w:hAnsi="Times New Roman"/>
                <w:sz w:val="20"/>
                <w:szCs w:val="20"/>
              </w:rPr>
              <w:t>-З-00592-250914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Полигон ПО и ТБО г. Зуевка</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Захоронение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Отходы (осадки) из выгребных ям и хозяйственно-бытовые стоки, 1700000000000 Загрязненные опилки от ванна дезинфекции, 1711010101004 Отходы коры, Отходы бумаги и картона с пропиткой и покрытиями (отходы сортировки макулатуры (с пропиткой)</w:t>
            </w:r>
            <w:r w:rsidRPr="00605970">
              <w:rPr>
                <w:rFonts w:ascii="Times New Roman" w:hAnsi="Times New Roman"/>
                <w:sz w:val="20"/>
                <w:szCs w:val="20"/>
              </w:rPr>
              <w:br/>
              <w:t>Золошлаки от сжигания углей</w:t>
            </w:r>
            <w:r w:rsidRPr="00605970">
              <w:rPr>
                <w:rFonts w:ascii="Times New Roman" w:hAnsi="Times New Roman"/>
                <w:sz w:val="20"/>
                <w:szCs w:val="20"/>
              </w:rPr>
              <w:br/>
              <w:t>Прочие твердые минеральные отходы (горелая земля), 3140030011004 Абразивная пыль и порошок от шлифования черных металлов (с содержанием металла менее 50%) (абразивная пыль и порошок)</w:t>
            </w:r>
            <w:r w:rsidRPr="00605970">
              <w:rPr>
                <w:rFonts w:ascii="Times New Roman" w:hAnsi="Times New Roman"/>
                <w:sz w:val="20"/>
                <w:szCs w:val="20"/>
              </w:rPr>
              <w:br/>
              <w:t>Отходы минерального волокна (отходы минваты), 3140480001994 Отходы графита, 5710160001004Шлак сварочный (шлак сварочный)</w:t>
            </w:r>
            <w:r w:rsidRPr="00605970">
              <w:rPr>
                <w:rFonts w:ascii="Times New Roman" w:hAnsi="Times New Roman"/>
                <w:sz w:val="20"/>
                <w:szCs w:val="20"/>
              </w:rPr>
              <w:br/>
              <w:t>Отходы затвердевшего поливинилхлорида и пенопласта на его базе (отходы ленты поливинилхлоридной)</w:t>
            </w:r>
            <w:r w:rsidRPr="00605970">
              <w:rPr>
                <w:rFonts w:ascii="Times New Roman" w:hAnsi="Times New Roman"/>
                <w:sz w:val="20"/>
                <w:szCs w:val="20"/>
              </w:rPr>
              <w:br/>
              <w:t>Отходы стеклолакоткани (отходы стеклолакоткани), 5750030001004 Отходы резины, включая старые шины (обрезки линолеума), 9110010001004 Резиноасбестовые отходы (в том чиле изделия отработанные и брак) (резиноасбестовые отходы), 9120040001004 Отходы из жилищ несортированные (исключая крупногабаритные) (ТБО от населения), 9120060101004 Отходы потребления на производстве, подобные коммунальным</w:t>
            </w:r>
            <w:r w:rsidRPr="00605970">
              <w:rPr>
                <w:rFonts w:ascii="Times New Roman" w:hAnsi="Times New Roman"/>
                <w:sz w:val="20"/>
                <w:szCs w:val="20"/>
              </w:rPr>
              <w:br/>
              <w:t>Мусор от бытовых помещений организаций несортированный (исключая крупногабаритный)</w:t>
            </w:r>
            <w:r w:rsidRPr="00605970">
              <w:rPr>
                <w:rFonts w:ascii="Times New Roman" w:hAnsi="Times New Roman"/>
                <w:sz w:val="20"/>
                <w:szCs w:val="20"/>
              </w:rPr>
              <w:br/>
              <w:t>Мусор строительный от разборки зданий</w:t>
            </w:r>
            <w:r w:rsidRPr="00605970">
              <w:rPr>
                <w:rFonts w:ascii="Times New Roman" w:hAnsi="Times New Roman"/>
                <w:sz w:val="20"/>
                <w:szCs w:val="20"/>
              </w:rPr>
              <w:br/>
              <w:t>Отходы (осадки) из выгребных ям и хозяйственно-бытовые стоки</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33214501000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д. Удалые</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ООО «РемЖилСервис», юридический адрес: 612410,  Кировская  область,  г.  Зуевка,  ул.Водопроводная, д. 10,</w:t>
            </w:r>
            <w:r w:rsidRPr="00605970">
              <w:rPr>
                <w:rFonts w:ascii="Times New Roman" w:hAnsi="Times New Roman"/>
                <w:sz w:val="20"/>
                <w:szCs w:val="20"/>
              </w:rPr>
              <w:br/>
              <w:t>почтовый адрес:</w:t>
            </w:r>
            <w:r w:rsidRPr="00605970">
              <w:rPr>
                <w:rFonts w:ascii="Times New Roman" w:hAnsi="Times New Roman"/>
                <w:sz w:val="20"/>
                <w:szCs w:val="20"/>
              </w:rPr>
              <w:br/>
              <w:t>612410,  Кировская  область,  г.  Зуевка,  ул.К.Либкнехта, д. 117,</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43-00030</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№28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43-00031</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29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43-00032</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№38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43-00033</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№7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установок и от термической обработки отходов (Зола от сжигания твердых отходов) 3130000000000, Отходы солей (Сыпучая смесь солей натрия и калия) 5150000000000, Уголь активированный отработанный, загрязненный опасными веществами 3148010000000, Отходы сложного комбинированного состава в виде изделий, оборудования устройств, не вошедших в другие пункты (отраобтанные продегазированные СИЗ) 9200000000000;Угольные фильтры отработанные загрязненные опасными веществами 3148020000000, Лабораторные отходы и остатки химикалиев (Твердые отходы от лабораторий) 5930000000000, Угольные фильтры отработанные, загрязненные опасными веществами (Отработанные противогазные коробки) 31480200000000, Отходы потребления на производстве, подобные коммунальным (Мусор производственный загрязненный) 9120000000000, Текстиль загрязненный (Ветошь продегазированная отработанная) 5820000000000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43-00034</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46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Отходы оксидов и гидроксидов (Отработанный оксид аллюминия) 5130000000000, Отходы оксидов и гидроксидов (Отработанный оксид аллюминия после термического обзвреживания) 5130000000000, Уголь активированный отработанный, загрязненный опасными веществами 3148010000000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p w:rsidR="00CC4A4F" w:rsidRPr="00605970" w:rsidRDefault="00CC4A4F" w:rsidP="00EE00F5">
            <w:pPr>
              <w:spacing w:after="0" w:line="240" w:lineRule="auto"/>
              <w:rPr>
                <w:rFonts w:ascii="Times New Roman" w:hAnsi="Times New Roman"/>
                <w:sz w:val="20"/>
                <w:szCs w:val="20"/>
              </w:rPr>
            </w:pPr>
          </w:p>
        </w:tc>
      </w:tr>
      <w:tr w:rsidR="00CC4A4F" w:rsidRPr="00DC5106" w:rsidTr="0015006A">
        <w:trPr>
          <w:trHeight w:val="562"/>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43-00035</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67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становок и от термической обработки отходов Зола от сжигания твердых отходов) 3130000000000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43-00036</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42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становок и от термической обработки отходов Зола от сжигания твердых отходов) 3130000000000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43-00037</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№48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Отходы солей (Сыпучая смесь солей натрия и калия) 5150000000000, Отходы потребления на производстве, подобные коммунальным (Мусор производственный загрязненный) 9120000000000, Текстиль загрязненный (Ветошь продегазированная отработанная) 5820000000000, Мусор строительный от разборки зданий 9120060101004</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43-00038</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43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становок и от термической обработки отходов Зола от сжигания твердых отходов) 3130000000000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43-00039</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52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отходы процессов преобразования и синтеза (Сточные воды от уничтожения ДС и ВДС) 5990000000000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43-00040</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№1</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43-00041</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№30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становок и от термической обработки отходов (Зола от сжигания твердых отходов) 3130000000000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43-00042</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Площадки жидких отходов 1037/1,2</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отходы процессов преобразования и синтеза (Водно-органический отход от выпарки сточных вод) 5990000000000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43-00043</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40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становок и от термической обработки отходов (Зола от сжигания твердых отходов) 3130000000000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43-00044</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39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43-00045</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Площадка 54/11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Лом и отходы содержащие свинец (Свинцовые прокладки продегазированные) 3531020001010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43-00046</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36</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Уголь активированный отработанный, загрязненный опасными веществами 3148010000000, Угольные фильтры отработанные загрязненные опасными веществами 3148020000000,  Угольные фильтры отработанные, загрязненные опасными веществами (Отработанные противогазные коробки) 31480200000000, Отходы потребления на производстве, подобные коммунальным (Мусор производственный загрязненный) 9120000000000, Текстиль загрязненный (Ветошь продегазированная отработанная) 5820000000000, Стеклянные отходы (Стеклобой продегазированный) 3140080001000, Лом и отходы черных металлов (Лом и отходы черных металлов продегазированные) 3510000000000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43-00047</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18</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становок и от термической обработки отходов Зола от сжигания твердых отходов) 3130000000000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43-00048</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11 на технической территоии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43-00049</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Площадка 48.1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Разнородные древесные отходы (Отходы обрешетки пр растаривании боеприпасов) 1719010001000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43-00050</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Площадка 48.2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Разнородные древесные отходы (Отходы обрешетки пр растаривании боеприпасов) 1719010001000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43-00051</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5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Отходы солей (Сыпучая смесь солей натрия и калия) 5150000000000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15006A">
        <w:trPr>
          <w:trHeight w:val="704"/>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43-00052</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17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становок и от термической обработки отходов Зола от сжигания твердых отходов) 3130000000000, Отходы солей (Сыпучая смесь солей натрия и калия) 5150000000000, Лабораторные отходы и остатки химикалиев (Твердые отходы от лабораторий) 5930000000000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43-00053</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34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ФОВ)3140000000000, Золы, шлаки и пыль от топочных установок и от термической обработки отходов (Зола от сжигания твердых отходов) 3130000000000,Лабораторные отходы и остатки химикалиев (Твердые отходы от лабораторий) 5930000000000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43-00054</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45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ФОВ)3140000000000, Золы, шлаки и пыль от топочных установок и от термической обработки отходов (Зола от сжигания твердых отходов) 3130000000000,Текстиль загрязненный (Ветошь продегазированная отработанная) 5820000000000, Отходы жиров (смазок) и парафинов из минеральных масел (Отходы смазки боеприпасов) 5420000000000, Отходы бумаги и картона (Отходы бумаги при растаривании боеприпасов) 1870000000000, Отходы сложного комбинированного состава в виде изделий, оборудования устройств, не вошедших в другие пункты (Отработанные продегазированные СИЗ) 9200000000000, Мусор строительный от разборки зданий 9120060101004, Силикагель отработанный пр осушке воздуха и газов 3147050101995</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43-00055</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41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ФОВ)3140000000000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43-00056</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№68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 xml:space="preserve">Отходы стекла и изделий из стекла загрязненные (Стеклобой продегазированный) 45180000000, Отходы продукции из резины загрязненные (Резинотехнические изделия продегазированные) 43300000000, Текстиль и изделия текстильные, утратившие потребительские свойства (Обтирочная ветошь отработанная продегазированная) 40239000000, Мусор и смет производственных помещений малоопасный 73321001724, Угольные фильтры отработанные, загрязненные опасными веществами (Угольные фильтры от очистки вентвоздуха) 44310100000, Отходы средств индивидуальной защиты, не вошедшие в другие группы (Комплекты Л-1, утратившие потребительские свойства) 49110000000, Тара стеклянная загрязненная (Тара стеклянная, загрязненная неорганическими веществами) 45181000000, Уголь активированный отработанный, загрязненный опасными веществами (Уголь активированный отработанный от очистки вентвоздуха) 44250400000, Лом и отходы черных металлов загрязненные (Лом и отходы черных металлов продегазированные) 46810000000, Отходы тары, упаковки и упаковочных материалов из полиэтилена загрязненные неорганическими веществами 43811200000, Лабораторные отходы и остатки химикалиев (Твердые отходы при технических испытаниях и измерениях) 94100000000  </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43-00057</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12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 xml:space="preserve">Хранение </w:t>
            </w:r>
            <w:r w:rsidRPr="00605970">
              <w:rPr>
                <w:rFonts w:ascii="Times New Roman" w:hAnsi="Times New Roman"/>
                <w:sz w:val="20"/>
                <w:szCs w:val="20"/>
              </w:rPr>
              <w:t>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установок и от термической обработки отходов (Зола от сжигания твердых отходов) 3130000000000; Отходы солей (сыпучая смесь солей натрия и калия) 5150000000000; Мусор строительный от разборки зданий 9120060101004</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43-00058</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14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 xml:space="preserve">Хранение </w:t>
            </w:r>
            <w:r w:rsidRPr="00605970">
              <w:rPr>
                <w:rFonts w:ascii="Times New Roman" w:hAnsi="Times New Roman"/>
                <w:sz w:val="20"/>
                <w:szCs w:val="20"/>
              </w:rPr>
              <w:t>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установок и от термической обработки отходов (Зола от сжигания твердых отходов) 3130000000000; Лабораторные отходы и остатки химикалиев (Твердые отходы от лабораторий) 5930000000000; Мусор строительный от разборки зданий 9120060101004</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43-00059</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16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 xml:space="preserve">Хранение </w:t>
            </w:r>
            <w:r w:rsidRPr="00605970">
              <w:rPr>
                <w:rFonts w:ascii="Times New Roman" w:hAnsi="Times New Roman"/>
                <w:sz w:val="20"/>
                <w:szCs w:val="20"/>
              </w:rPr>
              <w:t>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установок и от термической обработки отходов (Зола от сжигания твердых отходов) 3130000000000; Отходы солей (сыпучая смесь солей натрия и калия) 5150000000000; Угольные фильтры отработанные, загрязненные опасными веществами (Отработанные противогазные коробки) 31480200000000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43-00060</w:t>
            </w:r>
            <w:r>
              <w:rPr>
                <w:rFonts w:ascii="Times New Roman" w:hAnsi="Times New Roman"/>
                <w:sz w:val="20"/>
                <w:szCs w:val="20"/>
              </w:rPr>
              <w:t>-Х-00592-250914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Хранилище № 23 на технической территории</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Хранение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Прочие твердые минеральные отходы (Отходы термического уничтожения РМ и сточных вод от ФОВ) 3140000000000; Золы, шлаки и пыль от топочных установок и от термической обработки отходов (Зола от сжигания твердых отходов) 3130000000000; Угольные фильтры отработанные, загрязненные опасными веществами (Отработанные противогазные коробки) 31480200000000</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33230554000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пос. Мирный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ФУ БХУХО (1205 объект ХУХО, в/ч 21228, 612085, Кировская область, Оричевский район, п. Мирный</w:t>
            </w:r>
          </w:p>
        </w:tc>
      </w:tr>
      <w:tr w:rsidR="00CC4A4F" w:rsidRPr="00DC5106" w:rsidTr="00EA03A5">
        <w:trPr>
          <w:trHeight w:val="1653"/>
        </w:trPr>
        <w:tc>
          <w:tcPr>
            <w:tcW w:w="26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43-00061-3-</w:t>
            </w:r>
            <w:r>
              <w:rPr>
                <w:rFonts w:ascii="Times New Roman" w:hAnsi="Times New Roman"/>
                <w:sz w:val="20"/>
                <w:szCs w:val="20"/>
              </w:rPr>
              <w:t>00592-250914</w:t>
            </w:r>
          </w:p>
        </w:tc>
        <w:tc>
          <w:tcPr>
            <w:tcW w:w="82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Полигон МКУП ЖКХ "Коммунальник" расположенный в 900 метрах от пгт. Восточный</w:t>
            </w:r>
          </w:p>
        </w:tc>
        <w:tc>
          <w:tcPr>
            <w:tcW w:w="461"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Захоронение отходов</w:t>
            </w:r>
          </w:p>
        </w:tc>
        <w:tc>
          <w:tcPr>
            <w:tcW w:w="1210"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1) мусор от бытовых помещений организаций несортированный (исключая крупногабаритный) - 9120040001004;2) золошлаки от сжигания углей - 3130020201004; 3) отходы из жилищ несортированные - 9110010001004; 4) Мусор строительный от разборки зданий 9120060101004</w:t>
            </w:r>
          </w:p>
        </w:tc>
        <w:tc>
          <w:tcPr>
            <w:tcW w:w="483" w:type="pct"/>
          </w:tcPr>
          <w:p w:rsidR="00CC4A4F" w:rsidRPr="00605970" w:rsidRDefault="00CC4A4F" w:rsidP="00EE00F5">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33228000000</w:t>
            </w:r>
          </w:p>
        </w:tc>
        <w:tc>
          <w:tcPr>
            <w:tcW w:w="486"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пгт. Восточный</w:t>
            </w:r>
          </w:p>
        </w:tc>
        <w:tc>
          <w:tcPr>
            <w:tcW w:w="742" w:type="pct"/>
          </w:tcPr>
          <w:p w:rsidR="00CC4A4F" w:rsidRPr="00605970" w:rsidRDefault="00CC4A4F" w:rsidP="00EE00F5">
            <w:pPr>
              <w:spacing w:after="0" w:line="240" w:lineRule="auto"/>
              <w:rPr>
                <w:rFonts w:ascii="Times New Roman" w:hAnsi="Times New Roman"/>
                <w:sz w:val="20"/>
                <w:szCs w:val="20"/>
              </w:rPr>
            </w:pPr>
            <w:r w:rsidRPr="00605970">
              <w:rPr>
                <w:rFonts w:ascii="Times New Roman" w:hAnsi="Times New Roman"/>
                <w:sz w:val="20"/>
                <w:szCs w:val="20"/>
              </w:rPr>
              <w:t>МКУП ЖКХ "Коммунальник", 612711, Кировская область, Омутнинский район, пгт. Востоный, ул. Азина, 3а</w:t>
            </w:r>
          </w:p>
        </w:tc>
      </w:tr>
      <w:tr w:rsidR="00CC4A4F" w:rsidRPr="00DC5106" w:rsidTr="00605970">
        <w:trPr>
          <w:trHeight w:val="106"/>
        </w:trPr>
        <w:tc>
          <w:tcPr>
            <w:tcW w:w="5000" w:type="pct"/>
            <w:gridSpan w:val="8"/>
          </w:tcPr>
          <w:p w:rsidR="00CC4A4F" w:rsidRPr="00520E14" w:rsidRDefault="00CC4A4F" w:rsidP="00EE00F5">
            <w:pPr>
              <w:spacing w:after="0" w:line="240" w:lineRule="auto"/>
              <w:jc w:val="center"/>
              <w:rPr>
                <w:rFonts w:ascii="Times New Roman" w:hAnsi="Times New Roman"/>
                <w:sz w:val="20"/>
                <w:szCs w:val="20"/>
              </w:rPr>
            </w:pPr>
            <w:r>
              <w:rPr>
                <w:rFonts w:ascii="Times New Roman" w:hAnsi="Times New Roman"/>
                <w:sz w:val="20"/>
                <w:szCs w:val="20"/>
              </w:rPr>
              <w:t>Костромская область</w:t>
            </w:r>
          </w:p>
        </w:tc>
      </w:tr>
      <w:tr w:rsidR="00CC4A4F" w:rsidRPr="00DC5106" w:rsidTr="0015006A">
        <w:trPr>
          <w:trHeight w:val="1129"/>
        </w:trPr>
        <w:tc>
          <w:tcPr>
            <w:tcW w:w="266" w:type="pct"/>
          </w:tcPr>
          <w:p w:rsidR="00CC4A4F" w:rsidRPr="00EA03A5" w:rsidRDefault="00CC4A4F" w:rsidP="00EE00F5">
            <w:pPr>
              <w:spacing w:after="0" w:line="240" w:lineRule="auto"/>
              <w:rPr>
                <w:rFonts w:ascii="Times New Roman" w:hAnsi="Times New Roman"/>
                <w:sz w:val="20"/>
                <w:szCs w:val="20"/>
              </w:rPr>
            </w:pPr>
            <w:r w:rsidRPr="00EA03A5">
              <w:rPr>
                <w:rFonts w:ascii="Times New Roman" w:hAnsi="Times New Roman"/>
                <w:sz w:val="20"/>
                <w:szCs w:val="20"/>
              </w:rPr>
              <w:t>44-00006</w:t>
            </w:r>
            <w:r>
              <w:rPr>
                <w:rFonts w:ascii="Times New Roman" w:hAnsi="Times New Roman"/>
                <w:sz w:val="20"/>
                <w:szCs w:val="20"/>
              </w:rPr>
              <w:t>-З-00592-250914</w:t>
            </w:r>
          </w:p>
        </w:tc>
        <w:tc>
          <w:tcPr>
            <w:tcW w:w="820" w:type="pct"/>
          </w:tcPr>
          <w:p w:rsidR="00CC4A4F" w:rsidRPr="00EA03A5" w:rsidRDefault="00CC4A4F" w:rsidP="00EE00F5">
            <w:pPr>
              <w:rPr>
                <w:rFonts w:ascii="Times New Roman" w:hAnsi="Times New Roman"/>
                <w:sz w:val="20"/>
                <w:szCs w:val="20"/>
              </w:rPr>
            </w:pPr>
            <w:r w:rsidRPr="00EA03A5">
              <w:rPr>
                <w:rFonts w:ascii="Times New Roman" w:hAnsi="Times New Roman"/>
                <w:sz w:val="20"/>
                <w:szCs w:val="20"/>
              </w:rPr>
              <w:t>Полигон захоронения промышленных отходов</w:t>
            </w:r>
          </w:p>
        </w:tc>
        <w:tc>
          <w:tcPr>
            <w:tcW w:w="461" w:type="pct"/>
          </w:tcPr>
          <w:p w:rsidR="00CC4A4F" w:rsidRPr="00EA03A5" w:rsidRDefault="00CC4A4F" w:rsidP="00EE00F5">
            <w:pPr>
              <w:rPr>
                <w:rFonts w:ascii="Times New Roman" w:hAnsi="Times New Roman"/>
                <w:sz w:val="20"/>
                <w:szCs w:val="20"/>
              </w:rPr>
            </w:pPr>
            <w:r w:rsidRPr="00EA03A5">
              <w:rPr>
                <w:rFonts w:ascii="Times New Roman" w:hAnsi="Times New Roman"/>
                <w:sz w:val="20"/>
                <w:szCs w:val="20"/>
              </w:rPr>
              <w:t>захоронение отходов</w:t>
            </w:r>
          </w:p>
        </w:tc>
        <w:tc>
          <w:tcPr>
            <w:tcW w:w="1210" w:type="pct"/>
          </w:tcPr>
          <w:p w:rsidR="00CC4A4F" w:rsidRPr="00EA03A5" w:rsidRDefault="00CC4A4F" w:rsidP="00EE00F5">
            <w:pPr>
              <w:rPr>
                <w:rFonts w:ascii="Times New Roman" w:hAnsi="Times New Roman"/>
                <w:sz w:val="20"/>
                <w:szCs w:val="20"/>
              </w:rPr>
            </w:pPr>
            <w:r w:rsidRPr="00EA03A5">
              <w:rPr>
                <w:rFonts w:ascii="Times New Roman" w:hAnsi="Times New Roman"/>
                <w:sz w:val="20"/>
                <w:szCs w:val="20"/>
              </w:rPr>
              <w:t>Обувь кожаная рабочая, потерявшая потребительские свойства 1470060113004  Отходы коры 1711010101004 Пыль древесная от шлифовки натуральной чистой древесины 1711070011004 Обрезь фанеры, содержащей связующие смолы в количестве от 0,2 % до 2,5 % включительно 1712010101014  Опилки древесно-стружечных и/или древесно-волокнистых плит, содержащие связующие смолы в количестве от 0,2 % до 2,5 % включительно 1712020101014   Брак фанерных заготовок, содержащих связующие смолы в количестве от 0,2 % до 2,5 % включительно 1712010201014   Стружка древесно-стружечных и/или древесно-волокнистых плит, содержащая связующие смолы в количестве от 0,2 % до 2,5 включительно 1712020201014 Обрезки, кусковые отходы древесно-стружечных и/или древесно-волокнистых плит, содержащих связующие смолы в количестве от 0,2 % до 2,5 % включительно 1712020301014  Древесно-стружечные древесно-волокнистые плиты, содержащие связующие смолы в количестве от 0,2 % до 2,5 % включительно, некондиционные, брак 1712020401014  Пыль при изготовлении и обработке древесно-стружечных и/или древесно-волокнистых плит, содержащих связующие смолы в количестве от 0,2 % до 2,5 % включительно 1712020511014    Пыль при изготовлении и обработке древесно-стружечных и/или древесно-волокнистых плит, содержащих связующие смолы в количестве от 0,2 % до 2,5 % включительно 1712020511014    Пыль при изготовлении и обработке древесно-стружечных и/или древесно-волокнистых плит, содержащих связующие смолы в количестве от 0,2 % до 2,5 % включительно 1712020511014      Шлам при изготовлении и обработке древесно-стружечных и/или древесно-волокнистых плит, содержащих связующие смолы в количестве от 0,2 % до 2,5 % включительно 1712020604014  Отходы древесных строительных материалов, в том числе от сноса и разборки строений 1712050001004 Отходы древесины с масляной пропиткой 1712080001014 Древесные отходы с пропиткой и покрытиями несортированные 1712200001014      Опилки древесные, загрязнённые минеральными маслами (содержание масел – менее 15 %) 1713020101034  Стружка древесная, загрязнённая минеральными маслами (содержание масел – менее 15 %) 1713020201034  Опилки древесные, загрязнённые бензином (содержание бензина – менее 15 %) 1713030101034 Стружка древесная, загрязнённая бензином (содержание бензина – менее 15 %) 1713030201034   Опилки и стружки разнородной древесины (например, содержащие опилки и стружку древесно-стружечных и/или древесно-волокнистых плит) 1719010301004  Пыль от обработки разнородной древесины (например, содержащая пыль  древесно-стружечных и/или древесно-волокнистых плит) 1719010411004 Обрезь разнородной древесины (например, содержащая обрезь древесно-стружечных и/или древесно-волокнистых плит) 1719010601004 Отходы бумаги с нанесенным лаком 1872010101014 Отходы бумажной клеевой ленты 1872010201014    Отходы фотобумаги 1872020001014Отходы рубероида 1872040101014 Отходы толи 1872040201014   Прочие отходы бумаги и картона 1879000000000  Разнородные отходы бумаги и картона (например, содержащие отходы фотобумаги) 1879010001004 Футеровка миксеров алюминиевого производства отработанная 3111020101004 Футеровка пламенных печей и печей переплава алюминиевого производства отработанная 3111020201004  Футеровка разливочных и вакуумных ковшей алюминиевого производства отработанная 3111020301004 Кирпичная футеровка алюминиевых электролизеров отработанная 311102040100 Шлак печей переплава алюминиевого производства 3120290001014 Золошлаки от сжигания углей (Березовский) 3130020201004 Горновой песок литейного производства 3140010008004 Отходы песка очистных и пескоструйных устройств (в металлургии) 3140020008004   Абразивная пыль и порошок от шлифования черных металлов (с содержанием ме-талла менее 50 %) 3140030011004 Пыль керамзитовая 3140060111004 Пыль керамическая 3140070111004   Пыль стеклянная 3140080111004 Пыль щебеночная 3140090111004 Отходы асбоцемента в кусковой форме 3140120201014  Пыль известковая и доломитовая 3140130111004     Пыль кирпичная 3140140211004 Отходы шлаковаты 3140160101004   Пыль от шлаковаты 3140160211004      Пыль каменноугольная 3140210111004 Огарки обожженных анодов алюминиевого производства 3140210301004 Песок, загрязненный мазутом (содержание мазута – менее 15 %) 3140230201034   Песок, загрязненный маслами (содержание масел менее 15 %) 3140230301034 Песок, загрязненный бензином (количес-тво бензина менее 15 %) 3140230401034  Пыль бетонная 3140270311004 Пыль графитная 3140320111004 Пыль древесного угля 3140340111004 Отходы асфальтобетона и/или асфальтобетонной смеси в виде пыли 3140350111004 Отходы бетонной смеси с содержанием пыли более 30 % 3140360108004 Отходы асбеста в кусковой форме 3140370201014  Пыль гипсовая 3140380111004  Отходы абразивных материалов в виде пыли и порошка 3140430411004  Шлак сварочный 3140480001994 Угольные фильтры отработанные, загрязненные минеральными маслами (содержание масла – менее 15 %) 3148020201034 Шлам асбестовый, не загрязненный опасными веществами 3160440104004 Пыль чугунная незагрязненная 3511011611004 Отходы, содержащие сталь (в том числе стальную пыль), несортированные 3512011101004 Пыль стальная незагрязненная 3512011611004 Отходы, содержащие сталь углеродистых марок (в том числе стальную пыль), несортированные 3512021101004 Пыль стали углеродистых марок незагрязненная 3512021611004 Отходы, содержащие легированную сталь (в том числе стальную пыль), несортированные 3512031101004 Пыль легированной стали незагрязненная 3512031611004  Отходы, содержащие оцинкованную сталь (в том числе стальную пыль), несортированные 3512041101004 Пыль оцинкованной стали незагрязненная 3512041611004 Отходы, содержащие луженую сталь (в том числе стальную пыль) несортированные 3512051101004 Пыль луженой стали незагрязненная  3512051611004   Отходы, содержащие черные металлы (в том числе чугунную и/или стальную пыль), несортированные 3513110001004 Пыль черных металлов незагрязненная 3513160011004 Отходы черных металлов с примесями 3515030001000 Металлическая дробь с примесью шлаковой корки (дробеструйная обработка)  3515030108004 Пыль (или порошок) от шлифования черных металлов (с содержанием металла 50 %  и более) 3515036611004 Тара и упаковка из олова незагрязненная, потерявшая потребительские свойства, и брак 3531110313004 Тара и упаковка из алюминия, загрязненная горюче-смазочными материалами (содержание горюче-смазочных материалов – менее 15 % по весу 3535010313034       Отходы, содержащие медные сплавы (в том числе пыль медных сплавов), несортированные 3541011101004 Отходы, содержащие бронзу (в том числе пыль бронзы), несортированные 3541021101004 Отходы гидроксида натрия  с рН = 9,0 - 10,0 5240020102014    Отходы гидроксида калия  с рН = 9,0 - 10,0 5240020202014   Отходы битума, асфальта в твёрдой форме 5490120001004  Резиноасбесто-вые отходы (в том числе изделия отработанные и брак)  5750030001004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 Отходы (осадки) при обработке сточных вод не вошедшие в другие позиции 9480000000000иноасбесто-вые отходы (в том числе изделия отработанные и брак)  5750030001004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 Отходы (осадки) при обработке сточных вод не вошедшие в другие позиции 9480000000000Резиноасбесто-вые отходы (в том числе изделия отработанные и брак)  5750030001004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 Отходы (осадки) при обработке сточных вод не вошедшие в другие позиции 9480000000000Резиноасбесто-вые отходы (в том числе изделия отработанные и брак)  5750030001004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 Отходы (осадки) при обработке сточных вод не вошедшие в другие позиции 9480000000000Сальниковая набивка асбесто-графитовая, промасленная (содержание масла менее 15 %) 5490300301034   Отходы пленкосинтетического картона 5710090101004 Отходы пленкоасбокартона 5710090201004 Отходы фото- и кинопленки, рентгеновской пленки 5710150001004 Отходы затвердевшего поливинилхлорида и пенопласта на его базе 5710160001004 Отходы стеклолакоткани 5710320101004 Отходы смеси затвердевших разнородных пластмасс 5710990001004 Шлам очистных сооружений после крашения, отбеливания волокна и пряжи 5730000000000 Камеры пневматические отработанные 5750020113004  Покрышки отработанные  5750020213004 Покрышки с тканевым кордом отработанные 5750020313004 Покрышки с металлическим кордом отработанные 5750020413004  Резиноасбестовые отходы (в том числе изделия отработанные и брак)  5750030001004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 Отходы (осадки) при обработке сточных вод не вошедшие в другие позиции 9480000000000</w:t>
            </w:r>
          </w:p>
        </w:tc>
        <w:tc>
          <w:tcPr>
            <w:tcW w:w="483" w:type="pct"/>
          </w:tcPr>
          <w:p w:rsidR="00CC4A4F" w:rsidRPr="00EA03A5" w:rsidRDefault="00CC4A4F" w:rsidP="00EE00F5">
            <w:pPr>
              <w:rPr>
                <w:rFonts w:ascii="Times New Roman" w:hAnsi="Times New Roman"/>
                <w:sz w:val="20"/>
                <w:szCs w:val="20"/>
              </w:rPr>
            </w:pPr>
            <w:r>
              <w:rPr>
                <w:rFonts w:ascii="Times New Roman" w:hAnsi="Times New Roman"/>
                <w:sz w:val="20"/>
                <w:szCs w:val="20"/>
              </w:rPr>
              <w:t>Имеется</w:t>
            </w:r>
          </w:p>
        </w:tc>
        <w:tc>
          <w:tcPr>
            <w:tcW w:w="532" w:type="pct"/>
          </w:tcPr>
          <w:p w:rsidR="00CC4A4F" w:rsidRPr="00EA03A5" w:rsidRDefault="00CC4A4F" w:rsidP="00EE00F5">
            <w:pPr>
              <w:rPr>
                <w:rFonts w:ascii="Times New Roman" w:hAnsi="Times New Roman"/>
                <w:sz w:val="20"/>
                <w:szCs w:val="20"/>
              </w:rPr>
            </w:pPr>
            <w:r w:rsidRPr="00EA03A5">
              <w:rPr>
                <w:rFonts w:ascii="Times New Roman" w:hAnsi="Times New Roman"/>
                <w:sz w:val="20"/>
                <w:szCs w:val="20"/>
              </w:rPr>
              <w:t>34701000</w:t>
            </w:r>
          </w:p>
        </w:tc>
        <w:tc>
          <w:tcPr>
            <w:tcW w:w="486" w:type="pct"/>
          </w:tcPr>
          <w:p w:rsidR="00CC4A4F" w:rsidRPr="00EA03A5" w:rsidRDefault="00CC4A4F" w:rsidP="00EE00F5">
            <w:pPr>
              <w:rPr>
                <w:rFonts w:ascii="Times New Roman" w:hAnsi="Times New Roman"/>
                <w:sz w:val="20"/>
                <w:szCs w:val="20"/>
              </w:rPr>
            </w:pPr>
            <w:r w:rsidRPr="00EA03A5">
              <w:rPr>
                <w:rFonts w:ascii="Times New Roman" w:hAnsi="Times New Roman"/>
                <w:sz w:val="20"/>
                <w:szCs w:val="20"/>
              </w:rPr>
              <w:t>д. Холм Костромского района</w:t>
            </w:r>
          </w:p>
        </w:tc>
        <w:tc>
          <w:tcPr>
            <w:tcW w:w="742" w:type="pct"/>
          </w:tcPr>
          <w:p w:rsidR="00CC4A4F" w:rsidRPr="00EA03A5" w:rsidRDefault="00CC4A4F" w:rsidP="00EE00F5">
            <w:pPr>
              <w:rPr>
                <w:rFonts w:ascii="Times New Roman" w:hAnsi="Times New Roman"/>
                <w:sz w:val="20"/>
                <w:szCs w:val="20"/>
              </w:rPr>
            </w:pPr>
            <w:r w:rsidRPr="00EA03A5">
              <w:rPr>
                <w:rFonts w:ascii="Times New Roman" w:hAnsi="Times New Roman"/>
                <w:sz w:val="20"/>
                <w:szCs w:val="20"/>
              </w:rPr>
              <w:t>ООО "Гермес"  156000, г. Кострома, ул. Юбилейная, 10</w:t>
            </w:r>
          </w:p>
        </w:tc>
      </w:tr>
      <w:tr w:rsidR="00CC4A4F" w:rsidRPr="00DC5106" w:rsidTr="00EA03A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44-00007-З-00592-250914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Полигон захоронения твердых коммунальных отходов</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Обувь кожаная рабочая, потерявшая потребительские свойства 1470060113004   Отходы коры 1711010101004 Кора с примесью земли   1711010201004 Обрезь фанеры, содержащей связующие смолы в количестве от 0,2 % до 2,5 % включительно 1712010101014   Опилки древесно-стружечных и/или древесно-волокнистых плит, содержащие связующие смолы в количестве от 0,2 % до 2,5 % включительно 1712020101014   Древесно-стружечные и/или древесно-волокнистые плиты,  содержащие связующие смолы в количестве от 0,2 % до 2,5 % включительно, некондиционные и брак 1712020401014     Шлам при изготовлении и обработке древесно-стружечных и/или древесно-волокнистых плит, содержащих связующие смолы в количестве от 0,2 % до 2,5 % включительно  1712020604014 Отходы древесных и строительных материалов, в том числе от сноса и разборки строений  1712050001004 Отходы древесины с солевой пропиткой 1712070001000 Отходы древесины с масляной пропиткой 1712080001014 Древесные отходы с пропиткой и покрытиями несортированные   1712200001014 Опилки древесные, загрязнённые минеральными маслами (содержание масел – менее 15 %)  1713020101034    Стружка древесная, загрязнённая минеральными маслами (содержание масел – менее 15 %)  1713020201034 Опилки древесные, загрязнённые бензином (содержа-ние бензина – менее 15 %) 1713030101034 Опилки и стружки разнородной древесины (например, содержащие опилки и стружку древесно-стружечных и/или древесно-волокнистых плит)   1719010301004 Пыль от обработки разнородной древесины (например, содержащая пыль  древесно-стружечных и/или древесно-волокнистых плит) 1719010411004 Шлам от обработки разнородной  древесины (например, содержащий шлам древесно-стружечных  и/или древесно-волокнистых плит) 1719010504004 Отходы переработки целлюлозы 1840000000000 Отходы бумаги и картона 1870000000000  Отходы бумаги и картона незагрязненные 1871000000000 Отходы бумаги с нанесенным лаком 1872010101014  Отходы бумажной клеевой ленты 1872010201014 Отходы фотобумаги 1872020001014 Отходы рубероида 1872040101014 Отходы толи 1872040201014 Прочие отходы бумаги и картона (в т.ч. фильтры воздушные отработанные) 1879000000000 Разнородные отходы бумаги и картона (например, содержащие отходы фотобумаги) 1879010001004 Золошлаки от сжигания углей (Березовский) 3130020201004 Абразивная пыль и порошок от шлифования черных металлов (с содержанием ме-талла менее 50 %) 3140030011004 Пыль керамзитовая 3140060111004 Отходы асбоцемента в кусковой форме 3140120201014 Пыль кирпичная 3140140211004 Огарки обожженных анодов алюминиевого производства 3140210301004  Песок, загрязненный мазутом (содержание мазута – менее 15 %) 3140230201034 Песок, загрязненный маслами (содержание масел менее 15 %) 3140230301034 Песок, загрязненный бензином (количес-тво бензина менее 15 %) 3140230401034 Отходы асфальтобетона и/или асфальтобетонной смеси в кусковой форме 3140350201004  Отходы бетонной смеси с содержанием пыли более 30 % 3140360108004 Отходы асбеста в кусковой форме 3140370201014 Шлак сварочный 3140480001994 Отходы, содержащие сталь (в том числе стальную пыль), несортированные 3512011101004 Отходы, содержащие легированную сталь (в том числе стальную пыль), несортированные 3512031101004 Отходы, содержащие оцинкованную сталь (в том числе стальную пыль), несортированные 3512041101004 Отходы, содержащие алюминий (в том числе алюминиевую пыль), несортированные 3531011101004 Отходы, содержащие олово, несортированные 3531111101004 Тара и упаковка из алюминия, загрязненная горюче-смазочными материалами (содержание горюче-смазочных материалов – менее 15 % по весу 3535010313034 Отходы, содержащие медные сплавы (в том числе пыль медных сплавов), несортированные 3541011101004 Отходы, содержащие латунь, (в том числе пыль латуни), несортированные 3541031101004 Отходы битума, асфальта в твёрдой форме  5490120001004 Отходы затвердевшего поливинилхлорида и пенопласта на его базе 5710160001004 Шины пневматические отработанные 5750020013004 Камеры пневматические отработанные 5750020113004 Покрышки отработанные 5750020213004 Покрышки с тканевым кордом отработанные 5750020313004 Покрышки с металлическим кордом отработанные 5750020413004  Резиноасбестовые отходы (в том числе изделия отработанные и брак)  5750030001004 Пыль хлопковая 5810061111004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34730000</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 xml:space="preserve"> г. Шарья Костромской области</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ООО "Спецтранс"  157000, Костромская область, г. Шарья, ул. Ив. Шатрова, д.18</w:t>
            </w:r>
          </w:p>
        </w:tc>
      </w:tr>
      <w:tr w:rsidR="00CC4A4F" w:rsidRPr="00DC5106" w:rsidTr="00EA03A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44-00008-Х-00592-250914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Пометохранилище</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EE00F5">
            <w:pPr>
              <w:spacing w:after="0"/>
              <w:rPr>
                <w:rFonts w:ascii="Times New Roman" w:hAnsi="Times New Roman"/>
                <w:color w:val="000000"/>
                <w:sz w:val="20"/>
                <w:szCs w:val="20"/>
              </w:rPr>
            </w:pPr>
            <w:r w:rsidRPr="00DC5106">
              <w:rPr>
                <w:rFonts w:ascii="Times New Roman" w:hAnsi="Times New Roman"/>
                <w:color w:val="000000"/>
                <w:sz w:val="20"/>
                <w:szCs w:val="20"/>
              </w:rPr>
              <w:t>Помет куриный свежий 1310010103013  Помет куриный перепревший 1310010101004</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34614408</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д. Клобушнево Костромского района</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ОАО "Птицефабрика "Волжская" 156551, Костромская область, Костромской район, п/о Коряково</w:t>
            </w:r>
          </w:p>
        </w:tc>
      </w:tr>
      <w:tr w:rsidR="00CC4A4F" w:rsidRPr="00DC5106" w:rsidTr="00EA03A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44-00009-З-00592-250914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Полигон ТБО</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Керамические изделия, потерявшие потребительские свойства 3140070301955 Резиновые изделия незагрязненные, потерявшие свои потребительские свойства 5750010113005 Мусор строительный от разборки зданий 9120060101004</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34616424</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 xml:space="preserve">д.Федорково Красносельского района </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Филиал "Костромская ГРЭС" ОАО "ИНТЕР РАО - "Электрогенерация"  156901, Костромская область, г.Волгореченск</w:t>
            </w:r>
          </w:p>
        </w:tc>
      </w:tr>
      <w:tr w:rsidR="00CC4A4F" w:rsidRPr="00DC5106" w:rsidTr="00EA03A5">
        <w:trPr>
          <w:trHeight w:val="1653"/>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44-00010-Х-00592-250914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Шламохранилиище</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 xml:space="preserve">Золы, шлаки и пыль от топочных установок и от термической обработки отходов 3130000000000 </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34616424</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д. Сидоровское</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Филиал "Костромская ГРЭС" ОАО "ИНТЕР РАО - "Электрогенерация"  156901, Костромская область, г.Волгореченск</w:t>
            </w:r>
          </w:p>
        </w:tc>
      </w:tr>
      <w:tr w:rsidR="00CC4A4F" w:rsidRPr="00DC5106" w:rsidTr="0015006A">
        <w:trPr>
          <w:trHeight w:val="1271"/>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44-00011-З-00592-250914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Другой специально оборудованный объект захоронения отходов (отработанный карьер, использумеый для захоронения отходов)</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Обтирочный материал, загрязненный маслами (содержание масел менее 15 %) 5490270101034 Отходы смеси затвердевших разнородных пластмасс 5710990001004 Абразивные круги и отработанные, лом отработанных абразивных кругов 3140430201995 Остатки и огарки стальных сварочных электродов 3512160101995 Мусор от  бытовых помещений организаций несортированный (исключая крупногабаритный) 9120040001004</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34614408</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д. Дербино Костромского района</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ОАО "Птицефабрика "Волжская" 156551, Костромская область, Костромской район, п/о Коряково</w:t>
            </w:r>
          </w:p>
        </w:tc>
      </w:tr>
      <w:tr w:rsidR="00CC4A4F" w:rsidRPr="00DC5106" w:rsidTr="00EA03A5">
        <w:trPr>
          <w:trHeight w:val="562"/>
        </w:trPr>
        <w:tc>
          <w:tcPr>
            <w:tcW w:w="266" w:type="pct"/>
          </w:tcPr>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rPr>
              <w:t>44-00012-З-00592-250914</w:t>
            </w:r>
          </w:p>
        </w:tc>
        <w:tc>
          <w:tcPr>
            <w:tcW w:w="820"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Полигон захоронения твердых коммунальных отходов</w:t>
            </w:r>
          </w:p>
        </w:tc>
        <w:tc>
          <w:tcPr>
            <w:tcW w:w="461"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1470060113004 Кора с примесью земли 1711010201004 Отходы фотобумаги 1872020001014 Отходы рубероида 1872040101014 Прочие отходы бумаги и картона (отработанные воздушные фильтры) 1879000000000 Золошлаки от сжигания углей (Березовский) 3130020201004 Абразивная пыль и порошок от шлифования чёрных металлов (с содержанием металла менее 50 %) 3140030011004 Песок, загрязненный мазутом (содержание мазута менее 15%) 3140230201034 Песок, загрязненный маслами (содержание масел менее 15%) 3140230301034 Песок, загрязненный бензином (количество бензина менее 15 %) 3140230401034 Пыль древесного угля 3140340111004 Отходы гипса 3140380111000 Пыль гипсовая 3140380111004 Лом и отходы цветных металлов с примесями или загрязнённые 3535000001000 Тара и упаковка из алюминия, загрязнен-ная горюче-смазочны-ми материалами (содержание горюче-смазочных материа-лов– менее 15% по весу) 3535010313034 Обтирочный материал, загрязнённый маслами (содержание масел менее 15%) 5490270101034 Отходы твердых производственных материалов, загрязнённые нефтяными и минеральными жировыми продуктами (в т.ч. отработанные масляные фильтры) 5490300000000 Отходы фото- и киноплёнки, рентгеновской плёнки 5710150001004 Отходы смеси затвердевших разнородных пластмасс 5710990001004 Шины пневматические отработанные 5750020013004 Камеры пневматические отработанные 5750020113004 Покрышки отработанные 5750020213004 Покрышки с тканевым кордом отработанные 5750020313004 Покрышки с металлическим кордом отработанные 5750020413004 Резиноасбестовые отходы (в том числе отработанные и брак) 5750030001004 Отходы от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 Отходы (осадки) при механической и биологической очистке сточных вод (в т.ч. осадки с иловых карт после механической и биологической очистки сточных вод) 9430000000000 Отходы (осадки) от реагентной очистки сточных вод 9450000000000 Отходы (осадки) при промывке канализационных сетей 9470000000000 Отходы (осадки) из выгребных ям и хозяйственно-бытовые стоки 9510000000000</w:t>
            </w:r>
          </w:p>
        </w:tc>
        <w:tc>
          <w:tcPr>
            <w:tcW w:w="483"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34640440</w:t>
            </w:r>
          </w:p>
        </w:tc>
        <w:tc>
          <w:tcPr>
            <w:tcW w:w="486"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д. Фаладино Солигаличского района</w:t>
            </w:r>
          </w:p>
        </w:tc>
        <w:tc>
          <w:tcPr>
            <w:tcW w:w="742" w:type="pct"/>
          </w:tcPr>
          <w:p w:rsidR="00CC4A4F" w:rsidRPr="00DC5106" w:rsidRDefault="00CC4A4F" w:rsidP="00EE00F5">
            <w:pPr>
              <w:rPr>
                <w:rFonts w:ascii="Times New Roman" w:hAnsi="Times New Roman"/>
                <w:color w:val="000000"/>
                <w:sz w:val="20"/>
                <w:szCs w:val="20"/>
              </w:rPr>
            </w:pPr>
            <w:r w:rsidRPr="00DC5106">
              <w:rPr>
                <w:rFonts w:ascii="Times New Roman" w:hAnsi="Times New Roman"/>
                <w:color w:val="000000"/>
                <w:sz w:val="20"/>
                <w:szCs w:val="20"/>
              </w:rPr>
              <w:t>ООО "Коммунальник"  157000, Костромская область, г.Солигалич, ул.Вылузгина, д.6</w:t>
            </w:r>
          </w:p>
        </w:tc>
      </w:tr>
      <w:tr w:rsidR="00CC4A4F" w:rsidRPr="00DC5106" w:rsidTr="00EA03A5">
        <w:trPr>
          <w:trHeight w:val="70"/>
        </w:trPr>
        <w:tc>
          <w:tcPr>
            <w:tcW w:w="5000" w:type="pct"/>
            <w:gridSpan w:val="8"/>
          </w:tcPr>
          <w:p w:rsidR="00CC4A4F" w:rsidRPr="00520E14" w:rsidRDefault="00CC4A4F" w:rsidP="00EE00F5">
            <w:pPr>
              <w:spacing w:after="0" w:line="240" w:lineRule="auto"/>
              <w:jc w:val="center"/>
              <w:rPr>
                <w:rFonts w:ascii="Times New Roman" w:hAnsi="Times New Roman"/>
                <w:sz w:val="20"/>
                <w:szCs w:val="20"/>
              </w:rPr>
            </w:pPr>
            <w:r>
              <w:rPr>
                <w:rFonts w:ascii="Times New Roman" w:hAnsi="Times New Roman"/>
                <w:sz w:val="20"/>
                <w:szCs w:val="20"/>
              </w:rPr>
              <w:t>Курганская область</w:t>
            </w:r>
          </w:p>
        </w:tc>
      </w:tr>
      <w:tr w:rsidR="00CC4A4F" w:rsidRPr="00DC5106" w:rsidTr="00EA03A5">
        <w:trPr>
          <w:trHeight w:val="1653"/>
        </w:trPr>
        <w:tc>
          <w:tcPr>
            <w:tcW w:w="266" w:type="pct"/>
            <w:tcBorders>
              <w:top w:val="single" w:sz="8" w:space="0" w:color="auto"/>
              <w:left w:val="single" w:sz="8" w:space="0" w:color="auto"/>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45-00004-Х-00592-250914</w:t>
            </w:r>
          </w:p>
        </w:tc>
        <w:tc>
          <w:tcPr>
            <w:tcW w:w="820" w:type="pct"/>
            <w:tcBorders>
              <w:top w:val="single" w:sz="8" w:space="0" w:color="auto"/>
              <w:left w:val="nil"/>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Отвал вкрышных пород</w:t>
            </w:r>
          </w:p>
        </w:tc>
        <w:tc>
          <w:tcPr>
            <w:tcW w:w="461" w:type="pct"/>
            <w:tcBorders>
              <w:top w:val="single" w:sz="8" w:space="0" w:color="auto"/>
              <w:left w:val="nil"/>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 xml:space="preserve">Хранение отходов                                                                                              </w:t>
            </w:r>
          </w:p>
        </w:tc>
        <w:tc>
          <w:tcPr>
            <w:tcW w:w="1210" w:type="pct"/>
            <w:tcBorders>
              <w:top w:val="single" w:sz="8" w:space="0" w:color="auto"/>
              <w:left w:val="nil"/>
              <w:right w:val="single" w:sz="8" w:space="0" w:color="000000"/>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при добыче нерудных полезных ископаемых (вскрышные породы) 3470000000005</w:t>
            </w:r>
          </w:p>
        </w:tc>
        <w:tc>
          <w:tcPr>
            <w:tcW w:w="483" w:type="pct"/>
            <w:tcBorders>
              <w:top w:val="single" w:sz="8" w:space="0" w:color="auto"/>
              <w:left w:val="nil"/>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Отсутствует</w:t>
            </w:r>
          </w:p>
        </w:tc>
        <w:tc>
          <w:tcPr>
            <w:tcW w:w="532" w:type="pct"/>
            <w:tcBorders>
              <w:top w:val="single" w:sz="8" w:space="0" w:color="auto"/>
              <w:left w:val="nil"/>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37212824005</w:t>
            </w:r>
          </w:p>
        </w:tc>
        <w:tc>
          <w:tcPr>
            <w:tcW w:w="486" w:type="pct"/>
            <w:tcBorders>
              <w:top w:val="single" w:sz="8" w:space="0" w:color="auto"/>
              <w:left w:val="nil"/>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 xml:space="preserve">  д. Чернушка, Катайского р-на, Курганской обл.</w:t>
            </w:r>
          </w:p>
        </w:tc>
        <w:tc>
          <w:tcPr>
            <w:tcW w:w="742" w:type="pct"/>
            <w:tcBorders>
              <w:top w:val="single" w:sz="8" w:space="0" w:color="auto"/>
              <w:left w:val="nil"/>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ОАО "Синарский щебеночный карьер"                                                                   Российская Федерация, Курганская обл.,                                                Катайский р-н., д. Борисовка</w:t>
            </w:r>
          </w:p>
        </w:tc>
      </w:tr>
      <w:tr w:rsidR="00CC4A4F" w:rsidRPr="00DC5106" w:rsidTr="00EA03A5">
        <w:trPr>
          <w:trHeight w:val="1653"/>
        </w:trPr>
        <w:tc>
          <w:tcPr>
            <w:tcW w:w="26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45-00005-Х-00592-250914</w:t>
            </w:r>
          </w:p>
        </w:tc>
        <w:tc>
          <w:tcPr>
            <w:tcW w:w="82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Золоотвал</w:t>
            </w:r>
          </w:p>
        </w:tc>
        <w:tc>
          <w:tcPr>
            <w:tcW w:w="461"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 xml:space="preserve">Хранение отходов     </w:t>
            </w:r>
          </w:p>
        </w:tc>
        <w:tc>
          <w:tcPr>
            <w:tcW w:w="121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оксидов, гидроксидов, солей (шлам нейтрализации растворов кислотных промывок котлов теплоэлектростанций) 5100000000000,Золошлаки от сжигания углей (золошлаки от сжигания Экибастузского угля) 3130020001000,Минеральные шламы (шлам известковый) 3160000000000,</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затвердевшей смолы ионообменников (в том числе отработанной), не содержащей опасные вещества (ионообменные смолы отработанные) 5710240001000,Фильтровочные и поглотительные отработанные массы, незагрязненные опасными веществами (антрацит отработанный) 3147000000000,Отходы (осадки) при подготовке воды ( шлам химводоочистки и умягчения воды) 9410000000000</w:t>
            </w:r>
          </w:p>
        </w:tc>
        <w:tc>
          <w:tcPr>
            <w:tcW w:w="483"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37401000000</w:t>
            </w:r>
          </w:p>
        </w:tc>
        <w:tc>
          <w:tcPr>
            <w:tcW w:w="48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г. Курган</w:t>
            </w:r>
          </w:p>
        </w:tc>
        <w:tc>
          <w:tcPr>
            <w:tcW w:w="74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ОАО "Курганская генерирующая компания"                                                               Российская Федерация, г. Курган, пр. Конституции, 29-А</w:t>
            </w:r>
          </w:p>
        </w:tc>
      </w:tr>
      <w:tr w:rsidR="00CC4A4F" w:rsidRPr="00DC5106" w:rsidTr="00EA03A5">
        <w:trPr>
          <w:trHeight w:val="562"/>
        </w:trPr>
        <w:tc>
          <w:tcPr>
            <w:tcW w:w="26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45-00006-З-00592-250914</w:t>
            </w:r>
          </w:p>
        </w:tc>
        <w:tc>
          <w:tcPr>
            <w:tcW w:w="82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Полигон ТБО</w:t>
            </w:r>
          </w:p>
        </w:tc>
        <w:tc>
          <w:tcPr>
            <w:tcW w:w="461"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Захоронение отходов</w:t>
            </w:r>
          </w:p>
        </w:tc>
        <w:tc>
          <w:tcPr>
            <w:tcW w:w="121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Пыль комбикормовая 30118913424,Отходы из жироотделителей, содержащие растительные жировые продукты 30114801394,Обувь кожаная рабочая, утратившая потребительские свойства 40310100524,Отходы коры  30510001214, Кора с примесью земли 30510002294,Пыль древесная от шлифовки натуральной чистой древесины 30531101424,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Стружка древесно-стружечных и/или древесно-волокнистых плит 30531321224,Обрезки, кусковые отходы древесно-стружечных и/или древесно-волокнистых плит 30531341214,Пыль при изготовлении и обработке древесно-стружечных и/или древесно-волокнистых плит 30531351424,Шлам при изготовлении и обработке древесно-стружечных и/или древесно-волокнистых плит 30531361394,Отходы изделий из древесины с пропиткой и покрытиями несортированные 40429099514,Опилки разнородной древесины (например, содержащие опилки древесно-стружечных и/или древесно-волокнистых плит) 30531312434,Стружка разнородной древесины (например, содержащая стружку древесно-стружечных и/или древесно-волокнистых плит) 30531322224,Опилки и стружка разнородной древесины (например, содержащие опилки и стружку древесно-стружечных  и/или древесно-волокнистых плит)  30531331204,Пыль при обработке разнородной древесины (например, содержащая пыль древесно-стружечных и/или древесно-волокнистых плит) 30531352424,Шлам при обработке разнородной древесины (например, содержащий шлам древесно-стружечных и/или древесно-волокнистых плит) 30531362394,Обрезь разнородной древесины (например, содержащая обрезь древесно-стружечных и/или древесно-волокнистых плит) 30531342214,Отходы бумаги с нанесенным лаком при брошюровочно-переплетной и отделочной деятельности  30713101294,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фотобумаги  41714001294,Отходы рубероида 82621001514,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толи 82622001514,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бумаги и картона, содержащие отходы фотобумаги 40581001294,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Шлак печей переплава алюминиевого производства  35522001294,Зола от сжигания угля малоопасная 61110001404,Шлак от сжигания угля малоопасный 61120001214,Золошлаковая смесь от сжигания углей малоопасная 61140001204,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Песок формовочный горелый отработанный 35715001494,Отходы песка от очистных и пескоструйных устройств 36311001494,Пыль (порошок) абразивные от шлифования черных металлов с содержанием металла менее 50 %  36122102424,Пыль керамзитовая 34241002424,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Пыль керамическая 34310001424,Отходы асбоцемента в кусковой форме 34642001424,Трубы, муфты из асбоцемента, утратившие потребительские свойства, незагрязненные 45551001514,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Листы волнистые и плоские, утратившие потребительские свойства, незагрязненные 45551002514,Лом и отходы прочих изделий из асбоцемента незагрязненные 23111203404,Брак шлаковаты 34855031204,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шлаковаты незагрязненные 45711101204,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базальтового волокна и материалов на его основе 45711201204,Пыль графитная 34853001424,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асфальтобетона и/или асфальтобетонной смеси в виде пыли  34852101424,Лом асфальтовых и асфальтобетонных покрытий  83020001714,Отходы асбеста в кусковой форме 34851101204,Отходы абразивных материалов в виде пыли  45620051424,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абразивных материалов в виде порошка 45620052414,Шлак сварочный 91910002204,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металлической дроби с примесью шлаковой корки 36311002204,Отходы битума нефтяного 30824101214, Брак кино- и фотопленки 31891100294,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фото- и кинопленки 41715001294,Отходы пенопласта на основе поливинилхлорида незагрязненные 43510001204,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поливинилхлорида в виде пленки и изделий из нее незагрязненные 43510002294,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поливинилхлорида в виде изделий или лома изделий незагрязненные 43510003514,Отходы стеклолакоткани 45144101294,Пыль (мука) резиновая  33115103424,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Камеры пневматических шин автомобильных отработанные 92112001504,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резиноасбестовых изделий незагрязненные 45570000714,Пыль хлопковая  30211106424,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из жилищ несортированные (исключая крупногабаритные) 73111001724,Мусор от офисных и бытовых помещений организаций несортированный (исключая крупногабаритный)  73310001724,Мусор от сноса и разборки зданий несортированный  81290101724,Пыль зерновая 30116111425,Лузга овсяная  30116131495,Лузга гречневая 30116132495,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Лузга рисовая 30116133495,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Лузга просяная 30116134495,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Зерновая оболочка солода 30124002495,Мякина  11111001235,Отходы мучки овсяной 30117111495,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мучки гречневой 30117112495,Отходы мучки рисовой 30117113495,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мучки просяной  30117114495,Отходы мучки ячменной 30117115495,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Технологические потери муки пшеничной 30117121495,Технологические потери муки ржаной  30117122495,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дробленки и сечки овсяной  30116141495,Отходы дробленки и сечки гречневой 30116142495,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дробленки и сечки рисовой 30116143495,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дробленки и сечки просяной 30116144495,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дробленки и сечки ячменной 30116145495,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отрубей и высевок (пшеничных и ржаных) 30117901495,Мезга крупяная 30118711305,Отходы теста 30117902395,Хлебная крошка 30117903295,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Ботва от корнеплодов, другие подобные растительные остатки при выращивании овощей 11121001235,Ботва от корнеплодов, другие подобные растительные остатки при выращивании овощей, загрязненные землей  11121002235,Отходы тростника при выращивании грибов 11131001235,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Свекловичные хвосты (хвостики свеклы)  30118112205,Жом свекловичный отжатый 30118114395,Очистки овощного сырья 30113203295,Мезга картофельная 30116211305,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крахмальной патоки  30116241395,Выжимки фруктовые и ягодные 30113101295,Косточки плодовые 30113102205,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Дробина солодовая (пивная)  30124005295,Дробина хмелевая 30124006295,Отходы семян подсолнечника 30114111205,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Навоз крупного рогатого скота перепревший 11211002295,Навоз конский перепревший 11221002295,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Навоз мелкого рогатого скота перепревший 11241002295,Скорлупа от куриных яиц 30117905295,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Обрезь кож нехромового дубления 30431102295,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Обрезь жесткого кожевенного товара 30431103295,Горбыль из натуральной чистой древесины  30522001215,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Горбыль из натуральной чистой древесины  30522001215,Рейка из натуральной чистой древесины  30522002215,Отходы шпона натуральной чистой древесины 30531401295,Обрезь натуральной чистой древесины 30522004215,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Тара деревянная, утратившая потребительские свойства, незагрязненная 40414000515,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Прочая продукция из натуральной древесины, утратившая потребительские свойства, незагрязненная 40419000515,Опилки натуральной чистой древесины 30523001435,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Стружка натуральной чистой древесины 30523002225,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сучьев, ветвей, вершинок от лесоразработок 15211001215, Отходы корчевания пней 15211002215,Отходы бумаги от резки и штамповки 30612121295,Отходы картона от резки и штамповки 30612141295,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Обрезь гофрокартона 30612143295,Отходы упаковочной бумаги незагрязненные  40518201605,Отходы упаковочного картона незагрязненные  40518301605,Отходы упаковочного гофрокартона незагрязненные  40518401605,Отходы бумаги и картона от канцелярской деятельности и делопроизводства 40512202605,Срыв бумаги  30612112295,Срыв картона  30612142295,Использованные книги, журналы, брошюры, проспекты, каталоги 40512201605,Отходы газет 40512203605,Отходы потребления различных видов белой и цветной бумаги, кроме черного и коричневого цветов 40540201205,Отходы потребления обойной, пачечной, шпульной и других видов бумаги 40540301205,Отходы потребления различных видов картона, кроме черного и коричневого цветов 40540101205,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бумаги вощеной 40529001295,Золошлаковая смесь от сжигания углей практически неопасная  61140002205,Зола от сжигания древесного топлива практически неопасная  61190002405,Отходы стекловолокна 34140001205,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керамзита в кусковой форме 34241001215,Бой керамики  34310002205,Лом черепицы, керамики незагрязненный 82320101215,Керамические изделия прочие, утратившие потребительские свойства, незагрязненные 45911099515,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Бой стекла 34190101205,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строительного щебня незагрязненные 81910003215,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Лом дорожного полотна автомобильных дорог (кроме отходов битума и асфальтовых покрытий)  83010001715,Грунт, образовавшийся при проведении землеройных работ, не загрязненный опасными веществами 81110001495,Отходы известняка, доломита и мела в кусковой форме практически неопасные  23111201215,Щебень известняковый, доломитовый некондиционный практически неопасный  23111204405,Отходы фильтрации при дефекации свекловичного сока (дефекат)  30118117395,Бой шамотного кирпича  34211001205,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Лом шамотного кирпича незагрязненный  91218101215, Лом кирпичной кладки от сноса и разборки зданий  81220101205,Бой строительного кирпича 34321001205,Лом строительного кирпича незагрязненный  82310101215,Лом огнеупорного мертеля незагрязненный 91219101215,Уголь активированный отработанный при осушке воздуха и газов, не загрязненный опасными веществами  44210401495,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Электроды угольные отработанные незагрязненные 36131001515,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Отсев каменного угля в виде крошки 21131001495,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песка незагрязненные 81910001495,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Бой бетонных изделий 34620001205,Бой железобетонных изделий 34620002205,Лом железобетонных изделий, отходы железобетона в кусковой форме 82230101215,Электроды графитовые отработанные, не загрязненные опасными веществами 35290101205,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гипса в кусковой форме 23112201215,Брак заготовок абразивных кругов 34810021615,Абразивные круги отработанные, лом отработанных абразивных кругов 45610001515,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 xml:space="preserve">Шкурка шлифовальная отработанная 45620001295,                  </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при очистке котлов от накипи 61890101205,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Мелочь нефтяного кокса отсев)  30825201495,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Цемент некондиционный  34510001205,Отходы цемента в кусковой форме  82210101215,Известковый шлам при очистке свекловичного сока в сахарном производстве  30118116395,Осадок (шлам) земляной от промывки овощей (свеклы, картофеля и т.д.)  30113204295,Шлам минеральный от газоочистки производства кремния 31211432395,Свечи зажигания автомобильные отработанные 92191001525,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Скрап черных металлов незагрязненный 46101002205,Отходы пенопласта на основе полистирола незагрязненные 43414101205,Отходы пленки полистирола и изделий из нее незагрязненные 43414102515,Отходы полиэтиленовой тары незагрязненной 43411004515,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продукции из имидофлекса незагрязненные 43611001205,Отходы продукции из стеклослюдопласта незагрязненные 43612001205,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продукции из целлулоида незагрязненные 43419101205,Отходы продукции из прочих пластмасс на основе эфиров целлюлозы незагрязненные 43419199205,Лом и отходы изделий из акрилонитрилбутадиенстирола (пластик АБС) незагрязненные 43414201515,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Трубы, трубки из вулканизированной резины, утратившие потребительские свойства, незагрязненные 43111001515,Лом и отходы изделий из полистирола незагрязненные  43414103515,Отходы полиуретановой пены незагрязненные 43425001295,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пленки полиакрилатов и изделий из нее незагрязненные  43415101515,Отходы полиэтиленовой тары незагрязненной 43411004515,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полипропиленовой тары незагрязненной 43412004515,Ионообменные смолы отработанные при водоподготовке 71021101205,Лом и отходы изделий из полиэтилена незагрязненные (кроме тары) 43411003515,Отходы пленки полиэтилена и изделий из нее незагрязненные 43411002295,Шланги и рукава из вулканизированной резины, утратившие потребительские свойства, незагрязненные 43111002515,Ленты конвейерные, приводные ремни, утратившие потребительские свойства, незагрязненные 43112001515,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Бельтинг из вулканизированной резины, утративший потребительские свойства, незагрязненный 43112002515,Обрезки вулканизованной резины 33115102205,Отходы гранулированной резины при переработке отработанных шин 74120101495,Резинометаллические изделия отработанные незагрязненные 43130001525,Пережженные поликапроамидные слитки, жилка, щетина 31911001205,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Брак  полиэфирного волокна и нитей 31912000235,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Пух трепальный от льняной пряжи 30212151235,Путанка льняной пряжи и нитей 30221301235,Костра льняная 30212111235,Обрезь валяльно-войлочной продукции 30299211235,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Обрезки и обрывки шерстяных тканей 30311103235,Обрезки и обрывки полушерстяных тканей 30311104235,Обрезки и обрывки льняных тканей 30311102235,Обрезки и обрывки хлопчатобумажных тканей 30311101235,Обрезки и обрывки смешанных тканей 30311109235,Отходы из жилищ крупногабаритные 73111002215,Пищевые отходы кухонь и организаций общественного питания несортированные  73610001305,Отходы (мусор) от уборки территории и помещений объектов оптово-розничной торговли продовольственными товарами 73510001725,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(мусор) от уборки территории и помещений объектов оптово-розничной торговли промышленными товарами 73510002725,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(мусор) от уборки территории и помещений учебно-воспитательных учреждений 73710001725,Отходы (мусор) от уборки территории и помещений культурно-спортивных учреждений и зрелищных мероприятий 73710002725,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от уборки территорий кладбищ, колумбариев 73120003725,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Лампы накаливания, утратившие потребительские свойства 48241100525,Отходы изолированных проводов и кабелей 48230201525,Провод медный эмалированный, утративший потребительские свойства 48230301525,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Мусор с защитных решеток при водозаборе 71011001715,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Мусор с защитных решеток гидроэлектростанций 62110001715</w:t>
            </w:r>
          </w:p>
        </w:tc>
        <w:tc>
          <w:tcPr>
            <w:tcW w:w="483"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Имеется</w:t>
            </w:r>
          </w:p>
        </w:tc>
        <w:tc>
          <w:tcPr>
            <w:tcW w:w="53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37214864004</w:t>
            </w:r>
          </w:p>
        </w:tc>
        <w:tc>
          <w:tcPr>
            <w:tcW w:w="48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п. Просвет, Кетовского р-на, Курганской обл.</w:t>
            </w:r>
          </w:p>
        </w:tc>
        <w:tc>
          <w:tcPr>
            <w:tcW w:w="74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МУП "Шуховский полигон ТБО"                                                               Российская Федерация, г. Курган, ул. Химмашевская, 8</w:t>
            </w:r>
          </w:p>
        </w:tc>
      </w:tr>
      <w:tr w:rsidR="00CC4A4F" w:rsidRPr="00DC5106" w:rsidTr="00EA03A5">
        <w:trPr>
          <w:trHeight w:val="1653"/>
        </w:trPr>
        <w:tc>
          <w:tcPr>
            <w:tcW w:w="26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45-00007-З-00592-250914</w:t>
            </w:r>
          </w:p>
        </w:tc>
        <w:tc>
          <w:tcPr>
            <w:tcW w:w="82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Полигон промышленных отходов</w:t>
            </w:r>
          </w:p>
        </w:tc>
        <w:tc>
          <w:tcPr>
            <w:tcW w:w="461"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Захоронение отходов</w:t>
            </w:r>
          </w:p>
        </w:tc>
        <w:tc>
          <w:tcPr>
            <w:tcW w:w="121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Опилки древесные, загрязненные минеральными маслами (содержание масел - 15 % и более) 1713020104033,Обтирочный материал, загрязненный маслами (содержание масел 15 % и более) 5490270101033,Абразивная пыль и порошок от шлифования черных металлов (с содержанием металла менее 50 %) 3140030011004,Резиноасбестовые отходы (в том числе изделия отработанные и брак) 5750030001004,Отходы лакокрасочных средств затвердевшие 5550000000004,Отходы смеси затвердевших разнородных пластмасс 5710990001004,Металлическая дробь с примесью шлаковой корки (дробеструйная обработка) 3515030108004,Бой от печей металлургических процессов (стержневая смесь) 3111000001004,Гальванические шламы 5110000000004,Прочие твердые минеральные отходы (грунт, загрязненный нефтепродуктами) 3140000000004,Печной бой, металлургический и литейный щебень (брак) 3110000000005,Металлургические шлаки, съемы и пыль 3120000000005,Обрезки резины 5750010201005</w:t>
            </w:r>
          </w:p>
        </w:tc>
        <w:tc>
          <w:tcPr>
            <w:tcW w:w="483"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37226832002</w:t>
            </w:r>
          </w:p>
        </w:tc>
        <w:tc>
          <w:tcPr>
            <w:tcW w:w="48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д. Первомайка, Петуховского р-на, Курганской обл.</w:t>
            </w:r>
          </w:p>
        </w:tc>
        <w:tc>
          <w:tcPr>
            <w:tcW w:w="74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ОАО "Петуховский литейно-механический завод"                                                                   Российская Федерация, Курганская обл.,                                                г. Петухово, ул. Железнодорожная, 2</w:t>
            </w:r>
          </w:p>
        </w:tc>
      </w:tr>
      <w:tr w:rsidR="00CC4A4F" w:rsidRPr="00DC5106" w:rsidTr="00EA03A5">
        <w:trPr>
          <w:trHeight w:val="845"/>
        </w:trPr>
        <w:tc>
          <w:tcPr>
            <w:tcW w:w="26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45-00008-З-00592-250914</w:t>
            </w:r>
          </w:p>
        </w:tc>
        <w:tc>
          <w:tcPr>
            <w:tcW w:w="82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Полигон по захоронению отработанных буровых растворов</w:t>
            </w:r>
          </w:p>
        </w:tc>
        <w:tc>
          <w:tcPr>
            <w:tcW w:w="461"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Захоронение отходов</w:t>
            </w:r>
          </w:p>
        </w:tc>
        <w:tc>
          <w:tcPr>
            <w:tcW w:w="121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Отработанный буровой раствор 3490000000000</w:t>
            </w:r>
          </w:p>
        </w:tc>
        <w:tc>
          <w:tcPr>
            <w:tcW w:w="483"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Имеется</w:t>
            </w:r>
          </w:p>
        </w:tc>
        <w:tc>
          <w:tcPr>
            <w:tcW w:w="53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37242864006</w:t>
            </w:r>
          </w:p>
        </w:tc>
        <w:tc>
          <w:tcPr>
            <w:tcW w:w="48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с. Трусилово, Шумихинского р-на</w:t>
            </w:r>
          </w:p>
        </w:tc>
        <w:tc>
          <w:tcPr>
            <w:tcW w:w="74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ЗАО "РУСБУРМАШ" г. Москва, Большой Дровяной пер., 22</w:t>
            </w:r>
          </w:p>
        </w:tc>
      </w:tr>
      <w:tr w:rsidR="00CC4A4F" w:rsidRPr="00DC5106" w:rsidTr="00EA03A5">
        <w:trPr>
          <w:trHeight w:val="1653"/>
        </w:trPr>
        <w:tc>
          <w:tcPr>
            <w:tcW w:w="266" w:type="pct"/>
            <w:tcBorders>
              <w:left w:val="single" w:sz="8" w:space="0" w:color="auto"/>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45-00009-З-00592-250914</w:t>
            </w:r>
          </w:p>
        </w:tc>
        <w:tc>
          <w:tcPr>
            <w:tcW w:w="820" w:type="pct"/>
            <w:tcBorders>
              <w:left w:val="single" w:sz="8" w:space="0" w:color="auto"/>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Свалка ТБО</w:t>
            </w:r>
          </w:p>
        </w:tc>
        <w:tc>
          <w:tcPr>
            <w:tcW w:w="461" w:type="pct"/>
            <w:tcBorders>
              <w:left w:val="single" w:sz="8" w:space="0" w:color="auto"/>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Захоронение отходов</w:t>
            </w:r>
          </w:p>
        </w:tc>
        <w:tc>
          <w:tcPr>
            <w:tcW w:w="1210" w:type="pct"/>
            <w:tcBorders>
              <w:left w:val="nil"/>
              <w:right w:val="single" w:sz="8" w:space="0" w:color="000000"/>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коммунальные 9000000000000,Прочие коммунальгные отходы 9900000000000,Отходы потребления на производстве, подобные коммунальным 9120000000000</w:t>
            </w:r>
          </w:p>
        </w:tc>
        <w:tc>
          <w:tcPr>
            <w:tcW w:w="483" w:type="pct"/>
            <w:tcBorders>
              <w:left w:val="single" w:sz="8" w:space="0" w:color="auto"/>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Имеется</w:t>
            </w:r>
          </w:p>
        </w:tc>
        <w:tc>
          <w:tcPr>
            <w:tcW w:w="532" w:type="pct"/>
            <w:tcBorders>
              <w:left w:val="single" w:sz="8" w:space="0" w:color="auto"/>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37244501000</w:t>
            </w:r>
          </w:p>
        </w:tc>
        <w:tc>
          <w:tcPr>
            <w:tcW w:w="486" w:type="pct"/>
            <w:tcBorders>
              <w:left w:val="single" w:sz="8" w:space="0" w:color="auto"/>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г. Щучье</w:t>
            </w:r>
          </w:p>
        </w:tc>
        <w:tc>
          <w:tcPr>
            <w:tcW w:w="742" w:type="pct"/>
            <w:tcBorders>
              <w:left w:val="single" w:sz="8" w:space="0" w:color="auto"/>
              <w:right w:val="single" w:sz="8" w:space="0" w:color="auto"/>
            </w:tcBorders>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ООО "ЭкоСервис" Курганская обл., г. Щучье, ул. Пионерская, 1</w:t>
            </w:r>
          </w:p>
        </w:tc>
      </w:tr>
      <w:tr w:rsidR="00CC4A4F" w:rsidRPr="00DC5106" w:rsidTr="00EA03A5">
        <w:trPr>
          <w:trHeight w:val="420"/>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45-00010-З-00592-250914</w:t>
            </w:r>
          </w:p>
        </w:tc>
        <w:tc>
          <w:tcPr>
            <w:tcW w:w="82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Свалка ТБО</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Захоронение отходов     </w:t>
            </w:r>
          </w:p>
        </w:tc>
        <w:tc>
          <w:tcPr>
            <w:tcW w:w="121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Обувь кожаная рабочая, потерявшая потребительские свойства  1470060113004,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рубероида 1872040101014,Разнородные отходы бумаги и картона (например, содержащие отходы фотобумаги) 1879010001004,Золошлаки от сжигания углей 3130020001000,Золошлаки от сжигания углей  (Березовский) 3130020201004,Абразивная пыль и порошок от шлифования черных металлов (с содержанием металла менее 50%) 3140030011004,Покрышки отработанные  5750020213004,Резиноасбестовые отходы (в том числе отработанные и брак) 5750030001004,Отходы от жилищ несортированные (исключая крупногабаритные) 9110010001004,Отходы потребления на производстве, подобные коммунальным 9120000000000,Мусор от бытовых помещений организаций несортированный (исключая крупногабаритный) 9120040001004,Мусор строительный 9120060001000,Мусор строительный от разборки зданий 9120060101004,Отходы сложного комбинированного состава в виде изделий, оборудования, устройств, не вошедшие в другие пункты (фильтры воздушные отработанные) 9200000000000</w:t>
            </w:r>
          </w:p>
        </w:tc>
        <w:tc>
          <w:tcPr>
            <w:tcW w:w="483"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Имеется</w:t>
            </w:r>
          </w:p>
        </w:tc>
        <w:tc>
          <w:tcPr>
            <w:tcW w:w="53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37226501000</w:t>
            </w:r>
          </w:p>
        </w:tc>
        <w:tc>
          <w:tcPr>
            <w:tcW w:w="48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г. Петухово</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"ДИВ" Курганская обл., г. Петухово, ул. 9 мая, 59а</w:t>
            </w:r>
          </w:p>
        </w:tc>
      </w:tr>
      <w:tr w:rsidR="00CC4A4F" w:rsidRPr="00DC5106" w:rsidTr="00EA03A5">
        <w:trPr>
          <w:trHeight w:val="1653"/>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45-00011-З-00592-250914</w:t>
            </w:r>
          </w:p>
        </w:tc>
        <w:tc>
          <w:tcPr>
            <w:tcW w:w="82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Свалка ТБО</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Захоронение отходов</w:t>
            </w:r>
          </w:p>
        </w:tc>
        <w:tc>
          <w:tcPr>
            <w:tcW w:w="121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из жироотделителей, содержащие растительные жировые продукты 1250010000004,Отходы из жироотделителей, содержащие животные жировые продукты 1250020000004,Отходы продуктов из растительных и животных жиров, включая просроченные продукты 1260000000000,Отходы коры 1711010101004,Кора с примесью земли 1711010201004,Древесно-стружечные и/или древесно-волокнистые плиты, содержащие связующие смолы в количестве от 0,2 % до 2,5 % включительно, некондиционные, брак 1712020401014,Пыль при изготовлении и обработке древесно-стружечных и/или древесно-волокнистых плит, содержащих связующие смолы в количестве от 0,2 % до 2,5 % включительно 1712020511014,Древесные отходы с пропиткой и покрытиями несортированные 1712200001014,Опилки и стружки разнородной древесины (например, содержащие опилки и стружку древесно-стружечных и/или древесно-волокнистых плит) 1719010301004, Обрезь разнородной древесины (например, содержащая обрезь древесно-стружечных и/или древесно-волокнистых плит) 1719010601004,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рубероида 1872040101014,Золошлаки от сжигания углей 3130020001004,Отходы асбоцемента в кусковой форме 3140120201014,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асфальтобетона и/или асфальтобетонной смеси в виде пыли  34852101424,Отходы асфальтобетона и/или асфальтобетонной смеси в кусковой форме 3140350201004,Лом и отходы черных металлов 3510000000000,Отходы битума, асфальта в твердой форме 5490120001004,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фото - и кинопленки, рентгеновской пленки 5710150001004,Отходы затвердевшего поливинилхлорида и пенопласта на его базе 5710160001004,Отходы стеклолакоткани 5710320101004,Отходы смеси затвердевших разнородных пластмасс 5710990001004,Резиноасбестовые отходы (в том числе изделия отработанные и брак) 5750030001004,Отходы из жилищ несортированные (исключая крупногабаритные) 9110010001004, Отходы потребления на производстве, подобные коммунальным (Смет с производственных помещений) 9120000000000,</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потребления на производстве, подобные коммунальным (Смет с территории) 9120000000000,Мусор от бытовых помещений организаций несортированный (исключая крупногабаритный) 9120040001004,Отходы сложного комбинированного состава в виде изделий, оборудования, устройств, не вошедшие в другие пункты (фильтры воздушные отработанные) 9200000000000</w:t>
            </w:r>
          </w:p>
        </w:tc>
        <w:tc>
          <w:tcPr>
            <w:tcW w:w="483"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Имеется</w:t>
            </w:r>
          </w:p>
        </w:tc>
        <w:tc>
          <w:tcPr>
            <w:tcW w:w="53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37208501000</w:t>
            </w:r>
          </w:p>
        </w:tc>
        <w:tc>
          <w:tcPr>
            <w:tcW w:w="48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г. Далматово</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УО "Теплый дом,                                                             Курганская обл., г. Далматово, ул. Советская, 112</w:t>
            </w:r>
          </w:p>
        </w:tc>
      </w:tr>
      <w:tr w:rsidR="00CC4A4F" w:rsidRPr="00DC5106" w:rsidTr="0015006A">
        <w:trPr>
          <w:trHeight w:val="1653"/>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45-00012-З-00592-250914</w:t>
            </w:r>
          </w:p>
        </w:tc>
        <w:tc>
          <w:tcPr>
            <w:tcW w:w="82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Свалка ТБО</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Захоронение отходов</w:t>
            </w:r>
          </w:p>
        </w:tc>
        <w:tc>
          <w:tcPr>
            <w:tcW w:w="121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бумаги и картона незагрязненные 1871000000005,Отходы упаковочных материалов из бумаги и картонанезагрязненные 1871020001005,Отходы упаковочного картона незагрязненные 1871020201005,Отходы бумаги и картона от канцелярской деятельности и делопроизводства 1871030001005,Прочие отходы бумаги незагрязненные 1871990101005,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рубероида 1872040101014, Отходы сучьев, ветвей от лесоразработок 1730010101005, Стеклянный бой, незагрязненный (исключая бой электронно-лучевых трубок и люминесцентных 3140080201995, Грунт, образовавшийся при проведении землеройных работ, не загрязненный опасными веществами 3140110008995,Бой кирпичной кладки при ремонте зданий и сооружений 3140140301995,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Бой строительного кирпича 3140140401995,Песок, загрязненный маслами (содержание масел менее 15 %) 3140230304034,Абразивные круги обработанные, лом абразивных кругов 3140430201995,Остатки и огарки стальных сварочных электродов 3512160101995,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Обтирочный материал, загрязненный маслами (содержание масел менее 15 %) 5490270101034,Пластмассовая незагрязненная тара, потерявшая потребительские свойства 5710180013005,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полиэтилена в виде пленки 5710290201995,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 xml:space="preserve">Полиэтиленовая тара, поврежденная 5710290313995,Отходы целлофана 5710380001005, </w:t>
            </w:r>
          </w:p>
          <w:p w:rsidR="00CC4A4F" w:rsidRPr="00DC5106" w:rsidRDefault="00CC4A4F" w:rsidP="00EE00F5">
            <w:pPr>
              <w:spacing w:after="0" w:line="240" w:lineRule="auto"/>
              <w:rPr>
                <w:rFonts w:ascii="Times New Roman" w:hAnsi="Times New Roman"/>
                <w:color w:val="FF0000"/>
                <w:sz w:val="20"/>
                <w:szCs w:val="20"/>
                <w:lang w:eastAsia="ru-RU"/>
              </w:rPr>
            </w:pPr>
            <w:r w:rsidRPr="00DC5106">
              <w:rPr>
                <w:rFonts w:ascii="Times New Roman" w:hAnsi="Times New Roman"/>
                <w:color w:val="000000"/>
                <w:sz w:val="20"/>
                <w:szCs w:val="20"/>
                <w:lang w:eastAsia="ru-RU"/>
              </w:rPr>
              <w:t>Отходы из жилищ несортированные (исключая крупногабаритные) 9110010001004, Отходы потребления на производстве подобно коммунальным (смет с территории) 9120000000005,</w:t>
            </w:r>
            <w:r w:rsidRPr="00DC5106">
              <w:rPr>
                <w:rFonts w:ascii="Times New Roman" w:hAnsi="Times New Roman"/>
                <w:sz w:val="20"/>
                <w:szCs w:val="20"/>
                <w:lang w:eastAsia="ru-RU"/>
              </w:rPr>
              <w:t>Мусор от бытовых помещений организаций  крупногабаритный  9120050001005,</w:t>
            </w:r>
            <w:r w:rsidRPr="00DC5106">
              <w:rPr>
                <w:rFonts w:ascii="Times New Roman" w:hAnsi="Times New Roman"/>
                <w:color w:val="000000"/>
                <w:sz w:val="20"/>
                <w:szCs w:val="20"/>
                <w:lang w:eastAsia="ru-RU"/>
              </w:rPr>
              <w:t xml:space="preserve">Мусор строительный от разборки зданий 9120060101004, </w:t>
            </w:r>
          </w:p>
          <w:p w:rsidR="00CC4A4F" w:rsidRPr="00DC5106" w:rsidRDefault="00CC4A4F" w:rsidP="00EE00F5">
            <w:pPr>
              <w:spacing w:after="0" w:line="240" w:lineRule="auto"/>
              <w:rPr>
                <w:rFonts w:ascii="Times New Roman" w:hAnsi="Times New Roman"/>
                <w:color w:val="FF0000"/>
                <w:sz w:val="20"/>
                <w:szCs w:val="20"/>
                <w:lang w:eastAsia="ru-RU"/>
              </w:rPr>
            </w:pPr>
            <w:r w:rsidRPr="00DC5106">
              <w:rPr>
                <w:rFonts w:ascii="Times New Roman" w:hAnsi="Times New Roman"/>
                <w:color w:val="000000"/>
                <w:sz w:val="20"/>
                <w:szCs w:val="20"/>
                <w:lang w:eastAsia="ru-RU"/>
              </w:rPr>
              <w:t>Отходы (мусор) от уборки территории и помещений объектов оптово-розничной торговли 9120110001005,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(мусор) от уборки территории и помещений учебно-воспитательных учреждений 9120130001005</w:t>
            </w:r>
          </w:p>
        </w:tc>
        <w:tc>
          <w:tcPr>
            <w:tcW w:w="483"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37210551000</w:t>
            </w:r>
          </w:p>
        </w:tc>
        <w:tc>
          <w:tcPr>
            <w:tcW w:w="48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р.п. Каргаполье</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"Коммунальные сети" 641920, Курганская область, Каргапольский район, р.п.Каргаполье, ул.Р.Люксембург, д.35</w:t>
            </w:r>
          </w:p>
        </w:tc>
      </w:tr>
      <w:tr w:rsidR="00CC4A4F" w:rsidRPr="00DC5106" w:rsidTr="0015006A">
        <w:trPr>
          <w:trHeight w:val="1653"/>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45-00013-З-00592-250914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Свалка ТБО</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Золошлаки от сжигания углей (Березовский) 3130020201004,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Отходы потребления на производстве подобно коммунальным (смет с территории) 9120000000000</w:t>
            </w:r>
          </w:p>
        </w:tc>
        <w:tc>
          <w:tcPr>
            <w:tcW w:w="483"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37236828004</w:t>
            </w:r>
          </w:p>
        </w:tc>
        <w:tc>
          <w:tcPr>
            <w:tcW w:w="48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 Частоозерье</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МУП "Частоозерская теплосеть" 641570 Курганская область, с.Частоозерье,ул.Береговая, 2.</w:t>
            </w:r>
          </w:p>
        </w:tc>
      </w:tr>
      <w:tr w:rsidR="00CC4A4F" w:rsidRPr="00DC5106" w:rsidTr="0015006A">
        <w:trPr>
          <w:trHeight w:val="1653"/>
        </w:trPr>
        <w:tc>
          <w:tcPr>
            <w:tcW w:w="26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45-00014-Х-00592-250914</w:t>
            </w:r>
          </w:p>
        </w:tc>
        <w:tc>
          <w:tcPr>
            <w:tcW w:w="82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Золошлакоотвал</w:t>
            </w:r>
          </w:p>
        </w:tc>
        <w:tc>
          <w:tcPr>
            <w:tcW w:w="461"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 xml:space="preserve">Хранение отходов                                                                                              </w:t>
            </w:r>
          </w:p>
        </w:tc>
        <w:tc>
          <w:tcPr>
            <w:tcW w:w="1210"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Шлаки производства ферросплавов ( шлаки электропечей) 35131000000,</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Песок формовочный горелый отработанный 3 5715001494,</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пленки полиэтилена и изделий из нее незагрязненные 43411002295,</w:t>
            </w:r>
          </w:p>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Отходы металлической дроби с примесью шлаковой корки  36311002204,Пыль (или порошок) от шлифования черных металлов с содержанием металла 50% и более 36122101424,Отходы литейных форм от литья черных металлов (пыль шихтовых и формовочных материалов) 35715000000,Отходы литейных форм от литья черных металлов отработанные (керамика, огнеупорная суспензия) 35715000000,Обтирочный материал, загрязненный нефтью или нефтепродуктами (содержание нефти или нефтепродуктов менее 15 %) 91920402504,Опилки и стружка древесные, загрязненные нефтью или нефтепродуктами (содержание нефти или нефтепродуктов менее 15%) 9 19 205 02 39 4,Прочие отходы огнеупорных материалов от ремонта печей и печного оборудования (бой огнеупоров металлургических печей) 91219000000</w:t>
            </w:r>
          </w:p>
        </w:tc>
        <w:tc>
          <w:tcPr>
            <w:tcW w:w="483"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Имеется</w:t>
            </w:r>
          </w:p>
        </w:tc>
        <w:tc>
          <w:tcPr>
            <w:tcW w:w="53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37401000000</w:t>
            </w:r>
          </w:p>
        </w:tc>
        <w:tc>
          <w:tcPr>
            <w:tcW w:w="486"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г. Курган</w:t>
            </w:r>
          </w:p>
        </w:tc>
        <w:tc>
          <w:tcPr>
            <w:tcW w:w="742" w:type="pct"/>
          </w:tcPr>
          <w:p w:rsidR="00CC4A4F" w:rsidRPr="00DC5106" w:rsidRDefault="00CC4A4F" w:rsidP="00EE00F5">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ООО "Зауральский кузнечно-литейный завод", 640027, г. Курган, пр. Машиностроителей, 17</w:t>
            </w:r>
          </w:p>
        </w:tc>
      </w:tr>
      <w:tr w:rsidR="00CC4A4F" w:rsidRPr="00DC5106" w:rsidTr="00EA03A5">
        <w:trPr>
          <w:trHeight w:val="1653"/>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45-00015-З-00592-250914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Свалка ТБО</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Обувь кожаная рабочая, потерявшая потребительские свойства 40310100524, Обрезки и обрывки хлопчатобумажных тканей 30311101235, Отходы из жилищ крупногабаритные 73111002215, Мусор от офисных и бытовых помещений организаций несортированный (исключая крупногабаритный)  73310001724, Отходы из жилищ несортированные (исключая крупногабаритные) 73111001724</w:t>
            </w:r>
          </w:p>
        </w:tc>
        <w:tc>
          <w:tcPr>
            <w:tcW w:w="483"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37212501000</w:t>
            </w:r>
          </w:p>
        </w:tc>
        <w:tc>
          <w:tcPr>
            <w:tcW w:w="48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г. Катайск</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"Ремжилсервис", РФ, 641700, Курганская область, Катайский район,  г. Катайск, ул. Ленина, 54</w:t>
            </w:r>
          </w:p>
        </w:tc>
      </w:tr>
      <w:tr w:rsidR="00CC4A4F" w:rsidRPr="00DC5106" w:rsidTr="00EA03A5">
        <w:trPr>
          <w:trHeight w:val="1653"/>
        </w:trPr>
        <w:tc>
          <w:tcPr>
            <w:tcW w:w="266" w:type="pct"/>
            <w:tcBorders>
              <w:top w:val="single" w:sz="8" w:space="0" w:color="auto"/>
              <w:left w:val="single" w:sz="8" w:space="0" w:color="auto"/>
              <w:bottom w:val="single" w:sz="4" w:space="0" w:color="000000"/>
              <w:right w:val="single" w:sz="8" w:space="0" w:color="auto"/>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45-00016-З-00592-250914</w:t>
            </w:r>
          </w:p>
        </w:tc>
        <w:tc>
          <w:tcPr>
            <w:tcW w:w="820" w:type="pct"/>
            <w:tcBorders>
              <w:top w:val="single" w:sz="8" w:space="0" w:color="auto"/>
              <w:left w:val="single" w:sz="8" w:space="0" w:color="auto"/>
              <w:bottom w:val="single" w:sz="4" w:space="0" w:color="000000"/>
              <w:right w:val="single" w:sz="8" w:space="0" w:color="auto"/>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Полигон захоронения промышленных отходов</w:t>
            </w:r>
          </w:p>
        </w:tc>
        <w:tc>
          <w:tcPr>
            <w:tcW w:w="461" w:type="pct"/>
            <w:tcBorders>
              <w:top w:val="single" w:sz="8" w:space="0" w:color="auto"/>
              <w:left w:val="single" w:sz="8" w:space="0" w:color="auto"/>
              <w:bottom w:val="single" w:sz="4" w:space="0" w:color="000000"/>
              <w:right w:val="single" w:sz="8" w:space="0" w:color="auto"/>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Захоронение отходов</w:t>
            </w:r>
          </w:p>
        </w:tc>
        <w:tc>
          <w:tcPr>
            <w:tcW w:w="1210" w:type="pct"/>
            <w:tcBorders>
              <w:top w:val="single" w:sz="8" w:space="0" w:color="auto"/>
              <w:left w:val="nil"/>
              <w:right w:val="single" w:sz="8" w:space="0" w:color="000000"/>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Обувь кожаная рабочая, утратившая потребительские свойства                                                                                         40310100524, Опилки и стружка древесные, загрязненные нефтью или нефтепродуктами (содержание нефти или нефтепродуктов   менее 15%)  91911002214, Лом футеровки пламенных печей и печей переплава алюминиевого производства 91211002214,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Шлак производства чугуна  35111000004,  Шлак производства стали 35121000004,  Горновой песок литейного производства 35700000004,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Отходы песка от очистных и пескоструйных устройств                                                                                          36311001494, Шлак сварочный   91910002204,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металлической дроби с примесью шлаковой корки  36311002204,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загрязненный нефтью или нефтепродуктами (содержание нефти или нефтепродуктов менее 15 %) 91920402604, Отходы резиноасбестовых изделий (паронит, шайбы и прокладки из него, детали резиноасбестовые, листы асбестостальные, полотно армированное, кусковые отходы и обрезь)   45570000004, Лом шамотного кирпича незагрязненный  91218101215, Абразивные круги отработанные, лом отработанных абразивных кругов 45610001515, Шкурка шлифовальная отработанная 45620001295,  Остатки и огарки стальных сварочных электродов                                                                                          91910001205, Отходы пленки полиэтилена и изделий из нее незагрязненные 43411002295,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Пыль (порошок) от шлифования черных металлов с содержанием металла 50 % и более 36122101424,  Пыль (порошок) абразивные от шлифования черных металлов с содержанием металла менее 50 %   36122102424,  Отходы обработки металлических поверхностей методом нанесения органических покрытий (краски, лаки, эмали) 36350000004,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Отходы обработки металлических поверхностей методом нанесения газотермического напыления (плазменного,детонационного, газопламенного)  36391000004,  Отходы производства прочих фарфоровых и керамических изделий 34400000005,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Отходы резиновых изделий незагрязненные 43110000005                                                                                                                                                                   </w:t>
            </w:r>
          </w:p>
        </w:tc>
        <w:tc>
          <w:tcPr>
            <w:tcW w:w="483" w:type="pct"/>
            <w:tcBorders>
              <w:top w:val="single" w:sz="8" w:space="0" w:color="auto"/>
              <w:left w:val="single" w:sz="8" w:space="0" w:color="auto"/>
              <w:bottom w:val="single" w:sz="4" w:space="0" w:color="000000"/>
              <w:right w:val="single" w:sz="8" w:space="0" w:color="auto"/>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Borders>
              <w:top w:val="single" w:sz="8" w:space="0" w:color="auto"/>
              <w:left w:val="single" w:sz="8" w:space="0" w:color="auto"/>
              <w:bottom w:val="single" w:sz="4" w:space="0" w:color="000000"/>
              <w:right w:val="single" w:sz="8" w:space="0" w:color="auto"/>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37212501000</w:t>
            </w:r>
          </w:p>
        </w:tc>
        <w:tc>
          <w:tcPr>
            <w:tcW w:w="486" w:type="pct"/>
            <w:tcBorders>
              <w:top w:val="single" w:sz="8" w:space="0" w:color="auto"/>
              <w:left w:val="single" w:sz="8" w:space="0" w:color="auto"/>
              <w:bottom w:val="single" w:sz="4" w:space="0" w:color="000000"/>
              <w:right w:val="single" w:sz="8" w:space="0" w:color="auto"/>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г. Катайск</w:t>
            </w:r>
          </w:p>
        </w:tc>
        <w:tc>
          <w:tcPr>
            <w:tcW w:w="742" w:type="pct"/>
            <w:tcBorders>
              <w:top w:val="single" w:sz="8" w:space="0" w:color="auto"/>
              <w:left w:val="single" w:sz="8" w:space="0" w:color="auto"/>
              <w:bottom w:val="single" w:sz="4" w:space="0" w:color="000000"/>
              <w:right w:val="single" w:sz="8" w:space="0" w:color="auto"/>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ЗАО "Катайский насосный завод"   641700, Курганская обл.,              г. Катайск, ул. Матросова, 1</w:t>
            </w:r>
          </w:p>
        </w:tc>
      </w:tr>
      <w:tr w:rsidR="00CC4A4F" w:rsidRPr="00DC5106" w:rsidTr="0015006A">
        <w:trPr>
          <w:trHeight w:val="70"/>
        </w:trPr>
        <w:tc>
          <w:tcPr>
            <w:tcW w:w="5000" w:type="pct"/>
            <w:gridSpan w:val="8"/>
          </w:tcPr>
          <w:p w:rsidR="00CC4A4F" w:rsidRPr="00520E14" w:rsidRDefault="00CC4A4F" w:rsidP="00EE00F5">
            <w:pPr>
              <w:spacing w:after="0" w:line="240" w:lineRule="auto"/>
              <w:jc w:val="center"/>
              <w:rPr>
                <w:rFonts w:ascii="Times New Roman" w:hAnsi="Times New Roman"/>
                <w:sz w:val="20"/>
                <w:szCs w:val="20"/>
              </w:rPr>
            </w:pPr>
            <w:r>
              <w:rPr>
                <w:rFonts w:ascii="Times New Roman" w:hAnsi="Times New Roman"/>
                <w:sz w:val="20"/>
                <w:szCs w:val="20"/>
              </w:rPr>
              <w:t>Курская область</w:t>
            </w:r>
          </w:p>
        </w:tc>
      </w:tr>
      <w:tr w:rsidR="00CC4A4F" w:rsidRPr="00DC5106" w:rsidTr="0015006A">
        <w:trPr>
          <w:trHeight w:val="1048"/>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46-00007-Х-00592-250914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Навозохранилище</w:t>
            </w:r>
          </w:p>
        </w:tc>
        <w:tc>
          <w:tcPr>
            <w:tcW w:w="461"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Навоз свиней свежий 1125001333 </w:t>
            </w:r>
          </w:p>
        </w:tc>
        <w:tc>
          <w:tcPr>
            <w:tcW w:w="483"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38212</w:t>
            </w:r>
          </w:p>
        </w:tc>
        <w:tc>
          <w:tcPr>
            <w:tcW w:w="486"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 Будановка</w:t>
            </w:r>
          </w:p>
        </w:tc>
        <w:tc>
          <w:tcPr>
            <w:tcW w:w="742"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"Щигры Главпродукт"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306506, Курская область, Щигровский район, с. Вышнеольховатое</w:t>
            </w:r>
          </w:p>
        </w:tc>
      </w:tr>
      <w:tr w:rsidR="00CC4A4F" w:rsidRPr="00DC5106" w:rsidTr="0015006A">
        <w:trPr>
          <w:trHeight w:val="1653"/>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46-00008-Х-00592-250914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Навозохранилище</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Pr>
          <w:p w:rsidR="00CC4A4F" w:rsidRPr="00DC5106" w:rsidRDefault="00CC4A4F" w:rsidP="00EE00F5">
            <w:r w:rsidRPr="00DC5106">
              <w:rPr>
                <w:rFonts w:ascii="Times New Roman" w:hAnsi="Times New Roman"/>
                <w:sz w:val="20"/>
                <w:szCs w:val="20"/>
                <w:lang w:eastAsia="ru-RU"/>
              </w:rPr>
              <w:t xml:space="preserve">Навоз свиней свежий 1125001333 </w:t>
            </w:r>
          </w:p>
        </w:tc>
        <w:tc>
          <w:tcPr>
            <w:tcW w:w="483"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38212</w:t>
            </w:r>
          </w:p>
        </w:tc>
        <w:tc>
          <w:tcPr>
            <w:tcW w:w="48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 Будановка</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"Щигры Главпродукт"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306506, Курская область, Щигровский район, с. Вышнеольховатое</w:t>
            </w:r>
          </w:p>
        </w:tc>
      </w:tr>
      <w:tr w:rsidR="00CC4A4F" w:rsidRPr="00DC5106" w:rsidTr="0015006A">
        <w:trPr>
          <w:trHeight w:val="1129"/>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46-00009-Х-00592-250914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Навозохранилище</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Pr>
          <w:p w:rsidR="00CC4A4F" w:rsidRPr="00DC5106" w:rsidRDefault="00CC4A4F" w:rsidP="00EE00F5">
            <w:r w:rsidRPr="00DC5106">
              <w:rPr>
                <w:rFonts w:ascii="Times New Roman" w:hAnsi="Times New Roman"/>
                <w:sz w:val="20"/>
                <w:szCs w:val="20"/>
                <w:lang w:eastAsia="ru-RU"/>
              </w:rPr>
              <w:t xml:space="preserve">Навоз свиней свежий 1125001333 </w:t>
            </w:r>
          </w:p>
        </w:tc>
        <w:tc>
          <w:tcPr>
            <w:tcW w:w="483"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38212</w:t>
            </w:r>
          </w:p>
        </w:tc>
        <w:tc>
          <w:tcPr>
            <w:tcW w:w="48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 Будановка</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"Щигры Главпродукт"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306506, Курская область, Щигровский район, с. Вышнеольховатое</w:t>
            </w:r>
          </w:p>
        </w:tc>
      </w:tr>
      <w:tr w:rsidR="00CC4A4F" w:rsidRPr="00DC5106" w:rsidTr="00B91558">
        <w:trPr>
          <w:trHeight w:val="1025"/>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46-00010-Х-00592-250914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Навозохранилище</w:t>
            </w:r>
          </w:p>
        </w:tc>
        <w:tc>
          <w:tcPr>
            <w:tcW w:w="461"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Borders>
              <w:left w:val="nil"/>
            </w:tcBorders>
          </w:tcPr>
          <w:p w:rsidR="00CC4A4F" w:rsidRPr="00DC5106" w:rsidRDefault="00CC4A4F" w:rsidP="00EE00F5">
            <w:r w:rsidRPr="00DC5106">
              <w:rPr>
                <w:rFonts w:ascii="Times New Roman" w:hAnsi="Times New Roman"/>
                <w:sz w:val="20"/>
                <w:szCs w:val="20"/>
                <w:lang w:eastAsia="ru-RU"/>
              </w:rPr>
              <w:t xml:space="preserve">Навоз свиней свежий 1125001333 </w:t>
            </w:r>
          </w:p>
        </w:tc>
        <w:tc>
          <w:tcPr>
            <w:tcW w:w="483"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38212</w:t>
            </w:r>
          </w:p>
        </w:tc>
        <w:tc>
          <w:tcPr>
            <w:tcW w:w="486"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 Будановка</w:t>
            </w:r>
          </w:p>
        </w:tc>
        <w:tc>
          <w:tcPr>
            <w:tcW w:w="742"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"Щигры Главпродукт"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306506, Курская область, Щигровский район, с. Вышнеольховатое</w:t>
            </w:r>
          </w:p>
        </w:tc>
      </w:tr>
      <w:tr w:rsidR="00CC4A4F" w:rsidRPr="00DC5106" w:rsidTr="00B91558">
        <w:trPr>
          <w:trHeight w:val="1204"/>
        </w:trPr>
        <w:tc>
          <w:tcPr>
            <w:tcW w:w="266" w:type="pct"/>
            <w:tcBorders>
              <w:top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46-00011-Х-00592-250914</w:t>
            </w:r>
          </w:p>
        </w:tc>
        <w:tc>
          <w:tcPr>
            <w:tcW w:w="820" w:type="pct"/>
            <w:tcBorders>
              <w:top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Навозохранилище</w:t>
            </w:r>
          </w:p>
        </w:tc>
        <w:tc>
          <w:tcPr>
            <w:tcW w:w="461"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Borders>
              <w:top w:val="nil"/>
              <w:left w:val="nil"/>
            </w:tcBorders>
          </w:tcPr>
          <w:p w:rsidR="00CC4A4F" w:rsidRPr="00DC5106" w:rsidRDefault="00CC4A4F" w:rsidP="00EE00F5">
            <w:r w:rsidRPr="00DC5106">
              <w:rPr>
                <w:rFonts w:ascii="Times New Roman" w:hAnsi="Times New Roman"/>
                <w:sz w:val="20"/>
                <w:szCs w:val="20"/>
                <w:lang w:eastAsia="ru-RU"/>
              </w:rPr>
              <w:t xml:space="preserve">Навоз свиней свежий 1125001333 </w:t>
            </w:r>
          </w:p>
        </w:tc>
        <w:tc>
          <w:tcPr>
            <w:tcW w:w="483"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38212</w:t>
            </w:r>
          </w:p>
        </w:tc>
        <w:tc>
          <w:tcPr>
            <w:tcW w:w="486"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 Будановка</w:t>
            </w:r>
          </w:p>
        </w:tc>
        <w:tc>
          <w:tcPr>
            <w:tcW w:w="742"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"Щигры Главпродукт"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306506, Курская область, Щигровский район, с. Вышнеольховатое</w:t>
            </w:r>
          </w:p>
        </w:tc>
      </w:tr>
      <w:tr w:rsidR="00CC4A4F" w:rsidRPr="00DC5106" w:rsidTr="0015006A">
        <w:trPr>
          <w:trHeight w:val="958"/>
        </w:trPr>
        <w:tc>
          <w:tcPr>
            <w:tcW w:w="266" w:type="pct"/>
            <w:tcBorders>
              <w:top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46-00012-Х-00592-250914</w:t>
            </w:r>
          </w:p>
        </w:tc>
        <w:tc>
          <w:tcPr>
            <w:tcW w:w="820" w:type="pct"/>
            <w:tcBorders>
              <w:top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Навозохранилище</w:t>
            </w:r>
          </w:p>
        </w:tc>
        <w:tc>
          <w:tcPr>
            <w:tcW w:w="461"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Borders>
              <w:top w:val="nil"/>
              <w:left w:val="nil"/>
            </w:tcBorders>
          </w:tcPr>
          <w:p w:rsidR="00CC4A4F" w:rsidRPr="00DC5106" w:rsidRDefault="00CC4A4F" w:rsidP="00EE00F5">
            <w:r w:rsidRPr="00DC5106">
              <w:rPr>
                <w:rFonts w:ascii="Times New Roman" w:hAnsi="Times New Roman"/>
                <w:sz w:val="20"/>
                <w:szCs w:val="20"/>
                <w:lang w:eastAsia="ru-RU"/>
              </w:rPr>
              <w:t xml:space="preserve">Навоз свиней свежий 1125001333 </w:t>
            </w:r>
          </w:p>
        </w:tc>
        <w:tc>
          <w:tcPr>
            <w:tcW w:w="483"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38212</w:t>
            </w:r>
          </w:p>
        </w:tc>
        <w:tc>
          <w:tcPr>
            <w:tcW w:w="486"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 Будановка</w:t>
            </w:r>
          </w:p>
        </w:tc>
        <w:tc>
          <w:tcPr>
            <w:tcW w:w="742"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"Щигры Главпродукт"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306506, Курская область, Щигровский район, с. Вышнеольховатое</w:t>
            </w:r>
          </w:p>
        </w:tc>
      </w:tr>
      <w:tr w:rsidR="00CC4A4F" w:rsidRPr="00DC5106" w:rsidTr="0015006A">
        <w:trPr>
          <w:trHeight w:val="709"/>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46-00013-Х-00592-250914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Навозохранилище</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Pr>
          <w:p w:rsidR="00CC4A4F" w:rsidRPr="00DC5106" w:rsidRDefault="00CC4A4F" w:rsidP="00EE00F5">
            <w:r w:rsidRPr="00DC5106">
              <w:rPr>
                <w:rFonts w:ascii="Times New Roman" w:hAnsi="Times New Roman"/>
                <w:sz w:val="20"/>
                <w:szCs w:val="20"/>
                <w:lang w:eastAsia="ru-RU"/>
              </w:rPr>
              <w:t xml:space="preserve">Навоз свиней свежий 1125001333 </w:t>
            </w:r>
          </w:p>
        </w:tc>
        <w:tc>
          <w:tcPr>
            <w:tcW w:w="483"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38212</w:t>
            </w:r>
          </w:p>
        </w:tc>
        <w:tc>
          <w:tcPr>
            <w:tcW w:w="48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 Будановка</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"Щигры Главпродукт"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306506, Курская область, Щигровский район, с. Вышнеольховатое</w:t>
            </w:r>
          </w:p>
        </w:tc>
      </w:tr>
      <w:tr w:rsidR="00CC4A4F" w:rsidRPr="00DC5106" w:rsidTr="0015006A">
        <w:trPr>
          <w:trHeight w:val="1270"/>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46-00014-Х-00592-250914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Навозохранилище</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Pr>
          <w:p w:rsidR="00CC4A4F" w:rsidRPr="00DC5106" w:rsidRDefault="00CC4A4F" w:rsidP="00EE00F5">
            <w:r w:rsidRPr="00DC5106">
              <w:rPr>
                <w:rFonts w:ascii="Times New Roman" w:hAnsi="Times New Roman"/>
                <w:sz w:val="20"/>
                <w:szCs w:val="20"/>
                <w:lang w:eastAsia="ru-RU"/>
              </w:rPr>
              <w:t xml:space="preserve">Навоз свиней свежий 1125001333 </w:t>
            </w:r>
          </w:p>
        </w:tc>
        <w:tc>
          <w:tcPr>
            <w:tcW w:w="483"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38212</w:t>
            </w:r>
          </w:p>
        </w:tc>
        <w:tc>
          <w:tcPr>
            <w:tcW w:w="48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 Будановка</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"Щигры Главпродукт"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306506, Курская область, Щигровский район, с. Вышнеольховатое</w:t>
            </w:r>
          </w:p>
        </w:tc>
      </w:tr>
      <w:tr w:rsidR="00CC4A4F" w:rsidRPr="00DC5106" w:rsidTr="00B91558">
        <w:trPr>
          <w:trHeight w:val="1308"/>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46-00015-Х-00592-250914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Навозохранилище</w:t>
            </w:r>
          </w:p>
        </w:tc>
        <w:tc>
          <w:tcPr>
            <w:tcW w:w="461"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Borders>
              <w:left w:val="nil"/>
            </w:tcBorders>
          </w:tcPr>
          <w:p w:rsidR="00CC4A4F" w:rsidRPr="00DC5106" w:rsidRDefault="00CC4A4F" w:rsidP="00EE00F5">
            <w:r w:rsidRPr="00DC5106">
              <w:rPr>
                <w:rFonts w:ascii="Times New Roman" w:hAnsi="Times New Roman"/>
                <w:sz w:val="20"/>
                <w:szCs w:val="20"/>
                <w:lang w:eastAsia="ru-RU"/>
              </w:rPr>
              <w:t xml:space="preserve">Навоз свиней свежий 1125001333 </w:t>
            </w:r>
          </w:p>
        </w:tc>
        <w:tc>
          <w:tcPr>
            <w:tcW w:w="483"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38212</w:t>
            </w:r>
          </w:p>
        </w:tc>
        <w:tc>
          <w:tcPr>
            <w:tcW w:w="486"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 Будановка</w:t>
            </w:r>
          </w:p>
        </w:tc>
        <w:tc>
          <w:tcPr>
            <w:tcW w:w="742" w:type="pct"/>
            <w:tcBorders>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"Щигры Главпродукт"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306506, Курская область, Щигровский район, с. Вышнеольховатое</w:t>
            </w:r>
          </w:p>
        </w:tc>
      </w:tr>
      <w:tr w:rsidR="00CC4A4F" w:rsidRPr="00DC5106" w:rsidTr="00B91558">
        <w:trPr>
          <w:trHeight w:val="1204"/>
        </w:trPr>
        <w:tc>
          <w:tcPr>
            <w:tcW w:w="266" w:type="pct"/>
            <w:tcBorders>
              <w:top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46-00016-З-00592-250914</w:t>
            </w:r>
          </w:p>
        </w:tc>
        <w:tc>
          <w:tcPr>
            <w:tcW w:w="820" w:type="pct"/>
            <w:tcBorders>
              <w:top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Полигон ТБО</w:t>
            </w:r>
          </w:p>
        </w:tc>
        <w:tc>
          <w:tcPr>
            <w:tcW w:w="461"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Захоронение отходов</w:t>
            </w:r>
          </w:p>
        </w:tc>
        <w:tc>
          <w:tcPr>
            <w:tcW w:w="1210"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Отходы из жилищ несортированные (исключая крупногабаритные) 73111001 724,Мусор от офисных и бытовых помещений организаций несортированный (исключая крупногабаритный) 73310001724  </w:t>
            </w:r>
          </w:p>
        </w:tc>
        <w:tc>
          <w:tcPr>
            <w:tcW w:w="483"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38638</w:t>
            </w:r>
          </w:p>
        </w:tc>
        <w:tc>
          <w:tcPr>
            <w:tcW w:w="486"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 Меловая</w:t>
            </w:r>
          </w:p>
        </w:tc>
        <w:tc>
          <w:tcPr>
            <w:tcW w:w="742"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"Солнцевское ЖКХ"</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306120 Курская область, Солнцевкий район, п. Солнцево, ул. Веселая, 4</w:t>
            </w:r>
          </w:p>
        </w:tc>
      </w:tr>
      <w:tr w:rsidR="00CC4A4F" w:rsidRPr="00DC5106" w:rsidTr="0015006A">
        <w:trPr>
          <w:trHeight w:val="1383"/>
        </w:trPr>
        <w:tc>
          <w:tcPr>
            <w:tcW w:w="266" w:type="pct"/>
            <w:tcBorders>
              <w:top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46-00017-З-00592-250914</w:t>
            </w:r>
          </w:p>
        </w:tc>
        <w:tc>
          <w:tcPr>
            <w:tcW w:w="820" w:type="pct"/>
            <w:tcBorders>
              <w:top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Полигон ТБО по г.Курску</w:t>
            </w:r>
          </w:p>
        </w:tc>
        <w:tc>
          <w:tcPr>
            <w:tcW w:w="461"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Захоронение отходов</w:t>
            </w:r>
          </w:p>
        </w:tc>
        <w:tc>
          <w:tcPr>
            <w:tcW w:w="1210"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Отходы из жилищ несортированные (исключая крупногабаритные) 73111001 724, Мусор от офисных и бытовых помещений организаций несортированный (исключая крупногабаритный) 73310001724  </w:t>
            </w:r>
          </w:p>
        </w:tc>
        <w:tc>
          <w:tcPr>
            <w:tcW w:w="483"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38620</w:t>
            </w:r>
          </w:p>
        </w:tc>
        <w:tc>
          <w:tcPr>
            <w:tcW w:w="486"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 Сотниково</w:t>
            </w:r>
          </w:p>
        </w:tc>
        <w:tc>
          <w:tcPr>
            <w:tcW w:w="742"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ООО «Компания «Строй-Интер»</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305000 г.Курск, ул.Можаевская, д.2а</w:t>
            </w:r>
          </w:p>
        </w:tc>
      </w:tr>
      <w:tr w:rsidR="00CC4A4F" w:rsidRPr="00DC5106" w:rsidTr="0015006A">
        <w:trPr>
          <w:trHeight w:val="563"/>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46-00019-З-00592-250914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Полигон промышленных отходов</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Гальванические шламы5110000000003, Отходы оксидов и гидроксидов5130000000003, Шлам шлифовальный маслосодержащий 460100004033, Отходы лакокрасочных средств5550000000003, Отходы полимерных материалов5700000000003, Отходы (осадки) при механической и биологической очистке сточных вод9430000000003</w:t>
            </w:r>
          </w:p>
        </w:tc>
        <w:tc>
          <w:tcPr>
            <w:tcW w:w="483"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38401</w:t>
            </w:r>
          </w:p>
        </w:tc>
        <w:tc>
          <w:tcPr>
            <w:tcW w:w="48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 Малое Долженково</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ОАО «ППО «Старково»305001 г. Курск, ул. Гайдара, 18</w:t>
            </w:r>
          </w:p>
        </w:tc>
      </w:tr>
      <w:tr w:rsidR="00CC4A4F" w:rsidRPr="00DC5106" w:rsidTr="0015006A">
        <w:trPr>
          <w:trHeight w:val="1653"/>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46-00020-Х-00592-250914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Навозохранилище</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Pr>
          <w:p w:rsidR="00CC4A4F" w:rsidRPr="00DC5106" w:rsidRDefault="00CC4A4F" w:rsidP="00EE00F5">
            <w:r w:rsidRPr="00DC5106">
              <w:rPr>
                <w:rFonts w:ascii="Times New Roman" w:hAnsi="Times New Roman"/>
                <w:sz w:val="20"/>
                <w:szCs w:val="20"/>
                <w:lang w:eastAsia="ru-RU"/>
              </w:rPr>
              <w:t xml:space="preserve">Навоз свиней свежий 1125001 333 </w:t>
            </w:r>
          </w:p>
        </w:tc>
        <w:tc>
          <w:tcPr>
            <w:tcW w:w="483"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38234</w:t>
            </w:r>
          </w:p>
        </w:tc>
        <w:tc>
          <w:tcPr>
            <w:tcW w:w="48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п.Учительский</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ФГБУ "Санаторий "Марьино" Управления делами Преэидента РФ</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307341 Курская обл., Рыльский район, п. Марьино, ул. Центральная, д. 1</w:t>
            </w:r>
          </w:p>
        </w:tc>
      </w:tr>
      <w:tr w:rsidR="00CC4A4F" w:rsidRPr="00DC5106" w:rsidTr="00B91558">
        <w:trPr>
          <w:trHeight w:val="1022"/>
        </w:trPr>
        <w:tc>
          <w:tcPr>
            <w:tcW w:w="266" w:type="pct"/>
            <w:tcBorders>
              <w:top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46-00022-Х-00592-250914</w:t>
            </w:r>
          </w:p>
        </w:tc>
        <w:tc>
          <w:tcPr>
            <w:tcW w:w="820" w:type="pct"/>
            <w:tcBorders>
              <w:top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Хвостохранилище</w:t>
            </w:r>
          </w:p>
        </w:tc>
        <w:tc>
          <w:tcPr>
            <w:tcW w:w="461"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br/>
              <w:t>Отходы добычи железных руд открытым способом22120000 000</w:t>
            </w:r>
            <w:r w:rsidRPr="00DC5106">
              <w:rPr>
                <w:rFonts w:ascii="Times New Roman" w:hAnsi="Times New Roman"/>
                <w:sz w:val="20"/>
                <w:szCs w:val="20"/>
                <w:lang w:eastAsia="ru-RU"/>
              </w:rPr>
              <w:br/>
            </w:r>
          </w:p>
        </w:tc>
        <w:tc>
          <w:tcPr>
            <w:tcW w:w="483"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38610</w:t>
            </w:r>
          </w:p>
        </w:tc>
        <w:tc>
          <w:tcPr>
            <w:tcW w:w="486"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п.Панино</w:t>
            </w:r>
          </w:p>
        </w:tc>
        <w:tc>
          <w:tcPr>
            <w:tcW w:w="742" w:type="pct"/>
            <w:tcBorders>
              <w:top w:val="nil"/>
              <w:left w:val="nil"/>
            </w:tcBorders>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ОАО «Михайловский ГОК»307170 г. Железногорск Курской области, ул Ленина, 21</w:t>
            </w:r>
          </w:p>
        </w:tc>
      </w:tr>
      <w:tr w:rsidR="00CC4A4F" w:rsidRPr="00DC5106" w:rsidTr="00B91558">
        <w:trPr>
          <w:trHeight w:val="845"/>
        </w:trPr>
        <w:tc>
          <w:tcPr>
            <w:tcW w:w="26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46-00025-Х-00592-250914</w:t>
            </w:r>
          </w:p>
        </w:tc>
        <w:tc>
          <w:tcPr>
            <w:tcW w:w="82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Компостная площадка</w:t>
            </w:r>
          </w:p>
        </w:tc>
        <w:tc>
          <w:tcPr>
            <w:tcW w:w="461"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Хранение 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при обработке хозяйственно-бытовых и смешанных сточных вод 72200000000</w:t>
            </w:r>
          </w:p>
        </w:tc>
        <w:tc>
          <w:tcPr>
            <w:tcW w:w="483"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Отсутствует</w:t>
            </w:r>
          </w:p>
        </w:tc>
        <w:tc>
          <w:tcPr>
            <w:tcW w:w="53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38405</w:t>
            </w:r>
          </w:p>
        </w:tc>
        <w:tc>
          <w:tcPr>
            <w:tcW w:w="486"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г.Железногорск</w:t>
            </w:r>
          </w:p>
        </w:tc>
        <w:tc>
          <w:tcPr>
            <w:tcW w:w="742"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МУП "Горводоканал"</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307170 г. Железногорск, ГСП-51</w:t>
            </w:r>
          </w:p>
        </w:tc>
      </w:tr>
      <w:tr w:rsidR="00CC4A4F" w:rsidRPr="00DC5106" w:rsidTr="00B91558">
        <w:trPr>
          <w:trHeight w:val="70"/>
        </w:trPr>
        <w:tc>
          <w:tcPr>
            <w:tcW w:w="5000" w:type="pct"/>
            <w:gridSpan w:val="8"/>
          </w:tcPr>
          <w:p w:rsidR="00CC4A4F" w:rsidRPr="00520E14" w:rsidRDefault="00CC4A4F" w:rsidP="00EE00F5">
            <w:pPr>
              <w:spacing w:after="0" w:line="240" w:lineRule="auto"/>
              <w:jc w:val="center"/>
              <w:rPr>
                <w:rFonts w:ascii="Times New Roman" w:hAnsi="Times New Roman"/>
                <w:sz w:val="20"/>
                <w:szCs w:val="20"/>
              </w:rPr>
            </w:pPr>
            <w:r>
              <w:rPr>
                <w:rFonts w:ascii="Times New Roman" w:hAnsi="Times New Roman"/>
                <w:sz w:val="20"/>
                <w:szCs w:val="20"/>
              </w:rPr>
              <w:t>Ленинградская область</w:t>
            </w:r>
          </w:p>
        </w:tc>
      </w:tr>
      <w:tr w:rsidR="00CC4A4F" w:rsidRPr="00DC5106" w:rsidTr="00CE63CA">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47-00002-З-00592-250914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захоронения твердых коммунальных отходов, полигон захоронения промышленных отходов</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загрязненные минеральными маслами (содержание масел - 15% и более) 1713020104033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мазутом (содержание мазута - 15% и более)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3140230204033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маслами (содержание масел 15% и более) 3140230304033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бензином (количество бензина 15% и более)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3140230404033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Угольные фильтры отработанные, загрязненные минеральными маслами (содержание масла - 15% и более)3148020201033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минеральный от газоочистки производства алюминия</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3160600304013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загрязненный маслами (содержание масел 15% и более) 5490270101033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Сальниковая набивка асбесто-графитовая, промасленная (содержание масла 15% и более)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5490300301033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загрязненный маслами (содержание масел менее 15%)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5490270101034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бытовых помещений организаций несортированный (исключая крупногабаритный)</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9120040001004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Обувь кожаная рабочая, потерявшая потребительские свойства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1470060113004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древесная от шлифовки натуральной чистой древесины</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1711070011004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Древесные отходы с пропиткой и покрытиями несортированные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1712200001014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Древесно-стружечные и/или древесно-волокнистые плиты, содержащие связующие смолы в количестве от 0,2% до 2,5% включительно, некондиционные, брак</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1712020401014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древесных строительных лесоматериалов, в том числе от сноса и разборки строений</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1712050001004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загрязненные минеральными маслами (содержание масел - менее 15%)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1713020101034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и стружки разнородной древесины (например, содержащие опилки и стружку древесно-стружечных и/или древесно-волокнистых плит)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1719010301004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Обрезь разнородной древесины (например, содержащая обрезь древесно-стружечных и/или древесно-волокнистых плит)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1719010601004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рубероида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1872040101014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Разнородные отходы бумаги и картона (например, содержащие отходы фотобумаги)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1879010001004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Шлак печей переплава алюминиевого производства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3120290001014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Абразивная пыль и порошок от шлифования черных металлов (с содержанием металла менее 50%)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3140030011004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асбоцемента в кусковой форме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3140120201014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шлаковаты</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3140160101004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маслами (содержание масел менее 15%)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3140230301034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асфальтобетона и/или асфальтобетонной смеси в кусковой форме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3140350201004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абразивных материалов в виде пыли и порошка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3140430411004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черные металлы (в том числе чугунную и/или стальную пыль), несортированные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3513110001004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(или порошок) от шлифования черных металлов с содержанием металла 50% и более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3515036611004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Тара и упаковка из алюминия, загрязненная ГСМ (содержание ГСМ - менее 15% по весу)</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3535010313034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битума, асфальта в твердой форме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5490120001004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Сальниковая набивка асбесто-графитовая, промасленная (содержание масла менее 15%)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5490300301034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фото- и кинопленки, рентгеновской пленки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5710150001004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смеси затвердевших разнородных пластмасс</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5710990001004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Камеры пневматические отработанные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5750020113004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Покрышки с тканевым кордом отработанные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 5750020313004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Покрышки с металлическим кордом отработанные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5750020413004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 жилищ несортированные (исключая крупногабаритные)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9110010001004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Мусор строительный от разборки зданий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9120060101004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цветные металлы</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3531000001000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алюминий (тубы алюминиевые из- под клея)</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3531010001000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твердых производственных материалов, загрязненные нефтяными и минеральными жировыми продуктами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(фильтры, загрязненные нефтепродуктами)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5490300000000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лакокрасочных средств (протирочные материалы, загрязненные ЛКМ)</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5550000000000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лакокрасочных средств (емкости из –под ЛКМ)</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5550000000000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чистящих и моющих средств (отходы твердых СЧС и СМС)</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5940000000000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из выгребных ям и хозяйственно-бытовые стоки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9510000000000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органические природного происхождения (животного и растительного)</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1000000000000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Технологические потери муки, мучки (сметки)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1111110011000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и стружки натуральной чистой древесины</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1711060001000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и картона (тара картонная, ламинированная полиэтиленовой пленкой)</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1870000000000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и картона (загрязненная бумага)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1870000000000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и картона (бумажные мешки и коробки)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1870000000000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бумаги и картона (картонно- металлическая загрязненная)</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1879000000000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Другие отходы от переработки и рафинирования продуктов растительного происхождения (растительные  остатки)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1980000000000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Золошлаки от сжигания углей</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3130020001000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твердые минеральные отходы (мусор промышленный)</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3140000000000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твердые минеральные отходы (отходы кремнийсодержащие)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3140000000000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минерального волокна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3140160001000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песка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3140230001000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Минеральные шламы (шлам от хачистки оборудования)</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 3160000000000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черных металлов (жестяные банки из-под краски)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3510000000000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солей (нерастворимые примеси соли)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5150000000000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нефтепродуктов, продуктов переработки нефти, угля, газа, горючих сланцев и торфа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5490000000000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лакокрасочных средств (тара из- под ЛКМ, кисти и валики отработанные)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5550000000000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клея, клеящих веществ, мастик, незатвердевших смол (отходы производства синтетического клея  (твердые)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5570000000000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Затвердевшие отходы пластмасс (отходы полимерные)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5710000000000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Затвердевшие отходы пластмасс (тара полиэтиленовая)</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5710000000000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Затвердевшие отходы пластмасс (пленка полиэтиленовая загрязненная)</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5710300001000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затвердевшего полипропилена (мешки полипропиленовые загрязненные)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5710300001000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Твердые отходы резины</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5750010001000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тканей, старая одежда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5810110001000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Текстиль загрязненный (спецодежда б/у)</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5820000000000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Текстиль загрязненный (изношенные тканевые рукава)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5820000000000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Твердые коммунальные отходы (смет с территории)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9100000000000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сложного комбинированного состава в   виде изделий, оборудования, устройств, не вошедшие в другие пункты  (щеточные секции дорожной техники)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9200000000000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Электрическое оборудование, приборы, устройства и их части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9210000000000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механической и биологической очистке сточных вод   ( отбросы с решеток)</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9430000000000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от реагентной очистки сточных вод ( осадок с песколовок)</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9450000000000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промывке канализационных сетей (осадок от зачистки канализационных колодцев)</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9470000000000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строительный (прочие строительные отходы)</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lang w:eastAsia="ru-RU"/>
              </w:rPr>
              <w:t>9120060001000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41648101</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дер. Куньголово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«Спецавтотранс»</w:t>
            </w:r>
          </w:p>
          <w:p w:rsidR="00CC4A4F" w:rsidRPr="00DC5106" w:rsidRDefault="00CC4A4F" w:rsidP="00EE00F5">
            <w:pPr>
              <w:rPr>
                <w:rFonts w:ascii="Times New Roman" w:hAnsi="Times New Roman"/>
                <w:sz w:val="20"/>
                <w:szCs w:val="20"/>
              </w:rPr>
            </w:pPr>
            <w:hyperlink r:id="rId44" w:history="1">
              <w:r w:rsidRPr="00DC5106">
                <w:rPr>
                  <w:rStyle w:val="Hyperlink"/>
                  <w:rFonts w:ascii="Times New Roman" w:hAnsi="Times New Roman"/>
                  <w:color w:val="000000"/>
                  <w:sz w:val="20"/>
                  <w:szCs w:val="20"/>
                  <w:u w:val="none"/>
                </w:rPr>
                <w:t>187000, г.Тосно, ул.Боярова, д.16-А</w:t>
              </w:r>
            </w:hyperlink>
          </w:p>
        </w:tc>
      </w:tr>
      <w:tr w:rsidR="00CC4A4F" w:rsidRPr="00DC5106" w:rsidTr="00CE63CA">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47-00007-З-00592-250914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захоронения твердых коммунальных отходов, полигон захоронения промышленных отходов</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органические природного происхождения (животного и растительного)</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1000000000000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производства пищевых и вкусовых продуктов 1100000000000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производства пищевых продуктов  1110000000000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от переработки зерновых культур 1111000000000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Лузга зерновая (рисовая, гречневая, овсяная, просяная) 1111040008000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Технологические потерн муки, мучки (сметки) 1111110011000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дроблении и сечки зерновых культур 1111120008000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растениеводства, парникового хозяйства 1112000000000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от переработки овощей и фруктов 1113000000000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свеклы 1113010001000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Выжимки овощные 1113040000000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Выжимки фруктовые и ягодные 1113210000000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пивоваренного, спиртового и ликероводочного производства 1114000000000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производства вкусовых продуктов 1140000000000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Некондиционные зерна кофе, кофейная шелуха, кофейная пыль, дробленые частицы кофейного полуфабриката 1140010001000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Чаи некондиционный и/илн загрязненный, чанная пыль 1140020001000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пряностей 1140150001000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дрожжей 1140300000000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Остатки табачной мелочи, жилки табачного листа, табачная пыль 1140410001000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табачная 1140410211013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производства кормов 1170000000000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кормов 1171000000000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растительных и животных жировых продуктов 1200000000000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производства растительных н животных масел 1210000000000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жмыха и шрота 1210030001000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производства растительных и животных жиров и восков 1230000000000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Эмульсии и смеси, содержащие растительные и животные жировые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Продукты 1250000000000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эмульсий масляных, жировых и смазочных из растительного сырья 1250030006000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эмульсий масляных, жировых и смазочных из животного сырья 1250040006000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продуктов из растительных и животных жиров, включая просроченные продукты 1260000000000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Шламы производства растительных и животных жиров 1270000000000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производства молочных продуктов 1280000000000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Остатки рафинирования при производстве и переработке растительных и животных жиров 1290000000000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шкур, мехов и кожи 400000000000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шкур 410000000000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мехов 420000000000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щетпно-щеточного производства 430000000000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дубилен (кроме дубящих веществ) 1440000000000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кожи 1470000000000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хромовой кожи</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1470020001000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кож нехромового дубления 1470030001000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использованных кожаных изделии 1470060001000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Древесные отходы 17000000000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обработки и переработки древесины 1710000000000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обработки натуральной чистой древесины, незагрязненные опасными веществами 1711000000000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коры 1711010001000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Деревянная упаковка (невозвратная тара) и деревянные отходы из натуральной чистой древесины 1711050001000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и стружки натуральной чистой древесины 1711060001000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Древесные отходы с пропиткой и покрытиями, незагрязненные опасными веществами 1712000000000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обработки фанеры, изделия из фанеры, потерявшие свои потребительские свойства, содержащие связующие смолы в количестве от 0,2 % до 2,5 % включительно 1712010001000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обработки древесно-стружечных и/или древесно¬волокнистых плит,</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содержащие связующие смолы в количестве от 0.2 % до 2,5 % включительно 1712020001000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древесно-стружечных и/или древесно-волокннстых плит, содержащая связующие смолы в количестве от 0,2 % до 2,5 % включительно 1712020201014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кусковые отходы древесно-стружечных и/или древесно-волокннстых плит, содержащих связующие смолы в количестве от 0,2 % до 2,5 % включительно 1712020301014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Древесно-стружечные и/или древесно-волокннстые плиты, содержащие</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связующие смолы в количестве от 0,2 % до 2,5 % включительно, некондиционные, брак 1712020401014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при изготовлении и обработке древесно-стружечных и=или древесно-волокннстых плит, содержащих связующие смолы в количестве от 0,2 % до 2,5 % включительно 1712020511014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при изготовлении и обработке древесно-стружечных и=или древесно-волокннстых плит, содержащих связующие смолы в количестве от 0,2 % до 2,5 % включительно 1712020604014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древесных строительных лесоматериалов, в том числе от сноса и разборки строений 1712050001004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Шпалы железнодорожные деревянные, пропитанные антисептическими средствами, отработанные и брак 1712060013013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древесины с солевой пропиткой 1712070001000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древесины, пропитанной 5-процентным раствором (NH4)2HP04 (производство спичек) 1712070101014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древесины с масляной пропиткой 1712080001014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Древесные отходы с пропиткой и покрытиями несортированные 1712200001014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и стружки древесные, загрязненные преимущественно органическими веществами (минеральные масла, лаки, растворители) 1713000000000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и стружки древесные, загрязненные минеральными маслами 1713020001030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загрязненные минеральными маслами (содержание масел - менее 15 %) 1713020101034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загрязненные минеральными маслами (содержание масел - 15 % и более) 1713020104033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древесная, загрязненная минеральными маслами (содержание масел - менее 15 %) 1713020201034 Стружка древесная, загрязненная минеральными маслами (содержание масел - 15 % и более) 1713020204033 Опилки древесные, загрязненные бензином (содержание бензина -менее 15 %) 1713030101034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загрязненные бензином (содержание бензина -15 % и более) 1713030104033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древесная, загрязненная бензином (содержание бензина -менее 15 %) 1713030201034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древесная, загрязненная бензином (содержание бензина -15 % и более) 1713030204033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обработки и переработки древесины 1719000000000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Разнородные древесные отходы 1719010001000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разнородной древесины (например, содержащие опилки древесно-стружечных и/или древесно-волокнистых плит) 1719010101004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разнородной древесины (например, содержащая стружку древесно-стружечных и/или древесно-волокнистых плит) 1719010201004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н стружки разнородной древесины (например, содержащие опилки п стружку древесно-стружечных и/или древесно¬волокнистых плпт) 1719010301004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от обработки разнородной древесины (например, содержащая пыль древесно-стружечных и/или древесно-волокнистых плит) 1719010411004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от обработки разнородной древесины (например, содержащий шлам древесно-стружечных и/или древесно¬волокнистых плит) 1719010504004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Обрезь разнородной древесины (например, содержащая обрезь древесно-стружечных древесно¬волокнистых плит) 1719010601004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лесозаготовок и вырубок 1730000000000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древесины от лесоразработок 1730010001000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целлюлозы, бумаги н картона 1800000000000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производства целлюлозы 1810000000000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переработки целлюлозы 1840000000000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н картона 1870000000000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и картона незагрязненные 1871000000000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и картона от резки и штамповки незагрязненные 1871010001000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упаковочных материалов из бумаги и картона незагрязненные 1871020001000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незагрязненные отходы бумаги н картона 1871990001000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и картона с пропиткой и покрытиями 1872000000000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и картона с синтетическим покрытием 1872010001000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с нанесенным лаком 1872010101014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бумажной клеевой ленты 1872010201014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фотобумаги 1872020001014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рубероида, толп и бумаги, пропитанной битумом 1872040001000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рубероида 1872040101014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толи 1872040201014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бумаги и картона 18790000000000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Разнородные отходы бумаги н картона (например, содержащие отходы фотобумаги)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1879010001004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Другие отходы от переработки продуктов животного н растительного происхождения 1900000000000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Другие отходы от переработки и рафинирования продуктов растительного происхождения 1980000000000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Другие отходы от переработки и рафинирования продуктов животного происхождения 1990000000000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минерального происхождения 13000000000000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минерального происхождения (исключая отходы метеллов) 13100000000000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Печной бой, металлургический и литейный щебень (брак) 3110000000000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от печей металлургических процессов 3111000001000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отработанной футеровки алюминиевого производства 3111020001000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Футеровка миксеров алюминиевого производства отработанная 3111020101004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Футеровка пламенных печей и печен переплава алюминиевого производства отработанная 3111020201004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Футеровка разливочных и вакуумных ковшей алюминиевого производства отработаиная 3111020301004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Кирпичная футеровка алюминиевых электролизеров отработанная 3111020401004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Металлургические шлаки, съемы и пыль 3120000000000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Шлак печей переплава алюминиевого производства 3120290001014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электрофильтров алюминиевого производства  3120310011013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Золы, шлаки и пыль от топочных установок и от термической обработки отходов 3130000000000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Золошлаки от сжигания углей 3130020001000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Золошлаки от сжигания углей (Березовский) 3130020201004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твердые минеральные отходы 3140000000000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Горновой песок литейного производства 3140010008004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песка очистных н пескоструйных устройств (в металлургии) 3140020008004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Абразивная пыль и порошок от шлифования черных металлов (с содержанием металла менее 50 %) 3140030011004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керамзита 3140060001000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керамзитовая 3140060111004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керамики 3140070001000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керамическая 3140070111004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Стеклянные отходы 3140080001000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стеклянная 3140080111004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строительного щебня 3140090001000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щебеночная 3 40090111004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асбоцемента 3 40120001000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асбоцемента в кусковой форме 3140120201014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известняка и доломита 3140130001000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известковая и доломитовая 3140130111004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мела в виде порошка или пыли 3140130511004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кирпича (включая шамотный кирпич) 3140140001000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кирпичная 3140140211004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минерального волокна 3140160001000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шлаковаты 3140160101004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от шлаковаты 3140160211004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базальтового супертопкого волокна 3140160301004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каменного угля 3140210001000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каменноугольная 3140210111004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Огарки обожженных анодов алюминиевого производства 3140210301004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песка 3140230001000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мазутом (содержание мазута - менее 15 %) 3140230201034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мазутом (содержание мазута - 15 % п более) 3140230204033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маслами (содержание маеел менее 15 %) 3140230301034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маслами (содержание масел 15 % и более) 3140230304033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бензином (количество бензина менее 15 %) 3140230401034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бензином (количество бензина 15 % н более) 3140230404033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бетона, железобетона 3140270001000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бетонная 3140270311004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графита 3140320001000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графитная 3140320111004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древесного угля 3140340008000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древесного угля 3140340111004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асфальтобетона и асфальтобетонной смеси 3140350001000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асфальтобетона и/или  асфальтобетонной смеси в виде пыли 3140350111004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асфальтобетона и=или асфальтобетонной смеси в кусковой форме 3140350201004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бетонной смеси 3140360008000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бетонной смеси с содержанием пылп более 30 % 3140360108004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асбеста 3140370001000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асбеста в кусковой форме 40370201014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асбестовой бумаги, отходы асбестовой крошки 3140370301014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гипса 3140380001000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гипсовая 3140380111004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минеральные от газоочистки 31140390001000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электрофильтров производства кремния 3140390211004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абразивных материалов и инструментов 3140430001000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абразивных материалов в виде пыли и порошка 3140430411004 Шлак сварочный 3140480001994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кокса 3140530011000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коксовая 3140530111004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цемента 3140550001000 Отходы глазури (эмали) 3140600001000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глазури (эмали) 3140600111004 Фильтровочные и поглотительные отработанные массы, незагрязненные опасными веществами 3147000000000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Цеолит отработанный, незагрязненный опасными веществами 3147030001000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Алюмогель отработанный, незагрязненный опасными веществами 3147040001000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Силикагель отработанный, незагрязненный опасными веществами 3147050001000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Фильтровочные н поглотительные отработанные массы, загрязненные опасными веществами3148000000000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 активированный отработанный, загрязненный опасными веществами 3148010000000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 активированный отработанный, загрязненный минеральными маслами (содержание масла - 15 % и более) 3148010201033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 активированный отработанный, загрязненный минеральными маслами (содержание масла - менее 15 %) 3148010201034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Угольные фильтры отработанные, загрязненные опасными веществами 3148020000000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Угольные фильтры отработанные, загрязненные минеральными маслами (содержание масла - 15 % и более) 3148020201033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Угольные фильтры отработанные, загрязненные минеральными маслами (содержание масла - менее 15 %) 3148020201034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Коксовые массы отработанные, загрязненные опасными веществами 3148030000000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Коксовые массы отработанные, загрязненные минеральными маслами (содержание масла - 15 % и более) 3148030201033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Коксовые массы отработанные, загрязненные минеральными маслами (содержание масла - менее 15 %) 3148030201034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Минеральные шламы 3160000000000 Шлам карбоната кальция 3160230004000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асбестовый 3160440004000 Шлам асбестовый, незагрязненный опасными веществами 3160440104004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минеральный от газоочистки 3160600004000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минеральный от газоочистки производства алюминия 3160600304013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добывающей промышленности 3400000000000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при добыче нефти и газа 3410000000000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при добыче угля и горючих сланцев 3430000000000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Отходы при добыче торфа 3440000000000 </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при добыче рудных полезных ископаемых 3450000000000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при добыче нерудных полезных ископаемых 3470000000000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добывающей промышленности 3490000000000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металлов н сплавов 3500000000000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черных металлов 3510000000000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металлокерамики с черными металлами 3510010001000 Лом и отходы, содержащие чугун 3511000001000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чугун (в том числе чугунную пыль), несортированные 1511011101004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чугунная незагрязненная 1511011611004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 отходы, содержащие сталь 3512000001000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сталь (в том числе стальную пыль), несортированные 3512011101004 Пыль стальная незагрязненная 3512011611004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углеродистую сталь 3512020001000 Отходы, содержащие сталь углеродистых марок (в том числе стальную пыль), несортированные 3512021101004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стали углеродистых марок незагрязненная 3512021611004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легированную сталь 3512030001000 Отходы, содержащие легированную сталь (в том числе стальную пыль), несортированные 3512031101004 Пыль легированной стали незагрязненная 3512031611004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оцинкованную сталь 3512040001000 Отходы, содержащие оцинкованную сталь (в том числе стальную пыл ь), несортированные 3512041101004Пыль оцинкованной стали незагрязненная 3512041611004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луженую сталь 3512050001000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луженую сталь (в том числе стальную пыль), несортированные 3512051101004 Пыль луженой стали незагрязненная 3512051611004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стальных электродов 3512160001000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несортированные черные металлы 3513000001000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Тара и упаковка из черных металлов, незагрязненная, потерявшая потребительские свойства 3513030013000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черные металлы (в том числе чугунную п=илн стальную пыль), несортированные 3513110001004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черных металлов незагрязненная 3513160011004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черных металлов с примесями пли загрязненные опасными веществами 3515000001000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черных металлов с примесями 3515030001000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Металлическая дробь с примесью шлаковой корки (дробеструйная обработка) 3515030108004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(или порошок) от шлифования черных металлов с содержанием металла 50 % и более 3515036611004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Окалина 3515040001000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Сростки корунда с ферросплавом в производстве шлифовальных материалов 3515040201004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цветных металлов 3530000000000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цветные металлы 3531000001000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алюминии 3531010001000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алюминий (в том числе алюминиевую пыль), несортированные 3531011101004 Пыль алюминиевая незагрязненная 3531011611004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п отходы, содержащие свинец 3531020001010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свинца несортированный 3531020101013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свинца в кусковой форме незагрязненный 3531020201013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свинец в кусковой форме 3631021201013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свинцовый незагрязненный 3531021801013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свинцовая незагрязненная 3531022001013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Свинцовые пластины отработанных аккумуляторов 3531023101013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 отходы, содержащие медь 3531030001010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меди несортированный 3531030101013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меди в кусковой форме незагрязненный 3531030201013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Провод медный незагрязненный, потерявший потребительские свойства 3531030501013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медь, несортированные 3531031101013 Отходы, содержащие медь в кусковой форме 353103120I013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листовой прокат меди 3531031401013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медные незагрязненные 3531031508013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медный незагрязненный 3531031801013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медная незагрязненная 3531032001013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цинк 3531040001010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цинка несортированный 3531040101013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цинка в кусковой форме незагрязненный 3531040201013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цинк, несортированные 3531041101013 Отходы, содержащие цинк в кусковой форме 3531041201013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листовой прокат цинка 3531041401013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цинковые незагрязненные 3531041508013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цинковый незагрязненный 3531041801013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цинка незагрязненная 3531042001013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 отходы, содержащие никель 3531100001010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никеля несортированный 3531100101014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никеля в кусковой форме незагрязненный 3531100201014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никель (в том числе пыль и/или опилки никеля), несортированные 3531101101013 Отходы, содержащие никель в кусковой форме 3531101201014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никеля незагрязненные 3531101508013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никеля незагрязненная 3531101611013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никеля незагрязненный 3531101801014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никеля незагрязненная 3531102001014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п отходы, содержащие олово 3531110001000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олова несортированный 3531110101004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олова в кусковой форме незагрязненный 3531110201004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Тара и упаковка из олова незагрязненная, потерявшая потребительские свойства и брак 3531110313004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олово, несортированные 3531111101004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олово в кусковой форме 3531111201004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листовой прокат олова 3531111401004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оловянные незагрязненные 3531111508004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оловянная незагрязненная 3531111611004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оловянный незагрязненный 3531111801004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оловянная незагрязненная 3531112001004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титан 3531170001000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титан (в том числе титановую пыль), несортированные 3531171101004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хром 3531190001013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хром, несортированные 3531191101013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хром в кусковой форме 3531191201013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хрома незагрязненные 353119150S013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хрома незагрязненная 3531191611013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хрома незагрязненный 3531191801013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хрома незагрязненная 3531192001013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 отходы цветных металлов с примесями или загрязненные 3535000001000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 отходы алюминия с примесями или загрязненные 3535010001000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Тара и упаковка из алюминия, загрязненная горюче-смазочными материалами (содержание горюче-смазочных материалов - менее 15 % по весу) 3535010313034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(или порошок) от шлифования алюминия с содержанием металла 50 % и более 3535011611004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свинца с примесями или загрязненные 3535020001000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меди с примесями или загрязненные 353503000I000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меди с содержанием металла 50 % и более 3535031611013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цинка с примесями или  загрязненные 3535040001000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цинка с содержанием металла 50 % и более 3535041611013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никеля с примесями или загрязненные 3535100001000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никеля с содержанием металла 50 % н более 3535101611013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олова о примесями или загрязненные 3535110001000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олова с содержанием металла 50 % и более 3535111611004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титана с примесями или загрязненные 3535170001000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титана с содержанием металла 50 % н более 3535171611004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 отходы хрома с примесями или загрязненные 3535190001000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хрома с содержанием металла 50 % и более 3535191611013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сплавов цветных металлов 3540000000000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сплавы цветных металлов 3541000001000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медные сплавы 3541010001000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медные сплавы (в том числе пыль медных сплавов), несортированные 3541011101004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медных сплавов незагрязненная 3541011611004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 отходы, содержащие бронзу 3541020001000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бронзу (в том числе пыль бронзы), несортированные 3541021101004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бронзы незагрязненная 3541021611004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 отходы, содержащие латунь 3541030001000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латунь (в том числе пыль латуни), несортированные 3541031101004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латуни незагрязненная 3541031611004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сплавов цветных металлов с примесями или загрязненные 3546000001000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 отходы медных сплавов с примесями или загрязненные 3546010001000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медных сплавов с содержанием металла 50 % и более 3546011611004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бронзы с примесями или загрязненные 3546020001000Пыль (порошок) от шлифования бронзы с содержанием металла 50 % и более 3546021611004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латуни о примесями или загрязненные 3546030001000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латуни с содержанием металла 50 % и более 3546031611004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цветных металлов и сплавов несортированный 3550000000000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Металлические шламы 3570000000000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Другие отходы минерального происхождения 3900000000000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Другие отходы минерального происхождения, а также отходы рафинирования продуктов 3990000000000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химического происхождения 5000000000000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Отходы оксидов, гидрооксидов, солей 5100000000000 </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Гальванические шламы 5110000000000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солей 5150000000000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поташа 5150080000000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поташа в твердом виде 3150080101004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эмульсий и смесей нефтепродуктов 5440000000000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эмульсин 11 эмульсионных смесей для механической обработки, содержащие масла или нефтепродукты 5440020006030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Эмульсии и эмульсионные смеси для шлифовки металлов отработанные, содержащие масла или нефтепродукты в количестве 15 % и более 5440020106033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Эмульсии и эмульсионные смеси для шлифовки металлов отработанные, содержащие масла или нефтепродукты в количестве менее 15 % 5440020106034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Шламы нефти и нефтепродуктов 5460000000000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Всплывающая пленка из мефтеуловителей (бензиноуловителей) 5460020006033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нефтеотделнтельных установок 5460030004033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от очистки танков нефтеналивных судов 5460040004033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шлифовальный маслосодержащпй 5460100004033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очистки 'фубопроводов и емкостей (бочек, контейнеров, цистерн, гудронаторов) от нефти и нефтепродуктов 5460150004030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очистки трубопроводов и емкостей (бочек, контейнеров, цистерн, гудронаторов) от нефти 5460150104033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Шламы минеральных масел 5470000000000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нефтепродуктов, продуктов переработки нефти, угля, газа, горючих сланцев и торфа 5490000000000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битума, асфальта в твердой форме 5490120001004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загрязненный нефтепродуктами 5490270001030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загрязненный маслами (содержание масел 15 % и более) 5490270101033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загрязненный маслами (содержание масел менее 15 %) 5490270101034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твердых производственных материалов, загрязненные нефтяными и минеральными жировыми продуктами 5490300000000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Окалина замасленная (содержание масла 15 % и более) 5490300104033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Окалина замасленная (содержание масла менее 15 %) 5490300104034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Пенька промасленная (содержание маела 15 % и более) 5490300201033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Пенька промасленная (содержание масла менее 15 %) 5490300201034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Сальниковая набивка асбесто-графнтовая. промасленная (содержание масла 15 % и более) 5490300301033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Сальниковая набивка асбесто-графнтовая, промасленная (содержание масла менее 15 %) 15490300301034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органических растворителей, красок, лаков, клея, мастик и смол 5500000000000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Шламы. содержащие растворители 5540000000000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лакокрасочных средств 5550000000000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клея, клеящих веществ, мастик, незатвердевших смол 5570000000000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фармацевтической продукции и гигиенических средств 5600000000000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фармацевтической продукции, ее производства и приготовления 5610000000000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гигиенических средств 5660000000000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полимерных материалов 5700000000000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Затвердевшие отходы пластмасс 5710000000000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гетинакса, текстолита, вулканизированной фибры, пленкосинтетического картона 5710090001000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пленкосинтетнческого картона 5710090101004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пленкоасбокартона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5710090201004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фото - и кинопленки, рентгеновской пленки 5710150001004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затвердевшего поливинилхлорида и пенопласта на его базе 5710160001004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затвердевшей смолы ионообмеиников (в том числе отработанной), не содержащей опасные вещества 5710240001000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затвердевшего полиэтилена 5710290001000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затвердевшего полипропилена 5710300001000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затвердевших стеклопластиков 5710320001000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стеклолакоткани 5710320101004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твердых сополимеров стирола 5710360001000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смеси затвердевших разнородных пластмасс 5710990001004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незатвердевших пластмасс, формовочных масс и компонентов 5720000000000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Шламы и эмульсии полимерных материалов 5730000000000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резины, включая старые шины 5750000000000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Твердые отходы резины 5750010001000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(мука) резиновая 5750010511004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Шины пневматические отработанные 5750020013004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Камеры пневматические отработанные 5750020113004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Покрышки отработанные 5750020213004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Покрышки с тканевым кордом отработанные 5750020313004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Покрышки с металлическим кордом отработанные 5750020413004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Резиноасбестовые отходы (в том числе изделия отработанные и брак) 5750030001004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Резинометаллнческне отходы (а том числе изделия отработанные и брак) 5750040001000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Резиновые шламы и эмульсин 5770000000000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Остатки полимерных материалов в размельчителях 5780000000000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полимерных материалов нз размалывающих устройств (легкие фракции) 5780010001004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полимерных материалов с фильтров размалывающих устройств 5780020011004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текстильного производства, производства волокон 5800000000000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Текстильные отходы и шламы 5810000000000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полиамидного волокна и нитей 5810010001000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растительного волокна (включая очесы, прядильные отходы и расщипанное сырье) 5810060001000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хлопковая 5810061111004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тканей, старая одежда 5810110001000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Текстиль загрязненный 5820000000000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Другие химические отходы 5900000000000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Лабораторные отходы и остатки химикалиев 5930000000000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чистящих и моющих средств 5940000000000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Отхода катализаторов и контактных масс, не вошедших в другие пункты 5950000000000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Сорбенты, не вошедшие в другие пункты 5960000000000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коммунальные 9000000000000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Твердые коммунальные отходы 9100000000000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нз жилищ 9110000000000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нз жилищ несортированные (исключая крупногабаритные) 9110010001004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потребления па производстве, подобные коммунальным 9120000000000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бытовых помещении организаций несортированный (исключая крупногабаритный) 9120040001004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строительный 9120060001000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строительный от разборки зданий 9120060101004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кухонь и предприятии общественного питания 9120100000000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сложного комбинированного состава в виде изделий, оборудования, устройств, не вошедшие в другие пункты 9200000000000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Лампы электрические и электронные отработанные и брак 9231000001000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Провод медный, покрытый никелем, незагрязненный, потерявший потребительские свойства 9236020001013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от водоподготовкн, обработки сточных вод и использования воды 9400000000000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подготовке воды 9410000000000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механической и биологической очистке сточных вод 9430000000000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отреагентной очистки сточных вод 9450000000000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промывке канализационных сетей 9470000000000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обработке сточных вод, не вошедшие в другие позиции 9480000000000</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lang w:eastAsia="ru-RU"/>
              </w:rPr>
              <w:t>Прочие коммунальные  отходы 9900000000000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41212839000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Карьер Мяглово</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ЗАО «Промотходы»</w:t>
            </w:r>
          </w:p>
          <w:p w:rsidR="00CC4A4F" w:rsidRPr="00DC5106" w:rsidRDefault="00CC4A4F" w:rsidP="00EE00F5">
            <w:pPr>
              <w:rPr>
                <w:rFonts w:ascii="Times New Roman" w:hAnsi="Times New Roman"/>
                <w:sz w:val="20"/>
                <w:szCs w:val="20"/>
              </w:rPr>
            </w:pPr>
            <w:r w:rsidRPr="00DC5106">
              <w:rPr>
                <w:rFonts w:ascii="Times New Roman" w:hAnsi="Times New Roman"/>
                <w:sz w:val="20"/>
                <w:szCs w:val="20"/>
              </w:rPr>
              <w:t>198323, г. Санкт-Петербург, Волхонское шоссе, 109</w:t>
            </w:r>
          </w:p>
        </w:tc>
      </w:tr>
      <w:tr w:rsidR="00CC4A4F" w:rsidRPr="00DC5106" w:rsidTr="00CE63CA">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47-00008-З-00592-250914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коммунальных отходов, полигон захоронния промышленных отходов</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табачная 1140410211013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Шпалы железнодорожные деревянные, пропитанные антисептическими средствами, отработанные и брак</w:t>
            </w:r>
            <w:r w:rsidRPr="00DC5106">
              <w:rPr>
                <w:rFonts w:ascii="Times New Roman" w:hAnsi="Times New Roman"/>
                <w:sz w:val="20"/>
                <w:szCs w:val="20"/>
                <w:lang w:eastAsia="ru-RU"/>
              </w:rPr>
              <w:tab/>
              <w:t>1712060013013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загрязнённые минеральными маслами (содержание масел - 15 % и более)</w:t>
            </w:r>
            <w:r w:rsidRPr="00DC5106">
              <w:rPr>
                <w:rFonts w:ascii="Times New Roman" w:hAnsi="Times New Roman"/>
                <w:sz w:val="20"/>
                <w:szCs w:val="20"/>
                <w:lang w:eastAsia="ru-RU"/>
              </w:rPr>
              <w:tab/>
              <w:t>1713020104033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древесная, загрязнённая минеральными маслами (содержание масел - 15 % и более)</w:t>
            </w:r>
            <w:r w:rsidRPr="00DC5106">
              <w:rPr>
                <w:rFonts w:ascii="Times New Roman" w:hAnsi="Times New Roman"/>
                <w:sz w:val="20"/>
                <w:szCs w:val="20"/>
                <w:lang w:eastAsia="ru-RU"/>
              </w:rPr>
              <w:tab/>
              <w:t>1713020204033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загрязнённые бензином (содержание бензина - 15 % и более) 1713030104033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древесная, загрязнённая бензином (содержание бензина - 15 % и более) 1713030204033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электрофильтров алюминиевого производства</w:t>
            </w:r>
            <w:r w:rsidRPr="00DC5106">
              <w:rPr>
                <w:rFonts w:ascii="Times New Roman" w:hAnsi="Times New Roman"/>
                <w:sz w:val="20"/>
                <w:szCs w:val="20"/>
                <w:lang w:eastAsia="ru-RU"/>
              </w:rPr>
              <w:tab/>
              <w:t xml:space="preserve"> 3120310011013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асбоцементная 3140120111013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загрязнённый мазутом (содержание мазута - 15 % и более) 3140230204033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загрязнённый маслами (содержание масел 15 % и более) 3140230304033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загрязнённый бензином (количество бензина 15 % и более) 3140230404033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цементная 3140550111003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 активированный отработанный, загрязнённый минеральными маслами (содержание масла - 15 % и более) 3148010201033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Угольные фильтры отработанные, загрязнённые минеральными маслами (содержание масла - 15 % и более) 3148020201033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Коксовые массы отработанные, загрязнённые минеральными маслами (содержание масла - 15 % и более) 3148030201033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минеральный от газоочистки производства алюминия 3160600304013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свинца несортированный 3531020101013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свинца в кусковой форме незагрязнённый 3531020201013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свинец в кусковой форме 3531021201013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свинцовый незагрязнённый 3531021801013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свинцовая незагрязнённая 3531022001013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Свинцовые пластины отработанных аккумуляторов 3531023101013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меди несортированный 3531030101013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меди в кусковой форме незагрязнённый 3531030201013</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Провод медный незагрязнённый, потерявший потребительские свойства 3531030501013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медь, несортированные 3531031101013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медь в кусковой форме 3531031201013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листовой прокат меди 3531031401013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медные незагрязнённые 3531031508013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медный незагрязнённый 3531031801013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медная незагрязнённая 3531032001013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цинка несортированный 3531040101013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цинка в кусковой форме незагрязнённый 3531040201013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цинк, несортированные 3531041101013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цинк в кусковой форме 3531041201013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листовой прокат цинк 3531041401013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цинковые незагрязнённые 3531041508013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цинковый незагрязнённый 3531041801013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цинка незагрязнённая 3531042001013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никель (в том числе пыль и/или опилки никеля), несортированные 3531101101013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никеля незагрязнённые 3531101508013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никеля незагрязнённая 3531101611013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содержащие хром 3531190001013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хром, несортированные 3531191101013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хром в кусковой форме 3531191201013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хрома незагрязнённые 3531191508013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хрома незагрязнённая 3531191611013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хрома незагрязнённый 1191801013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хрома незагрязнённая 3531192001013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меди с содержанием металла 50 % и более 3535031611013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цинка с содержанием металла 50 % и более 3535041611013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никеля с содержанием металла 50 % и более 3535101611013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хрома с содержанием металла 50 % и более 3535191611013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загрязнённый маслами (содержание масел 15 % и более) 5490270101033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Окалина замасленная (содержание масла 15 % и более) 5490300104033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Пенька промасленная (содержание масла 15 % и более) 5490300201033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Сальниковая набивка асбесто-графитовая, промасленная (содержание масла 15 % и более) 5490300301033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Провод медный, покрытый никелем, незагрязнённый, потерявший потребительские свойства 9236020001013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кофейная 1140010111004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солодовая 1114020011994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чайная 1140020211004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пряностей в виде пыли или порошка 1140150101004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комбикормовая 1171050011004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животных жиров 123 004 00 00 00 4</w:t>
            </w:r>
            <w:r w:rsidRPr="00DC5106">
              <w:rPr>
                <w:rFonts w:ascii="Times New Roman" w:hAnsi="Times New Roman"/>
                <w:sz w:val="20"/>
                <w:szCs w:val="20"/>
                <w:lang w:eastAsia="ru-RU"/>
              </w:rPr>
              <w:tab/>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растительных жиров 1230030000004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шквары 1230050001004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 жироотделителей, содержащие растительные жировые продукты 1250010000004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 жироотделителей, содержащие животные жировые продукты 1250020000004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Масляные эмульсии от мойки оборудования производств растительных масел 1250030106004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Масляные эмульсии от мойки оборудования производства животных жиров 1250040106004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от зачистки растительных и животных жиров 1260050000004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спилка хромовой кожи 1470020101004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хромовой кожи 1470020201004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готовой хромовой кожи 1470020301004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от шлифовки кож и кожная пыль (мука) 1470040000004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Обувь кожаная рабочая, потерявшая потребительские свойства 1470060113004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коры 1711010101004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Кора с примесью земли 1711010201004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древесная от шлифовки натуральной чистой древесины 1711070011004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древесно-стружечных и/или древесно-волокнистых плит, содержащие связующие смолы в количестве от 0,2 % до 2,5 % включительно 1712020101014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древесно-тружечных и/или древесно-волокнистых плит, содержащая связующие смолы в количестве от 0,2 % до 2,5 % включительно 1712020201014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кусковые отходы древесно-стружечных и/или древесно-волокнистых плит, содержащих связующие смолы в количестве от 0,2 % до 2,5 % включительно 1712020301014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Древесно-стружечные и/или древесно-волокнистые плиты, содержащие связующие смолы в количестве от 0,2 % до 2,5 % включительно, некондиционные, брак 1712020401014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при изготовлении и обработке древесно-стружечных и/или древесно-волокнистых плит, содержащих связующие смолы в количестве от 0,2 % до 2,5 % включительно 1712020511014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при изготовлении и обработке древесно-стружечных и/или древесно-волокнистых плит, содержащих связующие смолы в количестве от 0,2 % до 2,5 % включительно 1712020604014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древесных строительных лесоматериалов, в том числе от сноса и разборки строений 1712050001004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древесины, пропитанной 5-процентным раствором (NH4)2HPO4 (производство спичек) 1712070101014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древесины с масляной пропиткой 1712080001014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Древесные отходы с пропиткой и покрытиями несортированные 1712200001014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загрязнённые минеральными маслами (содержание масел - менее 15 %) 1713020101034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древесная, загрязнённая минеральными маслами (содержание масел - менее 15 %) 1713020201034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загрязнённые бензином (содержание бензина - менее 15 %) 1713030101034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древесная, загрязнённая бензином (содержание бензина - менее 15 %)1713030201034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разнородной древесины (например, содержащие опили древесно-стружечных и/или древесно-волокнистых плит)1719010101004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разнородной древесины (например, содержащая стружку древесно-стружечных и/или древесно-волокнистых плит) 1719010201004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и стружки разнородной древесины (например, содержащие опилки и стружку древесно-стружечных и/или древесно-волокнистых плит) 1719010301004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от обработки разнородной древесины (например, содержащая пыль древесно-стружечных и/или древесно-волокнистых плит)1719010411004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от обработки разнородной древесины (например, содержащий шлам древесно-стружечных и/или древесно-волокнистых плит)1719010504004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Обрезь разнородной древесины (например, содержащая обрезь древесно-стружечных и/или древесно-волокнистых плит) 1719010601004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с нанесённым лаком 1872010101014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бумажной клеевой ленты 1872010201014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фотобумаги 1872020001014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рубероида 1872040101014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толи 1872040201014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Разнородные отходы бумаги и картона (например, содержащие отходы фотобумаги) 1879010001004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Футеровка миксеров алюминиевого производства отработанная 3111020101004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Футеровка разливочных и вакуумных ковшей алюминиевого производства отработанная 3111020301004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Футеровка пламенных печей и печей переплава алюминиевого производства отработанная 3111020201004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Кирпичная футеровка алюминиевых электролизёров отработанная 3111020401004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Шлак печей переплава алюминиевого производства 3120290001014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Золошлаки от сжигания углей (Берёзовский) 3130020201004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Горновой песок литейного производства 3140010008004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песка очистных и пескоструйных устройств (в металлургии) 3140020008004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Абразивная пыль и порошок от шлифования чёрных металлов (с содержанием металла менее 50 %) 3140030011004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керамзитовая 3140060111004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керамическая 3140070111004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стеклянная 3140080111004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щебеночная 3140090111004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асбоцемента в кусковой форме 3140120201014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известковая и доломитовая 3140130111004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мела в виде порошка или пыли 3140130511004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кирпичная 3140140211004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от шлаковаты 3140160211004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шлаковаты 3140160101004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базальтового супертонкого волокна 3140160301004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каменноугольная 3140210111004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Огарки обожжённых анодов алюминиевого производства 3140210301004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загрязнённый мазутом (содержание мазута - менее 15 %) 3140230201034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загрязнённый бензином (количество бензина менее 15 %) 3140230401034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бетонная 3140270311004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графитная 3140320111004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древесного угля 3140340111004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асфальтобетона и/или асфальтобетонной смеси в виде пыли 314350111004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асфальтобетона и/или асфальтобетонной смеси в кусковой форме 3140350201004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бетонной смеси с содержанием пыли более 30 % 3140360108004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асбеста в кусковой форме</w:t>
            </w:r>
            <w:r w:rsidRPr="00DC5106">
              <w:rPr>
                <w:rFonts w:ascii="Times New Roman" w:hAnsi="Times New Roman"/>
                <w:sz w:val="20"/>
                <w:szCs w:val="20"/>
                <w:lang w:eastAsia="ru-RU"/>
              </w:rPr>
              <w:tab/>
              <w:t>3140370201014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асбестовой бумаги 3140370301014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асбестовой крошки 3140370301014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гипсовая 3140380111004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электрофильтров производства кремния 3140390211004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абразивных материалов в виде пыли и порошка 3140430411004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Шлак сварочный 3140480001994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коксовая 3140530111004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глазури (эмали) 3140600111004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 активрованный отработанный, загрязнённый минеральными маслами (содержание масла - менее 15 %)3148010201034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Угольные фильтры отработанные, загрязнённые минеральными маслами (содержание масла - менее 15 %) 3148020201034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Коксовые массы отработанные, загрязнённые минеральными маслами (содержание масла - менее 15 %) 3148030201034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асбестовый, незагрязнённый опасными веществами 3160440104004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чугун (в том числе чугунную пыль), несортированные 3511011101004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чугунная незагрязнённая  3511011611004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сталь (в том числе стальную пыль), несортированные 3512011101004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стальная незагрязнённая 3512011611004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сталь углеродистых марок (в том числе стальную пыль), несортированные 3512021101004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стали углеродистых марок незагрязнённая 3512021611004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легированную сталь (в том числе стальную пыль), несортированные 3512031101004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легированной стали незагрязнённая 3512031611004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оцинкованную сталь (в том числе стальную пыль), несортированные 3512041101004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оцинкованной стали незагрязнённая 3512041611004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лужёную сталь (в том числе стальную пыль), несортированные 3512051101004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лужёной стали незагрязнённая 3512051611004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чёрные металлы (в том числе чугунную и/или стальную пыль), несортированные 3513110001004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чёрных металлов незагрязнённая 3513160011004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Металлическая дробь с примесью шлаковой коры (дробеструйная обработка) 3515030108004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(или порошок) от шлифования чёрных металлов с содержанием металла 50 % и более 3515036611004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Сростки корунда с ферросплавом в производстве шлифовальных материалов 3515040201004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алюминий (в том числе алюминиевую пыль), несортированные 3531011101004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алюминиевая незагрязнённая 3531011611004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никеля несортированный 3531100101014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никеля в кусковой форме незагрязнённый 3531100201014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никель в кусковой форме 3531101201014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никеля незагрязнённый 3531101801014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никеля не загрязнённая 3531102001014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олова несортированный 3531110101004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олова в кусковой форме незагрязнённый 3531110201004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олово, несортированные 3531111101004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олово в кусковой форме 3531111201004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листовой прокат олова 3531111401004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оловянные незагрязнённые 3531111508004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оловянная незагрязнённая 3531111611004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Скрап оловянный незагрязнённый 3531111801004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оловянная незагрязнённая 3531112001004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Тара и упаковка из олова незагрязнённая, потерявшая потребительские свойства и брак 3531110313004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титан (в том числе титановую пыль), несортированные 3531171101004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титана незагрязнённая 3531171611004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(или порошок) от шлифования алюминия с содержанием металла 50 % и более 3535011611004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олова с содержанием металла 50 % и более 3535111611004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титана с содержанием металла 50 % и более 3535171611004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медные сплавы (в том числе пыль медных сплавов), несортированные 3541011101004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медных сплавов незагрязнённая 3541011611004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бронзу (в том числе пыль бронзы), несортированные 3541021101004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бронзы незагрязнённая 3541021611004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латунь (в том числе пыль латуни), несортированные 3541031101004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латуни незагрязнённая 3541031611004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медных сплавов с содержанием металла 50 % и более 3546011611004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бронзы с содержанием металла 50 % и более 3546021611004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(порошок) от шлифования латуни с содержанием металла 50  и более 3546031611004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поташа в твёрдом виде 5150080101004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битума, асфальта в твёрдой форме 5490120001004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загрязнённый маслами (содержание масел менее 15 %) 5490270101034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Окалина замасленная (содержание масла менее 15 %) 5490300104034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Пенька промасленная (содержание масла менее 15 %) 5490300201034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Сальниковая набивка асбесто-графитовая, промасленная содержание масла менее 15 %) 5490300301034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плёнкосинтетического картона 5710090101004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плёнкоасбокартона</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5710090201004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затвердевшего поливинилхлорида и пенопласта на его базе 5710160001004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стеклолакоткани 5710320101004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смеси затвердевших разнородных пластмасс 5710990001004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Шины пневматические отработанные 5750020013004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(мука) резиновая 5750010511004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Камеры пневматические отработанные 5750020113004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Покрышки отработанные 5750020213004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Покрышки с тканевым кордом отработанные 5750020313004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Покрышки с металлическим кордом отработанные 5750020413004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Резиноасбестовые отходы (в том числе изделия отработанные и брак) 5750030001004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полимерных материалов из размалывающих устройств (лёгкие фракции) 5780010001004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полимерных материалов с фильтров размалывающих устройств 5780020011004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хлопковая 5810061111004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 жилищ несортированные (исключая крупногабаритные) 9110010001004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бытовых помещений организаций несортированный (исключая крупногабаритный) 9120040001004</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lang w:eastAsia="ru-RU"/>
              </w:rPr>
              <w:t>Мусор строительный от разборки зданий 9120060101004</w:t>
            </w:r>
          </w:p>
        </w:tc>
        <w:tc>
          <w:tcPr>
            <w:tcW w:w="483" w:type="pct"/>
          </w:tcPr>
          <w:p w:rsidR="00CC4A4F" w:rsidRPr="00AD1515" w:rsidRDefault="00CC4A4F" w:rsidP="00EE00F5">
            <w:pPr>
              <w:pStyle w:val="a1"/>
              <w:snapToGrid w:val="0"/>
              <w:jc w:val="left"/>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4121884400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Новый свет</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"Новый свет-ЭКО"</w:t>
            </w:r>
          </w:p>
          <w:p w:rsidR="00CC4A4F" w:rsidRPr="00DC5106" w:rsidRDefault="00CC4A4F" w:rsidP="00EE00F5">
            <w:pPr>
              <w:rPr>
                <w:rFonts w:ascii="Times New Roman" w:hAnsi="Times New Roman"/>
                <w:sz w:val="20"/>
                <w:szCs w:val="20"/>
              </w:rPr>
            </w:pPr>
            <w:r w:rsidRPr="00DC5106">
              <w:rPr>
                <w:rFonts w:ascii="Times New Roman" w:hAnsi="Times New Roman"/>
                <w:sz w:val="20"/>
                <w:szCs w:val="20"/>
              </w:rPr>
              <w:t>188361, Ленинградская область, Гатчинский район, вблизи п. Новый свет, уч. №2</w:t>
            </w:r>
          </w:p>
        </w:tc>
      </w:tr>
      <w:tr w:rsidR="00CC4A4F" w:rsidRPr="00DC5106" w:rsidTr="00CE63CA">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47-00011-З-00592-250914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твердых коммунальных отходов</w:t>
            </w:r>
          </w:p>
          <w:p w:rsidR="00CC4A4F" w:rsidRPr="00DC5106" w:rsidRDefault="00CC4A4F" w:rsidP="00EE00F5">
            <w:pPr>
              <w:rPr>
                <w:rFonts w:ascii="Times New Roman" w:hAnsi="Times New Roman"/>
                <w:sz w:val="20"/>
                <w:szCs w:val="20"/>
              </w:rPr>
            </w:pP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производства пищевых продуктов 1110000000000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древесных строительных лесоматериалов, в том числе от сноса и разборки строений 1712050001004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загрязненные минеральными маслами (содержание масел – менее 15 %) 1713020101034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Обувь кожаная рабочая, потерявшая потребительские свойства 1470060113004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бумаги и картона 1879000000000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Разнородные отходы бумаги и картона 1879010001004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Минеральные шламы 3160000000000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Золошлаки от сжигания углей 3130020201004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Абразивная пыль и порошок от шлифования черных металлов (с содержанием металла менее 50%) 3140030011004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мазутом (содержание мазута менее 15%) 3140230201034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маслами (содержание масел менее 15%) 3140230301034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бензином (содержание бензина менее 15%) 3140230401034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Фильтровочные и поглотительные отработанные массы, загрязненные опасными веществами 3148000000000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нефтепродуктов, продуктов переработки нефти, угля, газа, горючих сланцев и торфа (фильтры загрязненные нефтепродуктами) 5490000000000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Затвердевшие отходы пластмасс (пластмассовая тара, загрязненная маслами) 5710000000000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загрязненный маслами (содержание масел менее 15%) 5490270101034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Камеры пневматические отработанные 5750020113004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рубероида 1872040101014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тканей, старая одежда (спецодежда б/у) 5810110001000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Текстиль загрязненный 5820000000000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бытовых помещений организаций несортированный (исключая крупногабаритный) 9120040001004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строительный 9120060001000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механической и биологической очистке сточных вод (осадки очистных сооружений мойки колес автотранспорта) 9430000000000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твердые минеральные отходы (мусор промышленный) 3140000000000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черных металлов с примесями или загрязненые опасными веществами (металлическая тара из-под ГСМ) 3515000001000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лакокрасочных стредств (металлическая тара из-под ЛКМ) 5550000000000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твердых производственных материалов, загрязненные нефтяными и минеральными жировыми продуктами (фильтры загрязненные нефтепродуктами) 5490300000000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Твердые коммунальные отходы (смет с территории) 9100000000000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 жилищ несортированные (исключая крупногабаритные) 9110010001004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потребления на производстве, подобные коммунальным 9120000000000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асфальтобетона и/или асфальтобетонной смеси в кусковой форме 3140350201004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(или порошок) от шлифования черных металлов с содержанием металла 50% и более 3510350201004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Технологические потери муки пшеничной 1111110611995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Технологические потери муки ржаной 1111110711995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Скорлупа от куриных яиц 1320130101005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Обрезь натуральной чистой древесины 1711050101005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Деревянная упаковка (невозвратная тара) из натуральной древесины 1711050213005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Изделия из натуральной чистой древесины, потерявшие свои потребительские свойства 1711050313005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натуральной чистой древесины 1711060101005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Древесные отходы из натуральнй чистой древесины несортированные 1711200001005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упаковочных материалов из бумаги и картона незагрязненные 1871020001000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картона от резки и штамповки 1871010201005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упаковочной бумаги незагрязненные 1871020101005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упаковочного картона незагрязненные 1871020201005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и картона от канцелярской деятельности и делопроизводства 1871030100005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бумаги незагрязненные 1871990101005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картона незагрязненные 1871990201005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вощеной бумаги 1872030001005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шамотного кирпича 3140140101995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Зола древесная и соломенная 3130060011995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Стеклянные отходы 3140080001000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Стеклянный бой незагрязненный (исключая бой стекла электронно-лучевых трубок и люминесцентных ламп) 3140080201995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Строительный щебень, потерявший потребительские свойства 3140090201995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Грунт, образовавшийся при проведении землеройных работ, не загрязненный опасными веществами 3140110008995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строительного кирпича 3140140401995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бетонных изделий, отходы бетона в кусковой форме 3140270101995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железобетонных изделий, отходы железобетона в кусковой форме 3140270201995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бетонной смеси с содержанием пыли менее 30% 314036020899 5Отходы полиэтилена в виде лома, литников 5710290101995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цемента в кусковой форме 3140550201995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гипса в кусковой форме 3140380201995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Абразивные круги отработанные, лом отработанных абразивных кругов 3140430201995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Остатки и огарки стальных сварочных электродов 3512160101995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Тара  упаковка из оцинкованной стали незагрязненная, потерявшая потребительские свойства 3512040313995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Тормозные колодки отработанные 3515050001995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жесткого пенопласта (исключая повинилхлоридный) 5710120001005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Пластмассовая незагрязненная тара, потерявшая потребительские свойства 5710180013005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пластмассовой (синтетической) пленки, незагрязненные 5710190001005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полипропилена в виде пленки 5710300201995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Полиэтиленовая тара поврежденная 5710290313995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полиэтилена в виде пленки 5710290201995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Резиновые изделия незагрязненные, потерявшие потребительские свойства 5750010113005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резины 5750010201005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и обрывки тканей х/б 5810110701995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и обрывки тканей смешанных 5810110801995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жилищ (крупногабаритные) 9110020001005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бытовых помещений организаций крупногабаритный 9120050001005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Пищевые отходы кухонь и организаций общественного питания несортированные 9120100100005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территорий и помещений объктов оптово-розничной торговли продовольственными товарами 9120110001005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территории и помещений объектов оптово-розничной торговли промышленными товарами  9120120001005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терртиории и помещений учебно-воспитательных учреждений 9120130001005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от уборки территорий кладбищ, колумбариев 9120150001005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изолированных проводов и кабелей 9236000013005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Лампы электрические и электронные отработанные и брак (лампы накаливания отработанные) 9231010001995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черных металлов несортированный 3513010001995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Керамические изделия, потерявшие потребительские свойства 3140070301995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твердые минеральные отходы 3140000000000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натуральной чистой древесины 1711060201005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затвердевших полиамидов 5710110001005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Накипь котельная 3140500001995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Абразивные круги отработанные, лом отработанных абразивных кругов 3140430201995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сучьев, ветвей от лесозаготовок 1730010101005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Щебень известковый (некондиционный скол) 3140360208995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бетонной смеси с содержанием пыли менее 30% 3140360208995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Минеральные шламы 3160000000000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lang w:eastAsia="ru-RU"/>
              </w:rPr>
              <w:t>Отходы (мусор) от уборки территории и помещений льтурно-спортивных учреждений и зрелищных мероприятий 9120140001005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41221</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Дер. Первое Мая, Кингисепский район Ленинградской обл.</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«УК по обращению с отходами в Ленинградской области»</w:t>
            </w:r>
          </w:p>
        </w:tc>
      </w:tr>
      <w:tr w:rsidR="00CC4A4F" w:rsidRPr="00DC5106" w:rsidTr="00CE63CA">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47-00012-Х-00592-250914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твердых коммунальных отходов</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помещений и организаций несортированный 9120040001004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объектов розничной продуктовой торговли9120110001005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объектов промышленной торговли 9120120001005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от уборки помещений и территорий культурно-спортивных учреждений и зрелищных мероприятий 9120140001005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от уборки помещений учебно-воспитательных учреждений 9120130001005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Оходы от жилищ несортированные 9110010001004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потребления на производстве 9120000000000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Смет с территории 9100000000000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разнородной древесины 1719010101004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строительный 9120060101004</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41403</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Бокситогорск</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«Благоустройство»</w:t>
            </w:r>
          </w:p>
          <w:p w:rsidR="00CC4A4F" w:rsidRPr="00DC5106" w:rsidRDefault="00CC4A4F" w:rsidP="00EE00F5">
            <w:pPr>
              <w:rPr>
                <w:rFonts w:ascii="Times New Roman" w:hAnsi="Times New Roman"/>
                <w:sz w:val="20"/>
                <w:szCs w:val="20"/>
              </w:rPr>
            </w:pPr>
            <w:r w:rsidRPr="00DC5106">
              <w:rPr>
                <w:rFonts w:ascii="Times New Roman" w:hAnsi="Times New Roman"/>
                <w:sz w:val="20"/>
                <w:szCs w:val="20"/>
              </w:rPr>
              <w:t>187600, ЛО, г. Пикалево, Ленинградское ш., д. 78</w:t>
            </w:r>
          </w:p>
          <w:p w:rsidR="00CC4A4F" w:rsidRPr="00DC5106" w:rsidRDefault="00CC4A4F" w:rsidP="00EE00F5">
            <w:pPr>
              <w:rPr>
                <w:rFonts w:ascii="Times New Roman" w:hAnsi="Times New Roman"/>
                <w:sz w:val="20"/>
                <w:szCs w:val="20"/>
              </w:rPr>
            </w:pPr>
          </w:p>
        </w:tc>
      </w:tr>
      <w:tr w:rsidR="00CC4A4F" w:rsidRPr="00DC5106" w:rsidTr="003A6083">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47-00015-Х-00592-250914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xml:space="preserve">Шлакозолоотвал </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Золы, шлаки и пыль от топочных установок и от термической обработки отходов 3130000000000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lang w:eastAsia="ru-RU"/>
              </w:rPr>
              <w:t>Золошлаки от сжигания углей 3130020001000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41428000000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Кировск Ленинградской обл.</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 Дубровская теплоэлектроцентраль (ТЭЦ-8) филиала «Невский» ОАО «ТГК-1»</w:t>
            </w:r>
          </w:p>
          <w:p w:rsidR="00CC4A4F" w:rsidRPr="00DC5106" w:rsidRDefault="00CC4A4F" w:rsidP="00EE00F5">
            <w:pPr>
              <w:rPr>
                <w:rFonts w:ascii="Times New Roman" w:hAnsi="Times New Roman"/>
                <w:sz w:val="20"/>
                <w:szCs w:val="20"/>
              </w:rPr>
            </w:pPr>
            <w:r w:rsidRPr="00DC5106">
              <w:rPr>
                <w:rFonts w:ascii="Times New Roman" w:hAnsi="Times New Roman"/>
                <w:sz w:val="20"/>
                <w:szCs w:val="20"/>
              </w:rPr>
              <w:t>198188, г. Санкт-Петербург, ул. Броневая, 6 лит. Б</w:t>
            </w:r>
          </w:p>
        </w:tc>
      </w:tr>
      <w:tr w:rsidR="00CC4A4F" w:rsidRPr="00DC5106" w:rsidTr="003A6083">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47-00024-Х-00592-250914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открытая площадка с водонепроницаемым покрытием</w:t>
            </w: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механической и биологической очистке сточных вод (осадки очистных сооружений) 9430000000000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из выгребных ям хозяйственно-бытовые стоки 9510000000000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промывке канализационных сетей (осадок от зачистки канализационных колодцев) пастообразный 9470000000000</w:t>
            </w:r>
          </w:p>
          <w:p w:rsidR="00CC4A4F" w:rsidRPr="00DC5106" w:rsidRDefault="00CC4A4F" w:rsidP="00EE00F5">
            <w:pPr>
              <w:spacing w:after="0" w:line="240" w:lineRule="auto"/>
              <w:rPr>
                <w:rFonts w:ascii="Times New Roman" w:hAnsi="Times New Roman"/>
                <w:sz w:val="20"/>
                <w:szCs w:val="20"/>
              </w:rPr>
            </w:pPr>
            <w:r w:rsidRPr="00DC5106">
              <w:rPr>
                <w:rFonts w:ascii="Times New Roman" w:hAnsi="Times New Roman"/>
                <w:sz w:val="20"/>
                <w:szCs w:val="20"/>
                <w:lang w:eastAsia="ru-RU"/>
              </w:rPr>
              <w:t>Отходы (осадки) при промывке канализационных сетей (жидкий) 9470000000000</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41421000000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Ивангород</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ООО «Ивангород-ский водоканал», 188490, Ленинградская область, Ивангород, ул. Механическая, д. 3, лит. А</w:t>
            </w:r>
          </w:p>
        </w:tc>
      </w:tr>
      <w:tr w:rsidR="00CC4A4F" w:rsidRPr="00DC5106" w:rsidTr="003A6083">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47-00026-З-00592-250914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твердых коммунальных отходов</w:t>
            </w:r>
          </w:p>
          <w:p w:rsidR="00CC4A4F" w:rsidRPr="00DC5106" w:rsidRDefault="00CC4A4F" w:rsidP="00EE00F5">
            <w:pPr>
              <w:rPr>
                <w:rFonts w:ascii="Times New Roman" w:hAnsi="Times New Roman"/>
                <w:sz w:val="20"/>
                <w:szCs w:val="20"/>
              </w:rPr>
            </w:pP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 жироотделителей, содержащие растительные жировые продукты 1250010000004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от зачистки растительных и животных жиров</w:t>
            </w:r>
            <w:r w:rsidRPr="00DC5106">
              <w:rPr>
                <w:rFonts w:ascii="Times New Roman" w:hAnsi="Times New Roman"/>
                <w:sz w:val="20"/>
                <w:szCs w:val="20"/>
                <w:lang w:eastAsia="ru-RU"/>
              </w:rPr>
              <w:tab/>
              <w:t>125 005 00 00 00 4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Обувь кожаная рабочая, потерявшая потребительские свойства 1470060113004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Абразивная пыль и порошок от шлифования чёрных металлов (с содержанием металла менее 50 %) 3140030011004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загрязнённый маслами (содержание масел менее 15 %) 3140230301034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асбеста в кусковый форме 3140370201014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загрязнённый маслами (содержание масел менее 15 %) 5490270101034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Сальниковая набивка асбесто-графитовая, промасленная (содержание масла менее 15 %) 5490300301034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 жилищ несортированные (исключая крупногабаритные) 9110010001004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бытовых помещений организаций несортированный (исключая крупногабаритный) 9120040001004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производства пищевых продуктов (прочие пищевые отходы) 1110000000000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и картона ( бумага и картон, загрязненные механическими примесями) 1870000000000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лакокрасочных средств (тара из-под ЛКМ) 5550000000000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твердых производственных материалов, загрязненные нефтяными и минеральными жировыми продуктами (фильтры, загрязненные нефтепродуктами)</w:t>
            </w:r>
            <w:r w:rsidRPr="00DC5106">
              <w:rPr>
                <w:rFonts w:ascii="Times New Roman" w:hAnsi="Times New Roman"/>
                <w:sz w:val="20"/>
                <w:szCs w:val="20"/>
                <w:lang w:eastAsia="ru-RU"/>
              </w:rPr>
              <w:tab/>
              <w:t xml:space="preserve"> 5490300000000</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полимерных материалов (тара пластмассовая загрязненная) 5700000000000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Твердые коммунальные отходы (смет с территории) 9100000000000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строительный (прочие строителньые отходы) 9120060001000</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(осадки) при механической и биологической очистке сточных вод (осадок с песколовок) 9430000000000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Разнородные отходы бумаги и картона (например, содержащие отходы фотобумаги) 1879010001004</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Золошлаки от сжигания углей (Берёзовский) 3130020201004</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Прочие твердые минеральные отходы 3140000000000</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Лом и отходы черных металлов с примесями или загрязненные опасными веществами 3155000001000</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Затвердевшие отходы пластмасс 5710000000000</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Текстиль загрязненный 5820000000000</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Мусор строительный от разборки зданий 9120060101004</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Древесные отходы из натуральной чистой древесины несортированные 1711200001005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Опилки натуральной чистой древесины 1711060101005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упаковочной бумаги незагрязненные 1871020101005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Прочие отходы картона незагрязненные 1871990201005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упаковочного отхода незагрязненные 1871020201005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бумаги и картона от канцелярской деятельности и делопроизводства 1871030001005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Прочие минеральные отходы (мусор промышленный) 3140000000000</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Абразивные круги отработанные, лом отработанных абразивных кругов 3140430201995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цемента в кусковой форме 3140550201995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Бой шаматного кирпича 3140140101995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Бой железобетонных изделий, отходы железобетона в кусковой форме 3140270201995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Бой бетонных изделий, отходы бетона в кусковой форме 3140270101995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Стеклянный бой незагрязненный (исклюяая бой стекла электронно-лучевых трубок и люминесцентных ламп) 3140080201995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Остатки и огарки стальных сварочных электродов 3512160101995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Бой строительного кирпича 3140140401995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полиэтилена в виде пленки 5710290201995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Полиэтиленовая тара, поврежденная 5710290313995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Пластмассовая незагрязненная тара, потерявшая потребительские свойства 5710180013005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Тормозные колодки отрбаотанные 3515050001995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Обрезки и обрывки тканей смешанных 5810110801995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Пищевые отходы кухонь и организаций общественного питания несортированные 9210100100005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Обрезки резины 5750010201005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жилищ крупногабаритные 9110020001005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терртиории и помещний объектов оптово-розничной торговли промышленными товарами 9120120001005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терртиории и помещний объектов оптово-розничной торговли промышленными товарами 9120110001005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терртоирии и помещений учебно-воспитательных учреждений 9120130001005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изолированных проводов и кабелей 9236000013005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сучьев, ветвей от лесоразработок 1730010101005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корчевания пней 1730010201005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полиэтилентерефталата (в том числе пленки на его базе) 5710390001005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упаковочных материалов из бумаги и картона незагрязненные 1871020001000</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вощеной бумаги 1872030001005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Зола древесная и соломенная 3130060011995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керамики в кусковой форме 3140070201995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Стеклянные отходы 3140080001000</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гипса 3140380001000</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цемента в кусковой форме 3140550201995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Лом черных металлов несортированный 3513010001995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полипропилена в виде пленки 5710300201995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Отходы полиэфирного волокна и нитей 5810020001995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Обрезки и обрывки тканей хлопчатобумажных 5810110701995</w:t>
            </w:r>
          </w:p>
          <w:p w:rsidR="00CC4A4F" w:rsidRPr="00DC5106" w:rsidRDefault="00CC4A4F" w:rsidP="00EE00F5">
            <w:pPr>
              <w:spacing w:after="0" w:line="240" w:lineRule="auto"/>
              <w:jc w:val="both"/>
              <w:rPr>
                <w:rFonts w:ascii="Times New Roman" w:hAnsi="Times New Roman"/>
                <w:sz w:val="20"/>
                <w:szCs w:val="20"/>
                <w:lang w:eastAsia="ru-RU"/>
              </w:rPr>
            </w:pPr>
            <w:r w:rsidRPr="00DC5106">
              <w:rPr>
                <w:rFonts w:ascii="Times New Roman" w:hAnsi="Times New Roman"/>
                <w:sz w:val="20"/>
                <w:szCs w:val="20"/>
                <w:lang w:eastAsia="ru-RU"/>
              </w:rPr>
              <w:t>Обрезки и обрывки тканей смешанных 5810020001005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41242</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Г. Сланцы Сланцевский район Ленинградской области</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«УК по обращению с отходами в Ленинградской области»</w:t>
            </w:r>
          </w:p>
        </w:tc>
      </w:tr>
      <w:tr w:rsidR="00CC4A4F" w:rsidRPr="00DC5106" w:rsidTr="003A6083">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47-00027-Х-00592-250914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твердых коммунальных отходов</w:t>
            </w:r>
          </w:p>
          <w:p w:rsidR="00CC4A4F" w:rsidRPr="00DC5106" w:rsidRDefault="00CC4A4F" w:rsidP="00EE00F5">
            <w:pPr>
              <w:rPr>
                <w:rFonts w:ascii="Times New Roman" w:hAnsi="Times New Roman"/>
                <w:sz w:val="20"/>
                <w:szCs w:val="20"/>
              </w:rPr>
            </w:pP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нефтепродуктов, продуктов переработки нефти, угля, газа, горючих сланцев и торфа 5490000000000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клея, клеящих веществ, мастик, незатвердевших смол (Клеевой шлам) 5570000000000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Затвердевшие отходы пластмасс (изделия из паранита отработанные) 5710000000000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Древесные отходы с пропиткой и покрытиями, не загрязненные опасными веществами (обрезки от обработки дверного полотна) 1712000000000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Древесные отходы с пропиткой и покрытиями, не загрязненные опасными веществами (опилки от обработки дверного полотна) 1712000000000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и стружки древесные, загрязненные преимущественно органическими веществами (минеральные масла, лаки, растворители) (опилки древесные загрязненные нефтепродуктами) 1713000000000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и стружки древесные, загрязненные преимущественно органическими веществами (минеральные масла, лаки, растворители) (древесное волокно, загрязненное минеральными маслами) 1713000000000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Обрезь фанеры, содержащей связующие смолы в количестве от 0,2% до 2,5% включительно 1712010101014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древесные строительных лесоматериалов, в том числе от сноса и разборки строений 1712050001004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и стружки древесные, загрязненные преимущественно органическими веществами (минеральные масла, лаки, растворители) (Опилки древесные, загрязненные связующими смолами) 1713000000000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загрязненные бензином (содержание бензина менее 15%) 1713030101034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загрязненные минеральными маслами (содержание масел менее 15%) 1713020101034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Разнородные отходы бумаги и картона (например, содержащие отходы фотобумаги) 1879010001004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Коксовые массы отработанные, загрязненные минеральными маслами (содержание масел менее 15%) 3148030201033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Золы, шлаки и пыль от топочных установок и от термической обработки отходов (сажа от сжигания мазута) 3130000000000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Золошлаки от сжигания углей (Березовский) 3130020201004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твердые минеральные отходы (мусор промышленный) 3140000000000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 активированный отработанный, загрязненный минеральными маслами (содержание масла – менее 15%) 3148010201034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асфальто бетона и/или асфальтобетонно смеси в кусковой форме 3140350201004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шлаковаты 3140160101004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мазутом (содержание мазута менее 15%) 3140230201034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бензином (содержание бензина менее 15%) 3140230401034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загрязненный маслами (содержание масел менее 15%) 3140230301034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абразивных материлов в виде пыли и порошка 3140430411004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асбеста в кусковой форме 3140370201014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Фильтровочные и поглотительные массы, не загрязненные опасными веществами 3147000000000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строительного щебня 3140090001000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Фильтровочные и поглотительные массы, загрязненные опасными веществами (Минеральная вата) 3148000000000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Минеральные шламы 3160000000000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полимерных материалов (тара пластмассовая загрязненная) 5700000000000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и отходы черных металлов с примесями или загрязненные опасными веществами (металлическая тара из-под ГСМ) 3515000001000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Абразивная пыль и порошок от шлифования черных металлов (с содержанием металла менее 50%) 3140030011004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(или порошок) от шлифования черных металлов, с содержанием металла 50% более 3515036611004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твердых производственных материалов, загрязненные минеральными и жировыми продуктами 5490300000000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загрязненный маслами (содержание масел менее 15%) 5490270101034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смеси затвердевших разнородных пластмасс 5710990001004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Камеры пневматические отработанные 5750020113004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Покрышки с металлическим кордом отработанные 5750020413004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Покрышки отрбаотанные 5750020213004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лакокрасочных средств (тара из-под ЛКМ) 5550000000000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лакокрасочных средств (остатки лакокрасочных материалов) 5550000000000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лакокрасочных средств (протирочные материалы, загрязненные ЛКМ) 5550000000000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Текстиль загрязненный (протирочные материалы, загрязненные ЛКМ) 5820000000000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резины 5750000000000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Твердые отходы резины 5750010001000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потребления на производстве, подобные коммунальным 9120000000000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Текстиль загрязненный (Спецодежда б/у) 5820000000000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Резиноасбестовые отходы (в том числе отработанные и брак) 5750030001004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Твердые коммунальные отходы 9000000000000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потребления на производстве, подобные коммунальным (отходы (мусор) от уборки территории деревообрабатывающих предприятий) 9120000000000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Коммунальные отходы (растительные остатки) 9100000000000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Твердые коммунальные отходы (смет с территории) 9100000000000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Фильтровочные и поглотительные отработанные массы, загрязненные опасными веществами (отработанная минеральная вата) 3148000000000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жилищ несортированные 9110010001004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бытовых помещений организаций несортированные (исключая крупногабаритный) 9120040001004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строительный 9120060001000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строительный от разборки зданий 9120060101004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коммунальые отходы 9900000000000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механической и биологийческой очистке сточных вод (отбросы с решеток) 9430000000000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механической и биологийческой очистке сточных вод (осадок с песколовок) 9430000000000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(осадки) при механической и биологийческой очистке сточных вод (осадки очистных сооружений мойки колес автотранспорта) 9430000000000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сучьев, ветвей от лесозаготовок 1730010101005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корчевания пней 1730010201005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натуральной чистой древесины 1711060101005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Обрезь натуральной чистой древесины 1711050101005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железобетонных изделий, отходы железобетона в кусковой форме 3140270201995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бетонных изделий, отходы бетона в кусковой форме 3140270101995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Древесные отходы из натуральной чистой древесины несортированные 1712000001005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Деревянная упаковка (невозвратная тара) из натуральной древесины 1711050213005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незагрязненные отходы бумаги и картона 1871990001000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упаковочной бумаги незагрязненные 1871020101005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упаковочного картона незагрязненные 1871020201005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Зола древесная и соломенная 3130060011995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строительного кирпича 3140140401995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шамотного кирпича 3140140101995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Грунт, образовавшийся при проведении землеройных работ 3140110008995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Щебень известковый (некондиционный скол) 3140130408995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Абразивные круги отработанные, лом отработанных абразивных кругов 3140430201995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керамики в кусковой форме 3140070201995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Шкурка шлифовальная отработанная 3140430301995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Стеклянный бой незагрязненный (исключая бой стеклаэлектроннолучевых трубок и люминесцентных ламп) 3140080201995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Тормозные колодки отработанные 3515050001995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Свечи зажигания автомобильные 3510010101995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затвердевших полиолефинов (кроме полиэтилена и полипропилена) 5710280001005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затвердевшего поливинилацетата 5710200001005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Строительный щебень, потерявший потребительские свойства 3140090201995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Изделия из натуральной чистой древесины, поерявшие свои потребительские свойства 1711050313005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Остатки и огарки стальных сварочных электродов 3512160101995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Лом стальной несортированный 3512010101995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цемента в кусковой форме 3140550201995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Полиэтиленовая тара, поврежденная 5710290313995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и обрывки тканей хлопчатобумажных 5810110701995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и обрывки тканей смешанных 5810110801995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затвердевшего полиуретана, полиуретановой пены или пленки 5710100001005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полиэтилена в виде пленки 5710290201995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полиэтилена в виде лома литников 5710290101995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полипропилена в виде пленки 5710300201995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полипропилена в виде лома, литников 5710300101995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полиэфирного волокна и нитей 5810020001995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твердого полистирола, полистирольной пены или пленки 5710080001005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Резиновые изделия незагрязненные, потерявшие потребительские свойства 5750010113005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 жилищ крупногабаритные 9110020001005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Пищевые отходы кухонь и организаций общественного питания несортированные 9120100100005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территории и помещений объектов оптово-розничной торговли продовольственными товарами 9120110001005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от уборки территорий и помещений культурно-спортивных учреждений 9120140001005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территории и помещений объектов оптово-розничной торговли промышленными товарами 9120120001005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изолированных проводов и кабелей 9236000013005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41239</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 Тракторное Приозерский район Ленинградской области</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«УК по обращению с отходами в Ленинградской области»</w:t>
            </w:r>
          </w:p>
        </w:tc>
      </w:tr>
      <w:tr w:rsidR="00CC4A4F" w:rsidRPr="00DC5106" w:rsidTr="003A6083">
        <w:trPr>
          <w:trHeight w:val="1653"/>
        </w:trPr>
        <w:tc>
          <w:tcPr>
            <w:tcW w:w="26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47-00027-Х-00592-250914</w:t>
            </w:r>
          </w:p>
        </w:tc>
        <w:tc>
          <w:tcPr>
            <w:tcW w:w="820"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Полигон твердых коммунальных отходов</w:t>
            </w:r>
          </w:p>
          <w:p w:rsidR="00CC4A4F" w:rsidRPr="00DC5106" w:rsidRDefault="00CC4A4F" w:rsidP="00EE00F5">
            <w:pPr>
              <w:rPr>
                <w:rFonts w:ascii="Times New Roman" w:hAnsi="Times New Roman"/>
                <w:sz w:val="20"/>
                <w:szCs w:val="20"/>
              </w:rPr>
            </w:pPr>
          </w:p>
        </w:tc>
        <w:tc>
          <w:tcPr>
            <w:tcW w:w="461"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Захоронениеотходов</w:t>
            </w:r>
          </w:p>
        </w:tc>
        <w:tc>
          <w:tcPr>
            <w:tcW w:w="1210" w:type="pct"/>
          </w:tcPr>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загрязнённые минеральными маслами (содержание масел-15% и более) 1713020104033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древесная, загрязнённая минеральными маслами (содержание масел-15% и более) 1713020204033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загрязнённые бензином(содержание бензина-15% и более) 1713030104033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древесная, загрязнённая бензином (содержание бензина-15% и более) 1713030204033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асбоцементная 3140120111013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загрязнённый мазутом (содержание мазута – 15% и более) 3140230204033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загрязнённый маслами (содержание мазута – 15% и более) 3140230304033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загрязнённый бензином (содержание мазута – 15% и более) 3140230404033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Мыль цементная 3140550111003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 активированный отработанный, загрязнённый минеральными маслами (содержание масла – 15% и более) 3148010201033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Угольные фильтры отработанные, загрязнённые минеральными маслами (содержание масла – 15% и более) 3148020201033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минеральный от газоочистки производства алюминия 3160600304013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загрязнённый маслами (содержание масел 15% и более) 5490270101033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Окалина замасленная (содержание масла 15% и более) 5490300104033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Пенька промасленная (содержание масла 15% и более) 5490300201033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Сальниковая набивка асбесто-графитовая, промасленная (содержание масла 15% и более) 5490300301033</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животных жиров 1230040000004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от зачистки растительных и животных жиров 1260050000004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хромовой кожи 1470020201004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готовой хромовой кожи 1470020301004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Обувь кожаная рабочая, потерявшая потребительские свойства 1470060113004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коры 1711010101004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Кора с примесью земли 1711010201004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древесная от шдифовки натуральной чистой древесины 1711070011004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Обрезь фанеры, содержащей связующие смолы в количестве от 0,2% до 2,5% включительно 1712010101014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Брак фанерных заготовок, содержащих связующие смолы в количестве от 0,2% до 2,5% включительно 1712010201014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древесно-стружечных и=или древесно-волокнистых плит, содержащие связующие смолы в количестве от 0,2% до 2,5% включительно 1712020101014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древесно-стружечных и/или древесно-волокнистых плит, содержащие связующие смолы в количестве от 0,2% до 2,5% включительно 1712020201014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кусковые отходы  древесно-стружечных и/или древесно-волокнистых плит, содержащие связующие смолы в количестве от 0,2% до 2,5% включительно 1712020301014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Древесно-стружечные и/или древесно-волокнистые плиты, содержащие связующие смолы в количестве от 0,2% до 2,5% включительно, некондиционные, брак  1712020401014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при изготовлении и обработке древесно-стружечных и/или древесно-волокнистых плит, содержащих связующие смолы в количестве от 0,2% до 2,5% включительно  1712020604014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древесных строительных лесоматериалов, в том числе от сноса и разборки строений 1712050001004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древесины с масляной пропиткой 1712080001014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Древесные отходы с пропиткой и покрытиями несортированные 1712200001014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древесные, загрязнённые минеральными маслами (содержание масел менее 15%) 1713020101034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древесная, загрязнённая минеральными маслами (содержание масел менее 15%) 1713020201034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древесная, загрязнённая бензином (содержание масел менее 15%) 1713030201034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разнородной  древесины (например, содержащая стружку древесно-стружечных и/или древесно-волокнистых плит) 1719010201004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Опилки и стружки разнородной  древесины (например, содержащая стружку древесно-стружечных и/или древесно-волокнистых плит) 1719010301004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от обработки разнородной  древесины (например, содержащая стружку древесно-стружечных и=или древесно-волокнистых плит) 1719010401004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от обработки разнородной  древесины (например, содержащая стружку древесно-стружечных и/или древесно-волокнистых плит) 1719010504004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Обрезь обработки разнородной  древесины (например, содержащая стружку древесно-стружечных и/или древесно-волокнистых плит) 1719010601004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с нанесённым лаком 1872010101014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бумажной клеевой ленты 1872010201014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фотобумаги 1872020001014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рубероида 1872040101014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толи 1872040201014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Разнородные отходы бумаги и картона (например, содержащие отходы фотобумаги) 1879010001004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Футеровка миксеров алюминиевого производства отработанная 3111020101004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Футеровка пламенных печей и печей переплава алюминиевого производства отработанная 3111020201004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Футеровка разливочных и вакуумных ковшей алюминиевого производства отработанная 3111020301004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Кирпичная футеровка алюминиевых электролизеров отработанная 3111020401004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Шлак печей переплава алюминиевого производства 3120290001014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Золошлаки от сжигания углей (Березовский) 3130020201004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 xml:space="preserve">Горновой песок литейного производства 3140010008004 </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песка очистных и пескоструйных устройств (в металлургии) 3140020008004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Абразивная пыль и порошок от шлифования черных металлов (с содержанием металла менее 50%) 3140030011004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керамзитовая 3140060111004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керамическая 3140070111004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стеклянная 3140080111004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щебёночная 3140090111004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асбоцемента в кусковой форме 3140120201014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известковая и доломитовая 3140130111004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мела в виде порошка или пыли 3140130511004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кирпичная 3140140211004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шлаковаты 3140160101004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от шлаковаты 3140160211004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базальтового супертонкого волокна 3140160301004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каменноугольная 3140210111004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Огарки обожженных анодов алюминиевого производства 3140210301004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загрязнённый мазутом (содержание мазута – менее 15%) 3140230201034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Песок, загрязнённый маслами (содержание масел менее 15%) 3140230301034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бетонная 3140270311004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графитная 3140320111004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древесного угля 3140340111004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асфальтобетона и/или асфальтобетонной смеси в виде пыли 3140350111004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асфальтобетона и/или асфальтобетонной смеси в кусковой форме 3140350201004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бетонной смеси с содержанием пыли более 30% 3140360108004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асбеста в кусковой форме 3140370201014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асбестовой бумаги, отходы асбестовой крошки 3140370301014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гипсовая 3140380111004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электрофильтров производства кремния 3140390211004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абразивных материалов в виде пыли и порошка 3140430411004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 активированный отработанный, загрязнённый минеральными маслами (содержание масла – менее 15%) 3148010201034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Угольные фильтры отработанные, загрязнённые минеральными маслами (содержание масла – менее 15%) 3148020201034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Кокосовые массы отработанные, загрязнённые минеральными маслами (содержание масла – менее 15%) 3148030201034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Шлам асбестовый, незагрязнённый опасными веществами 3160440104004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содержащие чёрные металлы (в том числе чугунную и/или стальную пыль), несортированные 3513110001004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Металлическая дробь с примесью шлаковой корки (дробеструйная обработка) 3515030108004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поташа в твёрдом виде 5150080101004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битума, асфальта в твёрдом виде 5490120001004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загрязнённый маслами (содержание масел менее 15%) 5490270101034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Окалена замасленная (содержание масла менее 15%) 5490300104034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Пенька промасленная (содержание масел менее 15%) 5490300201034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Сальниковая обивка асбесто-графитовая, промасленная (содержание масел менее 15%) 5490300301034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пленкосинтетического картона 5710090101004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пленкоасбокартона 5710090201004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фото- и кинопленки, рентгеновские пленки 5710150001004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затвердевшего поливинилхлорида и пенопласта на его базе 5710160001004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стеклолакоткани 5710320101004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смеси затвердевших разнородных пластмасс 5710990001004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Пыль (мука) резиновая 5750010511004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Резиноасбестовые отходы (в том чиле изделия отработанные и брак) 5750030001004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 жилищ несортированные (исключая крупногабаритные) 9110010001004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бытовых помещений организаций несортированный (исключая крупногабаритный) 9120040001004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строительный от разборки зданий 9120060101004</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Обрезь натуральной чистой древесины 1711050101005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Стружка натуральной чистой древесины 1711060201005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Древесные отходы из натуральной чистой древесины несортированные 1711200001005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сучьев, ветвей от лесоразработок 1730010101005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упаковочного картона незагрязнённые 1871020201005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упаковочного гофрокартона незагрязнённые 1871020301005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бумаги и картона от канцелярской деятельности и делопроизводства 1871030001005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печатной продукции (цветная печать) 1871060001005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картона незагрязнённые 1871990201005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Прочие отходы гофрокартона незагрязнённые 1871990301005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вощеной бумаги 1872030001005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Золошлаки от сжигания углей (башкирский бурый, ирша-бородинский, назаровский) 3130020101995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Зола древесная и соломенная 3130060011995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Керамические изделия, потерявшие потребительские свойства 3140070301995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Стеклянный бой незагрязнённый (исключая бой стекла электронно-лучевых трубок и люминисцентных ламп) 3140080201995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Грунт, образовавшийся при проведении землеройных работ, не загрязнённый опасными веществами 3140110008995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шамотного кирпича 3140140101995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активированного угля, незагрязнённые опасными веществами 3140170001995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песка, незагрязнённого опасными веществами 3140230101995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Бой железобетонных изделий, отходы железобетона в кусковой форме 3140270201995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Абразивные круги отработанные, лом отработанных абразивных кругов 3140430201995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Шкурка шлифовальная отработанная 3140430301995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Тормозные колодки отработанные 3515050001995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Обтирочный материал загрязнённый нефтепродуктами 5490270001030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формовочных масс (термореактивной пластмассы) затвердевшие 5710070001005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затвердевшего полиуретана, полиуретановой пены или плёнки 5710100001005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Шланги пластмассовые, потерявшие потребительские свойства 5710180013005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полиэтилена в виде плёнки 5710290201995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Полиэтиленовая тара повреждённая 5710290313995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полипропилена в виде плёнки 5710300201995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Резинометаллические изделия, отработанные 5750040213005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и обрывки тканей хлопчатобумажных 5810110701995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Обрезки и обрывки тканей смешанных 5810110701995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из жилищ крупногабаритные 9110020001005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от бытовых помещений организаций крупногабаритный 9120050001005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кухонь и предприятий общественного питания 9120100000000</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Пищевые отходы кухонь и предприятий общественного питания несортированные 9120100100005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территории и помещений объектов оптово-розничной торговли продовольственными товарами 9120110001005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территории и помещений объектов оптово-розничной торговли промышленными товарами 9120120001005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территории и помещений учебно-воспитательных учреждений 9120130001005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(мусор) от уборки территории и помещений культурно-спортивных учреждений и зрелищных мероприятий 9120140001005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Отходы от уборки территорий кладбищ, колумбариев 9120150001005</w:t>
            </w:r>
          </w:p>
          <w:p w:rsidR="00CC4A4F" w:rsidRPr="00DC5106" w:rsidRDefault="00CC4A4F" w:rsidP="00EE00F5">
            <w:pPr>
              <w:spacing w:after="0" w:line="240" w:lineRule="auto"/>
              <w:rPr>
                <w:rFonts w:ascii="Times New Roman" w:hAnsi="Times New Roman"/>
                <w:sz w:val="20"/>
                <w:szCs w:val="20"/>
                <w:lang w:eastAsia="ru-RU"/>
              </w:rPr>
            </w:pPr>
            <w:r w:rsidRPr="00DC5106">
              <w:rPr>
                <w:rFonts w:ascii="Times New Roman" w:hAnsi="Times New Roman"/>
                <w:sz w:val="20"/>
                <w:szCs w:val="20"/>
                <w:lang w:eastAsia="ru-RU"/>
              </w:rPr>
              <w:t>Мусор с защитных решеток при водозаборе 9490010001005</w:t>
            </w:r>
          </w:p>
        </w:tc>
        <w:tc>
          <w:tcPr>
            <w:tcW w:w="483"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41645000</w:t>
            </w:r>
          </w:p>
        </w:tc>
        <w:tc>
          <w:tcPr>
            <w:tcW w:w="486"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Поселок Красава</w:t>
            </w:r>
          </w:p>
        </w:tc>
        <w:tc>
          <w:tcPr>
            <w:tcW w:w="742" w:type="pct"/>
          </w:tcPr>
          <w:p w:rsidR="00CC4A4F" w:rsidRPr="00DC5106" w:rsidRDefault="00CC4A4F" w:rsidP="00EE00F5">
            <w:pPr>
              <w:rPr>
                <w:rFonts w:ascii="Times New Roman" w:hAnsi="Times New Roman"/>
                <w:sz w:val="20"/>
                <w:szCs w:val="20"/>
              </w:rPr>
            </w:pPr>
            <w:r w:rsidRPr="00DC5106">
              <w:rPr>
                <w:rFonts w:ascii="Times New Roman" w:hAnsi="Times New Roman"/>
                <w:sz w:val="20"/>
                <w:szCs w:val="20"/>
              </w:rPr>
              <w:t>ОАО «Чистый город», 187550, Ленинградская область, г. Тихвин, ул. Победы, д. 1а</w:t>
            </w:r>
          </w:p>
        </w:tc>
      </w:tr>
      <w:tr w:rsidR="00CC4A4F" w:rsidRPr="00DC5106" w:rsidTr="00B91558">
        <w:trPr>
          <w:trHeight w:val="70"/>
        </w:trPr>
        <w:tc>
          <w:tcPr>
            <w:tcW w:w="5000" w:type="pct"/>
            <w:gridSpan w:val="8"/>
          </w:tcPr>
          <w:p w:rsidR="00CC4A4F" w:rsidRPr="00520E14" w:rsidRDefault="00CC4A4F" w:rsidP="00EE00F5">
            <w:pPr>
              <w:spacing w:after="0" w:line="240" w:lineRule="auto"/>
              <w:jc w:val="center"/>
              <w:rPr>
                <w:rFonts w:ascii="Times New Roman" w:hAnsi="Times New Roman"/>
                <w:sz w:val="20"/>
                <w:szCs w:val="20"/>
              </w:rPr>
            </w:pPr>
            <w:r>
              <w:rPr>
                <w:rFonts w:ascii="Times New Roman" w:hAnsi="Times New Roman"/>
                <w:sz w:val="20"/>
                <w:szCs w:val="20"/>
              </w:rPr>
              <w:t>Липецкая область</w:t>
            </w:r>
          </w:p>
        </w:tc>
      </w:tr>
      <w:tr w:rsidR="00CC4A4F" w:rsidRPr="00DC5106" w:rsidTr="00135DAA">
        <w:trPr>
          <w:trHeight w:val="1653"/>
        </w:trPr>
        <w:tc>
          <w:tcPr>
            <w:tcW w:w="266" w:type="pct"/>
          </w:tcPr>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48-00001</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-З-00592-250914</w:t>
            </w:r>
          </w:p>
        </w:tc>
        <w:tc>
          <w:tcPr>
            <w:tcW w:w="820" w:type="pct"/>
            <w:tcBorders>
              <w:left w:val="nil"/>
            </w:tcBorders>
          </w:tcPr>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Borders>
              <w:left w:val="nil"/>
            </w:tcBorders>
          </w:tcPr>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Захоронение</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отходов</w:t>
            </w:r>
          </w:p>
        </w:tc>
        <w:tc>
          <w:tcPr>
            <w:tcW w:w="1210" w:type="pct"/>
            <w:tcBorders>
              <w:left w:val="nil"/>
            </w:tcBorders>
          </w:tcPr>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Отходы целлюлозы, бумаги и картона 1800000001004</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Пищевые отходы кухонь и организаций общественного питания несортированные 9120100100005</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Древесные отходы из натуральной чистой древесины несортированные 1711200001005</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Отходы текстильного производства, производства волокон 5800000001005</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Отходы кожи 1470000001004</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Отходы черных металлов с примесями (металлическая тара) 3515030001004</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(камни, отсев менее 15 мм) 9120060101004</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Стеклянный бой незагрязненный (исключая бой стекла электронно-лучевых трубок и люминесцентных ламп) 3140080201995</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Отходы костей животных и птицы 1320020001005</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Остатки полимерных материалов в размельчителях (полиэтилен, полипропилен) 5780000001004</w:t>
            </w:r>
          </w:p>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(смет с территории, садовые отходы: листья, обрезки сучьев, отходы стрижки газонов и т.п.) 9120000001004</w:t>
            </w:r>
          </w:p>
        </w:tc>
        <w:tc>
          <w:tcPr>
            <w:tcW w:w="483" w:type="pct"/>
            <w:tcBorders>
              <w:left w:val="nil"/>
            </w:tcBorders>
          </w:tcPr>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42612422</w:t>
            </w:r>
          </w:p>
        </w:tc>
        <w:tc>
          <w:tcPr>
            <w:tcW w:w="486" w:type="pct"/>
            <w:tcBorders>
              <w:left w:val="nil"/>
            </w:tcBorders>
          </w:tcPr>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п.г.т. Добринка</w:t>
            </w:r>
          </w:p>
        </w:tc>
        <w:tc>
          <w:tcPr>
            <w:tcW w:w="742" w:type="pct"/>
            <w:tcBorders>
              <w:left w:val="nil"/>
            </w:tcBorders>
          </w:tcPr>
          <w:p w:rsidR="00CC4A4F" w:rsidRPr="00DC5106" w:rsidRDefault="00CC4A4F" w:rsidP="00420800">
            <w:pPr>
              <w:spacing w:after="0" w:line="240" w:lineRule="auto"/>
              <w:rPr>
                <w:rFonts w:ascii="Times New Roman" w:hAnsi="Times New Roman"/>
                <w:sz w:val="20"/>
                <w:szCs w:val="20"/>
              </w:rPr>
            </w:pPr>
            <w:r w:rsidRPr="00DC5106">
              <w:rPr>
                <w:rFonts w:ascii="Times New Roman" w:hAnsi="Times New Roman"/>
                <w:sz w:val="20"/>
                <w:szCs w:val="20"/>
              </w:rPr>
              <w:t>ООО "Добринская ЖУК" 399430, Липецкая область, Добринский район, п. Добринка, ул. Мира, 27                    ИНН 4802011389</w:t>
            </w:r>
          </w:p>
        </w:tc>
      </w:tr>
      <w:tr w:rsidR="00CC4A4F" w:rsidRPr="00DC5106" w:rsidTr="00FF64C6">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48-00002 -З-00592-250914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Тормозные колодки отработанные 3515050001995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на производстве подобные коммунальным 9120000001004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9120040001004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тканей старая одежда 5810110001004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стеклоткани 5710320101004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Резиновые изделия незагрязненные 57500010113005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резины 5750010201005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(мука) резиновая 5750010511004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щебеночная 3140090111004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Строительный щебень 3140090201995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дорожного полотна автомобильных дорог 3140100001995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асбоцемента в кусковой форме3140120201014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Пыль керамзитовая 3140060100004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керамзита в кусковой форме 3140060201995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известковая и доломитовая 314013011004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Мелочь известковая и доломитовая с размером частиц более 5мм 3140130208995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известняка и доломита в кусковой форме 3140130301995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мела в виде порошка и пыли 3140130511004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шамотного кирпича 3140140101995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кирпичная 3140140211004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строительного кирпича 3140140401995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огнеупорного мертеля 3140140501995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песка незагрязненного 3140230101995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мазутом (мене 15%) 3140230201034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(мене 15%) 3140230301034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Песок загрязненный бензином (мене 15%) 3140230401034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Бой бетонных изделий 3140270201995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Бой железобетонных изделий 3140270201995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Пыль бетонная 3140270311004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виде пыли 3140350111004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 3140350201004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бетонной смеси с содержанием пыли более 30,0% 3140360108004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бетонной смеси с содержанием пыли менее 30,0% 3140360208995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 3140370201014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асбестовой бумаги 3140370301014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гипсовая 31403801111004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гипса в кусковой форме 31400380201995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здания 9120060101004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толи 1872040201014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спилка хромовой кожи 1470020101004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Стружка хромовой кожи 1470020201004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готовой хромовой кожи 1470020301004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готовой кожи нехромового дубления 1470030301995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от шлифовки кож и кожная пыль (мука) 1470040000004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Обрезь жесткого кожевенного товара в производстве обуви 1470050001995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1470060113004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костей животных 1320020101005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костей птицы 1320020201005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Электрические лампы накаливания отработанные и брак 9231010001995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Пищевые отходы кухонь и организаций общественного питания несортированные 9120100100005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 9120110001005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 9120120001005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учебно-воспитательных учреждений 9120130001005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культурно- спортивных учреждений 9120140001005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от уборки территорий кладбищ  колумбариев 1711200001005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Древесные отходы из натуральной чистой древесины 1711200001005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1712200001014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сучьев ветвей от лесоразработок 1730010101005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(менее 15%) 5490270101034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Пенька промасленная (менее 15%) 5490300201034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Сальниковая набивка асбесто- гафитовая промасленная (менее 15%) 5490300301034</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42621000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Аленка</w:t>
            </w:r>
          </w:p>
          <w:p w:rsidR="00CC4A4F" w:rsidRPr="00DC5106" w:rsidRDefault="00CC4A4F" w:rsidP="00CD129C">
            <w:pPr>
              <w:spacing w:after="0" w:line="240" w:lineRule="auto"/>
              <w:rPr>
                <w:rFonts w:ascii="Times New Roman" w:hAnsi="Times New Roman"/>
                <w:sz w:val="20"/>
                <w:szCs w:val="20"/>
              </w:rPr>
            </w:pP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"ЛэндГрин Эко" 399767, Липецкая область, Елецкий район, д. Пажень,  д.13             ИНН 4807011142</w:t>
            </w:r>
          </w:p>
        </w:tc>
      </w:tr>
      <w:tr w:rsidR="00CC4A4F" w:rsidRPr="00DC5106" w:rsidTr="00CD129C">
        <w:trPr>
          <w:trHeight w:val="1653"/>
        </w:trPr>
        <w:tc>
          <w:tcPr>
            <w:tcW w:w="266" w:type="pct"/>
            <w:tcBorders>
              <w:lef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48-00003 -З-00592-250914</w:t>
            </w:r>
          </w:p>
        </w:tc>
        <w:tc>
          <w:tcPr>
            <w:tcW w:w="820"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отходов</w:t>
            </w:r>
          </w:p>
        </w:tc>
        <w:tc>
          <w:tcPr>
            <w:tcW w:w="1210"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отходы резины  5750010001004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 5810110001004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(осадки) при подготовке воды (осадки очистных сооружений ливневых стоков)9410000003004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рубероида, толи и бумаги, пропитанной битумом1872040201014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(смет с территории, садовые отходы: листья, обрезки сучьев, отходы стрижки газонов и т.п.)9120000001004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Остатки рафинирования нефтепродуктов (гидрофобный осадок, обезвреженный нефтешлам)5480000004004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9110000001004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крупногабаритный)9120040001004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установок3130000001004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бумаги вощеной1872030001005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Остатки, огарки стальных сварочных электродов3512160101995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Абразивные круги отработанные, лом отработанных абразивных кругов3140430201995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Древесные отходы из натуральной чистой древесины несортированные1711200001005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полиуретана, полиуретановой пены или пленки 5710100001005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твердого полистирола, полистирольной пены или пленки 5710080001005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жесткого пенопласта 5710120001005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полиэтилена 5710290001005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затвердевшего полипропилена5710300001005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твердого акрилонитрилбутадиенстирола (пластик АБС) 5710360101005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Электрические лампы накаливания отработанные и брак 9231010001995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Свечи зажигания автомобильные отработанные 3510010101995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и (или) порошок от шлифования черных металлов (с содержанием металла 50% и более)  3515036611004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кругов3140430201995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Остатки и огарки стальных сварочных электродов 3512160101995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Лом и отходы черных металлов с примесями или загрязненные опасными веществами (тара из-под ЛКМ) 3515000001004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Отходы затвердевшего полиэтилена (тара из-под растворителя) 5710290001004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9120060001004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br w:type="page"/>
              <w:t>Накипь котельная 3140140101995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(нерастворимый осадок соли) 9410000001004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смешанного волокна (мешки из-под соли) 5810070001005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шамотного кирпича 3140140101995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Сальниковая набивка асбесто-графитовая, промасленная (содержание масел менее 15%)5490300301004</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огнеупорного мертеля 3140140501995</w:t>
            </w:r>
            <w:r w:rsidRPr="00DC5106">
              <w:rPr>
                <w:rFonts w:ascii="Times New Roman" w:hAnsi="Times New Roman"/>
                <w:sz w:val="20"/>
                <w:szCs w:val="20"/>
              </w:rPr>
              <w:br w:type="page"/>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и картона (тара из-под моющих средств)1879000013004</w:t>
            </w:r>
            <w:r w:rsidRPr="00DC5106">
              <w:rPr>
                <w:rFonts w:ascii="Times New Roman" w:hAnsi="Times New Roman"/>
                <w:sz w:val="20"/>
                <w:szCs w:val="20"/>
              </w:rPr>
              <w:br w:type="page"/>
            </w:r>
          </w:p>
        </w:tc>
        <w:tc>
          <w:tcPr>
            <w:tcW w:w="483"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42648101</w:t>
            </w:r>
          </w:p>
        </w:tc>
        <w:tc>
          <w:tcPr>
            <w:tcW w:w="486"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 Завальное</w:t>
            </w:r>
          </w:p>
        </w:tc>
        <w:tc>
          <w:tcPr>
            <w:tcW w:w="742"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ЗАО Работников "НП Благоустройство"     399370, Липецкая область,     г. Усмань, ул. Ленина, 64           ИНН    4816023610</w:t>
            </w:r>
          </w:p>
        </w:tc>
      </w:tr>
      <w:tr w:rsidR="00CC4A4F" w:rsidRPr="00DC5106" w:rsidTr="00CD129C">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48-00004 -З-00592-250914</w:t>
            </w:r>
          </w:p>
        </w:tc>
        <w:tc>
          <w:tcPr>
            <w:tcW w:w="820"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отходов</w:t>
            </w:r>
          </w:p>
        </w:tc>
        <w:tc>
          <w:tcPr>
            <w:tcW w:w="1210"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от жилищ несортированные (исключая крупногабаритные) 9110010001004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(отходы от зачистки вагонов МПС) 3140000000004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(брак) (отходы огнеупоров )311000000004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(смет с территории)9120000000004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(брак) (Твердые технологические отходы огнеупорного производства )3110000000004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щебень(брак)(Твердые технологические отходы ферросплавного производства) 3110000000004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ферросплавного производства)3120000000004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гашения извести (недопал)3120000000004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электрошлакового переплава)3120000000004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гашения извести (недопал) 3160000000004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доломитовый )3160000000004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емкостей ПЛК 9430000004004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газоочисток фасонолитейного производства) 3160000000004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от водоэксплуатации (Шлам очистки чаш градиента  )9490000000004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литейный) 3120000000004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пыль(Шлак кузнечного производства)  3120000000004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щебень(брак)(ТТО кислородно-конверторного производства 3110000000004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(Пыль систем аспирации ферросплавного производства) 3120000000004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литейный щебень (брак)(ТТО доменного производства) 3110000000004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(Пыль систем аспирации ферросплавного производства)3120000000004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черных металлов незагрязненная 3513160011004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(Отходы кислотоупорной футеровки) 3410000000004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(Отработанный путевой балласт) 3410000000004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(Отработанная формовочная смесь) 3410000000004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582000000004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(зола от сжигания твердых горючих отходов 3130000000004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(Отходы наплавочного флюса)5150000000004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(Окалина печная)   3120000000004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 3140350201004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механических моек автомобилей )3160000000004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(Отходы перлита) 31400000000004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лесозаготовок и вырубок (Отходы по уходу за зелеными насаждениями) 1730000000004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стеклолакоткани  5710320101004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шлаковаты 3140160101004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3140230301034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мокрого хранения соли)   3160000000004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      3140430201995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бетонных изделий, отходы бетона в кусковой форме 3140430201995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минеральными маслами (содержание масла менее 15%) 3140270101995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строительного кирпича 3140270201995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шамотного кирпича  3148020201034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Грунт, образовавшийся при проведении землеройных работ, не загрязненный опасными веществами  3140140401995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Ионообменные смолы для водоподготовки, потерявшие потребительские свойства 3140140101995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Отсевы кварцита 3140110008995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затвердевшей полиуретановой пены или пленки 5710240101005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затвердевших полиамидов 3140000008995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керамики в кусковой форме5710110001005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песка, не загрязненного опасными веществами 3140070201995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стекловолокна 3140230101995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стеклослюдопласта 3140050001995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Силикагель, отработанный при осушке воздуха и газов     5710320301005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Тормозные колодки отработанные   3147050101995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Цеолит отработанный при осушке воздуха и газов 3515050001995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Шкурка шлифованная отработанная 3147030101995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станций обезжелезивания  9410000004995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Очистки овощного сырья 1113030001995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Очистки морковные 1113030101995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Выжимки яблочные  1113210101995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Отработанная формовочная смесь 3140000008004</w:t>
            </w:r>
          </w:p>
        </w:tc>
        <w:tc>
          <w:tcPr>
            <w:tcW w:w="483"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42640408</w:t>
            </w:r>
          </w:p>
        </w:tc>
        <w:tc>
          <w:tcPr>
            <w:tcW w:w="486"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 Стебаево</w:t>
            </w:r>
          </w:p>
        </w:tc>
        <w:tc>
          <w:tcPr>
            <w:tcW w:w="742"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"Полигон" 398510, Липецкая область,  Липецкий район,  с. Боринское, ул. Дзержинского,2 ИНН4813012546</w:t>
            </w:r>
          </w:p>
        </w:tc>
      </w:tr>
      <w:tr w:rsidR="00CC4A4F" w:rsidRPr="00DC5106" w:rsidTr="00FF64C6">
        <w:trPr>
          <w:trHeight w:val="1653"/>
        </w:trPr>
        <w:tc>
          <w:tcPr>
            <w:tcW w:w="266" w:type="pct"/>
            <w:tcBorders>
              <w:left w:val="single" w:sz="8" w:space="0" w:color="auto"/>
              <w:bottom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48-00005 -Х-00592-250914</w:t>
            </w:r>
          </w:p>
        </w:tc>
        <w:tc>
          <w:tcPr>
            <w:tcW w:w="820" w:type="pct"/>
            <w:tcBorders>
              <w:left w:val="nil"/>
              <w:bottom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иловая площадка накопитель- литер 1</w:t>
            </w:r>
          </w:p>
        </w:tc>
        <w:tc>
          <w:tcPr>
            <w:tcW w:w="461" w:type="pct"/>
            <w:tcBorders>
              <w:left w:val="nil"/>
              <w:bottom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bottom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9430000001004</w:t>
            </w:r>
          </w:p>
        </w:tc>
        <w:tc>
          <w:tcPr>
            <w:tcW w:w="483" w:type="pct"/>
            <w:tcBorders>
              <w:left w:val="nil"/>
              <w:bottom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bottom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42701000</w:t>
            </w:r>
          </w:p>
        </w:tc>
        <w:tc>
          <w:tcPr>
            <w:tcW w:w="486" w:type="pct"/>
            <w:tcBorders>
              <w:left w:val="nil"/>
              <w:bottom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Липецк</w:t>
            </w:r>
          </w:p>
        </w:tc>
        <w:tc>
          <w:tcPr>
            <w:tcW w:w="742" w:type="pct"/>
            <w:tcBorders>
              <w:left w:val="nil"/>
              <w:bottom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"НЛМК" 398040, г. Липецк, пл. Металлургов, 2 ИНН 4823006703</w:t>
            </w:r>
          </w:p>
        </w:tc>
      </w:tr>
      <w:tr w:rsidR="00CC4A4F" w:rsidRPr="00DC5106" w:rsidTr="00FF64C6">
        <w:trPr>
          <w:trHeight w:val="1653"/>
        </w:trPr>
        <w:tc>
          <w:tcPr>
            <w:tcW w:w="266"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48-00006 -Х-00592-250914</w:t>
            </w:r>
          </w:p>
        </w:tc>
        <w:tc>
          <w:tcPr>
            <w:tcW w:w="820"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отстойник-шламонакопитель №2</w:t>
            </w:r>
          </w:p>
        </w:tc>
        <w:tc>
          <w:tcPr>
            <w:tcW w:w="461"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с содержанием железа и его оксидов не менее 40%  3570000004004</w:t>
            </w:r>
          </w:p>
        </w:tc>
        <w:tc>
          <w:tcPr>
            <w:tcW w:w="483"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42701000</w:t>
            </w:r>
          </w:p>
        </w:tc>
        <w:tc>
          <w:tcPr>
            <w:tcW w:w="486"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Липецк</w:t>
            </w:r>
          </w:p>
        </w:tc>
        <w:tc>
          <w:tcPr>
            <w:tcW w:w="742"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"НЛМК", 398040, г. Липецк, пл. Металлургов, 2 ИНН 4823006703</w:t>
            </w:r>
          </w:p>
        </w:tc>
      </w:tr>
      <w:tr w:rsidR="00CC4A4F" w:rsidRPr="00DC5106" w:rsidTr="00CD129C">
        <w:trPr>
          <w:trHeight w:val="1653"/>
        </w:trPr>
        <w:tc>
          <w:tcPr>
            <w:tcW w:w="266" w:type="pct"/>
            <w:tcBorders>
              <w:top w:val="single" w:sz="8" w:space="0" w:color="auto"/>
              <w:lef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48-00007 -Х-00592-250914</w:t>
            </w:r>
          </w:p>
        </w:tc>
        <w:tc>
          <w:tcPr>
            <w:tcW w:w="820" w:type="pct"/>
            <w:tcBorders>
              <w:top w:val="single" w:sz="8" w:space="0" w:color="auto"/>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отстойник-шламонакопитель №3</w:t>
            </w:r>
          </w:p>
        </w:tc>
        <w:tc>
          <w:tcPr>
            <w:tcW w:w="461" w:type="pct"/>
            <w:tcBorders>
              <w:top w:val="single" w:sz="8" w:space="0" w:color="auto"/>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top w:val="single" w:sz="8" w:space="0" w:color="auto"/>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емкости ПЛК   9430000004004</w:t>
            </w:r>
          </w:p>
        </w:tc>
        <w:tc>
          <w:tcPr>
            <w:tcW w:w="483" w:type="pct"/>
            <w:tcBorders>
              <w:top w:val="single" w:sz="8" w:space="0" w:color="auto"/>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top w:val="single" w:sz="8" w:space="0" w:color="auto"/>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42701000</w:t>
            </w:r>
          </w:p>
        </w:tc>
        <w:tc>
          <w:tcPr>
            <w:tcW w:w="486" w:type="pct"/>
            <w:tcBorders>
              <w:top w:val="single" w:sz="8" w:space="0" w:color="auto"/>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Липецк</w:t>
            </w:r>
          </w:p>
        </w:tc>
        <w:tc>
          <w:tcPr>
            <w:tcW w:w="742" w:type="pct"/>
            <w:tcBorders>
              <w:top w:val="single" w:sz="8" w:space="0" w:color="auto"/>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"НЛМК",398040, г. Липецк, пл. Металлургов, 2 ИНН 4823006703</w:t>
            </w:r>
          </w:p>
        </w:tc>
      </w:tr>
      <w:tr w:rsidR="00CC4A4F" w:rsidRPr="00DC5106" w:rsidTr="00CD129C">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48-00008 -Х-00592-250914</w:t>
            </w:r>
          </w:p>
        </w:tc>
        <w:tc>
          <w:tcPr>
            <w:tcW w:w="820"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отстойник-шламонакопитель №4</w:t>
            </w:r>
          </w:p>
        </w:tc>
        <w:tc>
          <w:tcPr>
            <w:tcW w:w="461"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емкости ПЛК   9430000004004</w:t>
            </w:r>
          </w:p>
        </w:tc>
        <w:tc>
          <w:tcPr>
            <w:tcW w:w="483"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42701000</w:t>
            </w:r>
          </w:p>
        </w:tc>
        <w:tc>
          <w:tcPr>
            <w:tcW w:w="486"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Липецк</w:t>
            </w:r>
          </w:p>
        </w:tc>
        <w:tc>
          <w:tcPr>
            <w:tcW w:w="742"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"НЛМК",398040, г. Липецк, пл. Металлургов, 2 ИНН 4823006703</w:t>
            </w:r>
          </w:p>
        </w:tc>
      </w:tr>
      <w:tr w:rsidR="00CC4A4F" w:rsidRPr="00DC5106" w:rsidTr="00CD129C">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48-00009 -Х-00592-250914</w:t>
            </w:r>
          </w:p>
        </w:tc>
        <w:tc>
          <w:tcPr>
            <w:tcW w:w="820"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отстойник-шламонакопитель №5</w:t>
            </w:r>
          </w:p>
        </w:tc>
        <w:tc>
          <w:tcPr>
            <w:tcW w:w="461"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емкости ПЛК   9430000004004</w:t>
            </w:r>
          </w:p>
        </w:tc>
        <w:tc>
          <w:tcPr>
            <w:tcW w:w="483"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42701000</w:t>
            </w:r>
          </w:p>
        </w:tc>
        <w:tc>
          <w:tcPr>
            <w:tcW w:w="486"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Липецк</w:t>
            </w:r>
          </w:p>
        </w:tc>
        <w:tc>
          <w:tcPr>
            <w:tcW w:w="742" w:type="pct"/>
            <w:tcBorders>
              <w:left w:val="nil"/>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"НЛМК",398040, г. Липецк, пл. Металлургов, 2 ИНН 4823006703</w:t>
            </w:r>
          </w:p>
        </w:tc>
      </w:tr>
      <w:tr w:rsidR="00CC4A4F" w:rsidRPr="00DC5106" w:rsidTr="00CD129C">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48-00010 -Х-00592-250914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отстойник-шламонакопитель №6</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емкости ПЛК   9430000004004</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42701000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Липецк</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"НЛМК",398040, г. Липецк, пл. Металлургов, 2 ИНН 4823006703</w:t>
            </w:r>
          </w:p>
        </w:tc>
      </w:tr>
      <w:tr w:rsidR="00CC4A4F" w:rsidRPr="00DC5106" w:rsidTr="00CD129C">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48-00011 -Х-00592-250914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отстойник-шламонакопитель №7</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емкости ПЛК   9430000004004</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42701000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Липецк</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"НЛМК,"398040, г. Липецк, пл. Металлургов, 2 ИНН 4823006703</w:t>
            </w:r>
          </w:p>
        </w:tc>
      </w:tr>
      <w:tr w:rsidR="00CC4A4F" w:rsidRPr="00DC5106" w:rsidTr="00CD129C">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48-00012 -Х-00592-250914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отстойник-шламонакопитель №8</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с содержанием железа и его оксидов не менее 40%   3570000004004</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42701000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Липецк</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"НЛМК"398040, г. Липецк, пл. Металлургов, 2 ИНН 4823006703</w:t>
            </w:r>
          </w:p>
        </w:tc>
      </w:tr>
      <w:tr w:rsidR="00CC4A4F" w:rsidRPr="00DC5106" w:rsidTr="00CD129C">
        <w:trPr>
          <w:trHeight w:val="1653"/>
        </w:trPr>
        <w:tc>
          <w:tcPr>
            <w:tcW w:w="266"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48-00013 -Х-00592-250914</w:t>
            </w:r>
          </w:p>
        </w:tc>
        <w:tc>
          <w:tcPr>
            <w:tcW w:w="820"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отстойник-шламонакопитель №9</w:t>
            </w:r>
          </w:p>
        </w:tc>
        <w:tc>
          <w:tcPr>
            <w:tcW w:w="461"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обескремнивания солянокислых сточных вод    9490000004003</w:t>
            </w:r>
          </w:p>
        </w:tc>
        <w:tc>
          <w:tcPr>
            <w:tcW w:w="483"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42701000</w:t>
            </w:r>
          </w:p>
        </w:tc>
        <w:tc>
          <w:tcPr>
            <w:tcW w:w="486"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Липецк</w:t>
            </w:r>
          </w:p>
        </w:tc>
        <w:tc>
          <w:tcPr>
            <w:tcW w:w="742" w:type="pct"/>
            <w:tcBorders>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"НЛМК", 398040, г. Липецк, пл. Металлургов, 2 ИНН 4823006703</w:t>
            </w:r>
          </w:p>
        </w:tc>
      </w:tr>
      <w:tr w:rsidR="00CC4A4F" w:rsidRPr="00DC5106" w:rsidTr="00FF64C6">
        <w:trPr>
          <w:trHeight w:val="1653"/>
        </w:trPr>
        <w:tc>
          <w:tcPr>
            <w:tcW w:w="266"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48-00014 -Х-00592-250914</w:t>
            </w:r>
          </w:p>
        </w:tc>
        <w:tc>
          <w:tcPr>
            <w:tcW w:w="820"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шлаковый отвал</w:t>
            </w:r>
          </w:p>
        </w:tc>
        <w:tc>
          <w:tcPr>
            <w:tcW w:w="461"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Окалина печная 3120000001004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Отработанная формовочная смесь 3140000008004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Отработанный путевой балласт  3140000001014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  3140370201014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  3140350201004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кислотоупорной футеровки 3140000001014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огнеупоров   3110000001004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от зачистки вагонов МПС 3140000001004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перлита  3140000011004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шлаковаты 3140160101004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сталь (в том числе стальную пыль), несортированные  3512011101004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Покрышки отработанные  5750020213004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металла 50% и более   3515036611004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технологические отходы доменного производства 3110000001014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технологические отходы кислородно-конверторного производства 3110000001014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технологические отходы огнеупорного производства  3110000001014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технологические отходы ферросплавного производства 3110000001014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графитная 3140320111004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на производстве подобные коммунальным  9120000001004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кузнечного производства  3120000001004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литейный  3120000001004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ферросплавного производства  3120000001014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электрошлакового переплава  3120000001004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газоочисток фасоннолитейного производства3160000004004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гашения извести (недопал) 3160000004014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доломитовый  3160000004004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мокрого хранения соли 3160000004014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емкости ПЛК  9430000004004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от гальванических ванн  5110000004004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чаш градирен  9490000004004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электрошлакового переплава  3120000004004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 3140430201995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Алюмогель, отработанный при осушке воздуха и газов 3147040101995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бетонных изделий, отходы бетона в кусковой форме 3140270101995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железобетонных изделий,  отходы   железобетона в кусковой форме  3140140401995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строительного кирпича  3140140401995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шамотного кирпича  3140140101995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Грунт, образовавшийся при проведении землеройных работ, не загрязненный опасными веществами  3140110008995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Ионообменные смолы для водоподготовки, потерявшие потребительские свойства  5710240101005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Отсевы кварцита  3140000008995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жесткого пенопласта (исключая поливинилхлоридный)  5710120001005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полиуретана, полиуретановой пены или пленки   5710100001005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затвердевших полиамидов  5710110001005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керамики в кусковой форме 3140070201995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Резиновая крошка, резиновый скрап  5750010401005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Резиновые изделия незагрязненные, потерявшие потребительские свойства  5750010113005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Силикагель, отработанный при осушке воздуха и газов   3147050101995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Стеклянный бой незагрязненный (исключая бой стекла электронно-лучевых трубок и люминесцентных ламп)   3515050001995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Тормозные колодки отработанные  35150500019953515050001995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Цеолит отработанный при осушке воздуха и газов   3147030101995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Шкурка шлифовальная отработанная  3140430301995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станций обезжелезивания 9410000004995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9430000001004</w:t>
            </w:r>
          </w:p>
        </w:tc>
        <w:tc>
          <w:tcPr>
            <w:tcW w:w="483"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42701000</w:t>
            </w:r>
          </w:p>
        </w:tc>
        <w:tc>
          <w:tcPr>
            <w:tcW w:w="486"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Липецк</w:t>
            </w:r>
          </w:p>
        </w:tc>
        <w:tc>
          <w:tcPr>
            <w:tcW w:w="742"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"НЛМК", 398040, г. Липецк, пл. Металлургов, 2 ИНН 4823006703</w:t>
            </w:r>
          </w:p>
        </w:tc>
      </w:tr>
      <w:tr w:rsidR="00CC4A4F" w:rsidRPr="00DC5106" w:rsidTr="00FF64C6">
        <w:trPr>
          <w:trHeight w:val="1653"/>
        </w:trPr>
        <w:tc>
          <w:tcPr>
            <w:tcW w:w="266"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-З-00592-250914</w:t>
            </w:r>
          </w:p>
        </w:tc>
        <w:tc>
          <w:tcPr>
            <w:tcW w:w="820"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отходов</w:t>
            </w:r>
          </w:p>
        </w:tc>
        <w:tc>
          <w:tcPr>
            <w:tcW w:w="1210"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Обувь кожаная  отработанная 1470060113004</w:t>
            </w:r>
            <w:r w:rsidRPr="00DC5106">
              <w:rPr>
                <w:rFonts w:ascii="Times New Roman" w:hAnsi="Times New Roman"/>
                <w:sz w:val="20"/>
                <w:szCs w:val="20"/>
              </w:rPr>
              <w:br/>
              <w:t>Отходы шлаковаты 3140160101004</w:t>
            </w:r>
            <w:r w:rsidRPr="00DC5106">
              <w:rPr>
                <w:rFonts w:ascii="Times New Roman" w:hAnsi="Times New Roman"/>
                <w:sz w:val="20"/>
                <w:szCs w:val="20"/>
              </w:rPr>
              <w:br/>
              <w:t>Лом и отходы черных металлов 3515000001004</w:t>
            </w:r>
            <w:r w:rsidRPr="00DC5106">
              <w:rPr>
                <w:rFonts w:ascii="Times New Roman" w:hAnsi="Times New Roman"/>
                <w:sz w:val="20"/>
                <w:szCs w:val="20"/>
              </w:rPr>
              <w:br/>
              <w:t>Пыль от шлифовки черных металлов 1500060113004</w:t>
            </w:r>
            <w:r w:rsidRPr="00DC5106">
              <w:rPr>
                <w:rFonts w:ascii="Times New Roman" w:hAnsi="Times New Roman"/>
                <w:sz w:val="20"/>
                <w:szCs w:val="20"/>
              </w:rPr>
              <w:br/>
              <w:t>Обтирочный материал 5490270101034</w:t>
            </w:r>
            <w:r w:rsidRPr="00DC5106">
              <w:rPr>
                <w:rFonts w:ascii="Times New Roman" w:hAnsi="Times New Roman"/>
                <w:sz w:val="20"/>
                <w:szCs w:val="20"/>
              </w:rPr>
              <w:br/>
              <w:t>Текстиль загрязненный 5822000001004</w:t>
            </w:r>
            <w:r w:rsidRPr="00DC5106">
              <w:rPr>
                <w:rFonts w:ascii="Times New Roman" w:hAnsi="Times New Roman"/>
                <w:sz w:val="20"/>
                <w:szCs w:val="20"/>
              </w:rPr>
              <w:br/>
              <w:t>Отходы на производстве подобные коммунальным 9120000001004</w:t>
            </w:r>
            <w:r w:rsidRPr="00DC5106">
              <w:rPr>
                <w:rFonts w:ascii="Times New Roman" w:hAnsi="Times New Roman"/>
                <w:sz w:val="20"/>
                <w:szCs w:val="20"/>
              </w:rPr>
              <w:br/>
              <w:t>Мусор от бытовых помещений 9120040001004</w:t>
            </w:r>
            <w:r w:rsidRPr="00DC5106">
              <w:rPr>
                <w:rFonts w:ascii="Times New Roman" w:hAnsi="Times New Roman"/>
                <w:sz w:val="20"/>
                <w:szCs w:val="20"/>
              </w:rPr>
              <w:br/>
              <w:t>Отходы бумаги и картона от канцелярской деятельности 1871030001005</w:t>
            </w:r>
            <w:r w:rsidRPr="00DC5106">
              <w:rPr>
                <w:rFonts w:ascii="Times New Roman" w:hAnsi="Times New Roman"/>
                <w:sz w:val="20"/>
                <w:szCs w:val="20"/>
              </w:rPr>
              <w:br/>
              <w:t>Опилки натуральной чистой древесины  1711060201005</w:t>
            </w:r>
            <w:r w:rsidRPr="00DC5106">
              <w:rPr>
                <w:rFonts w:ascii="Times New Roman" w:hAnsi="Times New Roman"/>
                <w:sz w:val="20"/>
                <w:szCs w:val="20"/>
              </w:rPr>
              <w:br/>
              <w:t>Древесные  отходы 1711060201005</w:t>
            </w:r>
            <w:r w:rsidRPr="00DC5106">
              <w:rPr>
                <w:rFonts w:ascii="Times New Roman" w:hAnsi="Times New Roman"/>
                <w:sz w:val="20"/>
                <w:szCs w:val="20"/>
              </w:rPr>
              <w:br/>
              <w:t>Стружка натуральной чистой древесины 1711200001005</w:t>
            </w:r>
            <w:r w:rsidRPr="00DC5106">
              <w:rPr>
                <w:rFonts w:ascii="Times New Roman" w:hAnsi="Times New Roman"/>
                <w:sz w:val="20"/>
                <w:szCs w:val="20"/>
              </w:rPr>
              <w:br/>
            </w:r>
          </w:p>
          <w:p w:rsidR="00CC4A4F" w:rsidRPr="00DC5106" w:rsidRDefault="00CC4A4F" w:rsidP="00CD129C">
            <w:pPr>
              <w:spacing w:after="0" w:line="240" w:lineRule="auto"/>
              <w:rPr>
                <w:rFonts w:ascii="Times New Roman" w:hAnsi="Times New Roman"/>
                <w:sz w:val="20"/>
                <w:szCs w:val="20"/>
              </w:rPr>
            </w:pPr>
          </w:p>
        </w:tc>
        <w:tc>
          <w:tcPr>
            <w:tcW w:w="483"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42606101</w:t>
            </w:r>
          </w:p>
          <w:p w:rsidR="00CC4A4F" w:rsidRPr="00DC5106" w:rsidRDefault="00CC4A4F" w:rsidP="00CD129C">
            <w:pPr>
              <w:spacing w:after="0" w:line="240" w:lineRule="auto"/>
              <w:rPr>
                <w:rFonts w:ascii="Times New Roman" w:hAnsi="Times New Roman"/>
                <w:sz w:val="20"/>
                <w:szCs w:val="20"/>
              </w:rPr>
            </w:pPr>
          </w:p>
        </w:tc>
        <w:tc>
          <w:tcPr>
            <w:tcW w:w="486"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Грязи</w:t>
            </w:r>
          </w:p>
          <w:p w:rsidR="00CC4A4F" w:rsidRPr="00DC5106" w:rsidRDefault="00CC4A4F" w:rsidP="00CD129C">
            <w:pPr>
              <w:spacing w:after="0" w:line="240" w:lineRule="auto"/>
              <w:rPr>
                <w:rFonts w:ascii="Times New Roman" w:hAnsi="Times New Roman"/>
                <w:sz w:val="20"/>
                <w:szCs w:val="20"/>
              </w:rPr>
            </w:pPr>
          </w:p>
        </w:tc>
        <w:tc>
          <w:tcPr>
            <w:tcW w:w="742"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"Чистый город"</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399050, Липецкая область, г. Грязи, ул. Песковатская,174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ИНН 48020009478             </w:t>
            </w:r>
          </w:p>
        </w:tc>
      </w:tr>
      <w:tr w:rsidR="00CC4A4F" w:rsidRPr="00DC5106" w:rsidTr="00CD129C">
        <w:trPr>
          <w:trHeight w:val="1653"/>
        </w:trPr>
        <w:tc>
          <w:tcPr>
            <w:tcW w:w="266"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48-00016</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-З-00592-250914</w:t>
            </w:r>
          </w:p>
        </w:tc>
        <w:tc>
          <w:tcPr>
            <w:tcW w:w="820"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p w:rsidR="00CC4A4F" w:rsidRPr="00DC5106" w:rsidRDefault="00CC4A4F" w:rsidP="00CD129C">
            <w:pPr>
              <w:spacing w:after="0" w:line="240" w:lineRule="auto"/>
              <w:rPr>
                <w:rFonts w:ascii="Times New Roman" w:hAnsi="Times New Roman"/>
                <w:sz w:val="20"/>
                <w:szCs w:val="20"/>
              </w:rPr>
            </w:pPr>
          </w:p>
        </w:tc>
        <w:tc>
          <w:tcPr>
            <w:tcW w:w="461"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w:t>
            </w:r>
          </w:p>
          <w:p w:rsidR="00CC4A4F" w:rsidRPr="00DC5106" w:rsidRDefault="00CC4A4F" w:rsidP="00CD129C">
            <w:pPr>
              <w:spacing w:after="0" w:line="240" w:lineRule="auto"/>
              <w:rPr>
                <w:rFonts w:ascii="Times New Roman" w:hAnsi="Times New Roman"/>
                <w:sz w:val="20"/>
                <w:szCs w:val="20"/>
              </w:rPr>
            </w:pPr>
          </w:p>
        </w:tc>
        <w:tc>
          <w:tcPr>
            <w:tcW w:w="1210"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в виде брикетов 9100040001004</w:t>
            </w:r>
            <w:r w:rsidRPr="00DC5106">
              <w:rPr>
                <w:rFonts w:ascii="Times New Roman" w:hAnsi="Times New Roman"/>
                <w:sz w:val="20"/>
                <w:szCs w:val="20"/>
              </w:rPr>
              <w:br/>
              <w:t>Отходы(осадки) при механическойи биологической очистке сточных вод (Осадок ЛОС) 9430000001004</w:t>
            </w:r>
            <w:r w:rsidRPr="00DC5106">
              <w:rPr>
                <w:rFonts w:ascii="Times New Roman" w:hAnsi="Times New Roman"/>
                <w:sz w:val="20"/>
                <w:szCs w:val="20"/>
              </w:rPr>
              <w:br/>
              <w:t>Обувь кожаная рабочая потерявшая потребительские свойства 1470060113004</w:t>
            </w:r>
            <w:r w:rsidRPr="00DC5106">
              <w:rPr>
                <w:rFonts w:ascii="Times New Roman" w:hAnsi="Times New Roman"/>
                <w:sz w:val="20"/>
                <w:szCs w:val="20"/>
              </w:rPr>
              <w:br/>
              <w:t>Лом и отходы черных металлов с примесями или загрязненные опасными веществами (тара из под ЛКМ) 3515000001004</w:t>
            </w:r>
            <w:r w:rsidRPr="00DC5106">
              <w:rPr>
                <w:rFonts w:ascii="Times New Roman" w:hAnsi="Times New Roman"/>
                <w:sz w:val="20"/>
                <w:szCs w:val="20"/>
              </w:rPr>
              <w:br/>
              <w:t>Отходы лакокрасочных средств (кисточки, шубка для валика) 5550000013004</w:t>
            </w:r>
            <w:r w:rsidRPr="00DC5106">
              <w:rPr>
                <w:rFonts w:ascii="Times New Roman" w:hAnsi="Times New Roman"/>
                <w:sz w:val="20"/>
                <w:szCs w:val="20"/>
              </w:rPr>
              <w:br/>
              <w:t>Отходы смеси затвердевших разнородных пластмасс (тара из под растворителя) 5710990001004</w:t>
            </w:r>
            <w:r w:rsidRPr="00DC5106">
              <w:rPr>
                <w:rFonts w:ascii="Times New Roman" w:hAnsi="Times New Roman"/>
                <w:sz w:val="20"/>
                <w:szCs w:val="20"/>
              </w:rPr>
              <w:br/>
              <w:t>Отходы тканей, сарая одежда 5810110001004</w:t>
            </w:r>
            <w:r w:rsidRPr="00DC5106">
              <w:rPr>
                <w:rFonts w:ascii="Times New Roman" w:hAnsi="Times New Roman"/>
                <w:sz w:val="20"/>
                <w:szCs w:val="20"/>
              </w:rPr>
              <w:br/>
              <w:t>Мусор от бытовых помещений организаций несортированный (исключая крупногаборитный) 9120040001004</w:t>
            </w:r>
            <w:r w:rsidRPr="00DC5106">
              <w:rPr>
                <w:rFonts w:ascii="Times New Roman" w:hAnsi="Times New Roman"/>
                <w:sz w:val="20"/>
                <w:szCs w:val="20"/>
              </w:rPr>
              <w:br/>
              <w:t>Зола древесная и соломенная 3130060011995</w:t>
            </w:r>
            <w:r w:rsidRPr="00DC5106">
              <w:rPr>
                <w:rFonts w:ascii="Times New Roman" w:hAnsi="Times New Roman"/>
                <w:sz w:val="20"/>
                <w:szCs w:val="20"/>
              </w:rPr>
              <w:br/>
              <w:t>Свечи зажигания автомобильные отработанные 3510010101995</w:t>
            </w:r>
            <w:r w:rsidRPr="00DC5106">
              <w:rPr>
                <w:rFonts w:ascii="Times New Roman" w:hAnsi="Times New Roman"/>
                <w:sz w:val="20"/>
                <w:szCs w:val="20"/>
              </w:rPr>
              <w:br/>
              <w:t>Отходы полиэтилена в виде пленки 5710290201995</w:t>
            </w:r>
            <w:r w:rsidRPr="00DC5106">
              <w:rPr>
                <w:rFonts w:ascii="Times New Roman" w:hAnsi="Times New Roman"/>
                <w:sz w:val="20"/>
                <w:szCs w:val="20"/>
              </w:rPr>
              <w:br/>
              <w:t>Отходы полипропилена в виде пленки 5710300201995</w:t>
            </w:r>
            <w:r w:rsidRPr="00DC5106">
              <w:rPr>
                <w:rFonts w:ascii="Times New Roman" w:hAnsi="Times New Roman"/>
                <w:sz w:val="20"/>
                <w:szCs w:val="20"/>
              </w:rPr>
              <w:br/>
              <w:t>Резиновые изделия незагрязненные, потерявшие свои потребительские свойства 5750010113005</w:t>
            </w:r>
            <w:r w:rsidRPr="00DC5106">
              <w:rPr>
                <w:rFonts w:ascii="Times New Roman" w:hAnsi="Times New Roman"/>
                <w:sz w:val="20"/>
                <w:szCs w:val="20"/>
              </w:rPr>
              <w:br/>
              <w:t xml:space="preserve">Электрические лампы накаливаия, отработанные и брак 9231010001995 </w:t>
            </w:r>
          </w:p>
        </w:tc>
        <w:tc>
          <w:tcPr>
            <w:tcW w:w="483"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p w:rsidR="00CC4A4F" w:rsidRPr="00DC5106" w:rsidRDefault="00CC4A4F" w:rsidP="00CD129C">
            <w:pPr>
              <w:spacing w:after="0" w:line="240" w:lineRule="auto"/>
              <w:rPr>
                <w:rFonts w:ascii="Times New Roman" w:hAnsi="Times New Roman"/>
                <w:sz w:val="20"/>
                <w:szCs w:val="20"/>
              </w:rPr>
            </w:pPr>
          </w:p>
        </w:tc>
        <w:tc>
          <w:tcPr>
            <w:tcW w:w="532"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42701000</w:t>
            </w:r>
          </w:p>
          <w:p w:rsidR="00CC4A4F" w:rsidRPr="00DC5106" w:rsidRDefault="00CC4A4F" w:rsidP="00CD129C">
            <w:pPr>
              <w:spacing w:after="0" w:line="240" w:lineRule="auto"/>
              <w:rPr>
                <w:rFonts w:ascii="Times New Roman" w:hAnsi="Times New Roman"/>
                <w:sz w:val="20"/>
                <w:szCs w:val="20"/>
              </w:rPr>
            </w:pPr>
          </w:p>
        </w:tc>
        <w:tc>
          <w:tcPr>
            <w:tcW w:w="486"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Липецк</w:t>
            </w:r>
          </w:p>
          <w:p w:rsidR="00CC4A4F" w:rsidRPr="00DC5106" w:rsidRDefault="00CC4A4F" w:rsidP="00CD129C">
            <w:pPr>
              <w:spacing w:after="0" w:line="240" w:lineRule="auto"/>
              <w:rPr>
                <w:rFonts w:ascii="Times New Roman" w:hAnsi="Times New Roman"/>
                <w:sz w:val="20"/>
                <w:szCs w:val="20"/>
              </w:rPr>
            </w:pPr>
          </w:p>
        </w:tc>
        <w:tc>
          <w:tcPr>
            <w:tcW w:w="742" w:type="pct"/>
            <w:tcBorders>
              <w:top w:val="single" w:sz="8" w:space="0" w:color="auto"/>
              <w:left w:val="single" w:sz="8" w:space="0" w:color="auto"/>
              <w:bottom w:val="single" w:sz="8" w:space="0" w:color="auto"/>
              <w:right w:val="single" w:sz="8" w:space="0" w:color="auto"/>
            </w:tcBorders>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ЗАО "ЭкоПром -Липецк" </w:t>
            </w:r>
          </w:p>
          <w:p w:rsidR="00CC4A4F" w:rsidRPr="00DC5106" w:rsidRDefault="00CC4A4F" w:rsidP="00CD129C">
            <w:pPr>
              <w:spacing w:after="0" w:line="240" w:lineRule="auto"/>
              <w:rPr>
                <w:rFonts w:ascii="Times New Roman" w:hAnsi="Times New Roman"/>
                <w:sz w:val="20"/>
                <w:szCs w:val="20"/>
              </w:rPr>
            </w:pPr>
          </w:p>
        </w:tc>
      </w:tr>
      <w:tr w:rsidR="00CC4A4F" w:rsidRPr="00DC5106" w:rsidTr="00B91558">
        <w:trPr>
          <w:trHeight w:val="116"/>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Московская область</w:t>
            </w:r>
          </w:p>
        </w:tc>
      </w:tr>
      <w:tr w:rsidR="00CC4A4F" w:rsidRPr="00DC5106" w:rsidTr="00B91558">
        <w:trPr>
          <w:trHeight w:val="1653"/>
        </w:trPr>
        <w:tc>
          <w:tcPr>
            <w:tcW w:w="266" w:type="pct"/>
          </w:tcPr>
          <w:p w:rsidR="00CC4A4F" w:rsidRPr="00B91558" w:rsidRDefault="00CC4A4F" w:rsidP="00CD129C">
            <w:pPr>
              <w:spacing w:after="0" w:line="240" w:lineRule="auto"/>
              <w:rPr>
                <w:rFonts w:ascii="Times New Roman" w:hAnsi="Times New Roman"/>
                <w:sz w:val="20"/>
                <w:szCs w:val="20"/>
              </w:rPr>
            </w:pPr>
            <w:r w:rsidRPr="00B91558">
              <w:rPr>
                <w:rFonts w:ascii="Times New Roman" w:hAnsi="Times New Roman"/>
                <w:sz w:val="20"/>
                <w:szCs w:val="20"/>
              </w:rPr>
              <w:t>50-00005</w:t>
            </w:r>
            <w:r>
              <w:rPr>
                <w:rFonts w:ascii="Times New Roman" w:hAnsi="Times New Roman"/>
                <w:sz w:val="20"/>
                <w:szCs w:val="20"/>
              </w:rPr>
              <w:t>-З-00592-250914</w:t>
            </w:r>
          </w:p>
        </w:tc>
        <w:tc>
          <w:tcPr>
            <w:tcW w:w="820"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ТБО «Непеино»</w:t>
            </w:r>
          </w:p>
        </w:tc>
        <w:tc>
          <w:tcPr>
            <w:tcW w:w="461"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Обрезь фанеры, содержащей связующие смолы  в количестве от 0,2% до 2,5% включительно 1712010101014, Брак фанерных  заготовок, содержащих связующие смолы в количестве от 0,2% до 2,5% включительно 1712010201014, Опилки древесно-стружечных и/или древесно-волокнистых плит, содержащие связующие смолы в количестве от 0,2% до 2,5% включительно 1712020101014, Стружка древесно-стружечных и/или древесно-волокнистых плит, содержащая связующие смолы в количестве от 0,2% до 2,5% включительно 1712020201014, Обрезки, кусковые отходы древесно-стружечных  и/или древесно-волокнистых плит, содержащих связующие смолы в количестве от 0,2% до 2,5% включительно 1712020301014, Древесно-стружечные и/или древесно-волокнистые плиты, содержащие связующие смолы  в количестве от 0,2% до 2,5% включительно, некондиционные, брак 1712020401014, 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 Шлам при изготовлении и обработке древесно-стружечных и/или древесно-волокнистых плит,  содержащих связующие смолы в количестве от 0,2% до 2,5% включительно 1712020604014, Отходы древесных строительных лесоматериалов, в том числе от сноса и разборки строений 1712050001004, Отходы древесных строительных лесоматериалов, в том числе от сноса и разборки строений 1712050001004, Древесные отходы с  пропиткой и покрытиями несортированные 1712200001014, Древесные отходы с  пропиткой и покрытиями несортированные 1712200001014, Отходы пленкосинтетического картона 5710090101004, Отходы пленкоасбокартона 5710090201004, Отходы затвердевшего поливинилхлорида и пенопласта на его базе 5710160001004, Отходы смеси затвердевших разнородных пластмасс 5710990001004, Отходы смеси затвердевших разнородных пластмасс 5710990001004, Золошлаки от сжигания углей (Березовский) 3130020201004, Пыль керамзитовая 3140060111004, Пыль керамическая 3140070111004, Пыль стеклянная 3140080111004, Пыль щебеночная 3140090111004, Отходы асбоцемента в кусковой форме 3140120201014, Пыль известковая и доломитовая 3140130111004, Пыль кирпичная 3140140211004, Отходы шлаковаты 3140160101004, Пыль от шлаковаты 3140160211004, Отходы базальтового супертонкого волокна 3140160301004, Песок, загрязненный мазутом (содержание мазута - менее 15%) 3140230201034, Песок, загрязненный маслами (содержание масел менее 15%) 3140230301034, Песок, загрязненный бензином (количество бензина менее 15%) 3140230401034, Пыль бетонная 3140270311004, Пыль графитная 3140320111004, Пыль древесного угля 3140340111004, Отходы асфальтобетона и/или асфальтобетонной смеси в виде пыли 3140350111004, Отходы асбестовой бумаги 3140370301014, Пыль гипсовая 3140380111004, Отходы абразивных материалов в виде пыли и  порошка 3140430411004, Шлак сварочный 3140480001994, Пыль глазури (эмали) 3140600111004, Мусор строительный от разборки зданий 9120060101004, Отходы из жилищ несортированные (исключая крупногабаритные) 9110010001004, Отходы из жилищ несортированные (исключая крупногабаритные) 9110010001004, Отходы бумаги с нанесенным лаком 1872010101014, Отходы бумажной клеевой ленты 1872010201014, Отходы фотобумаги 1872020001014, Отходы рубероида 1872040101014, Отходы толи 1872040201014, Разнородные отходы бумаги и картона (например, содержащие отходы фотобумаги) 1879010001004, Обрезки спилка хромовой кожи 1470020101004, Стружка хромовой кожи 1470020201004, Обувь кожаная рабочая, потерявшая потребительские свойства 1470060113004, Шлам от шлифовки кож и кожная пыль (мука) 1470040000004, Прочие коммунальные отходы (Отходы балластные остатки мусоросортировочных линий) 9900000000000, Отходы коммунальные (Смет с городских улиц) 9000000000000, Отходы коммунальные (Смет с территории предприятия) 9000000000000, Инфильтрационные воды объектов размещения отходов 9530000000000, Отходы (осадки) из выгребных ям и хозяйственно-бытовых стоков 9510000000000.</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46608101356</w:t>
            </w: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пос. Орудьево Дмитровский район</w:t>
            </w:r>
          </w:p>
        </w:tc>
        <w:tc>
          <w:tcPr>
            <w:tcW w:w="742"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ООО «ЭКО-ЖИЛКОМ», 141800, Московсская область, г. Дмитров, ул. Профессиональная, д.99</w:t>
            </w:r>
          </w:p>
        </w:tc>
      </w:tr>
      <w:tr w:rsidR="00CC4A4F" w:rsidRPr="00DC5106" w:rsidTr="00B91558">
        <w:trPr>
          <w:trHeight w:val="1653"/>
        </w:trPr>
        <w:tc>
          <w:tcPr>
            <w:tcW w:w="266" w:type="pct"/>
          </w:tcPr>
          <w:p w:rsidR="00CC4A4F" w:rsidRPr="00B91558" w:rsidRDefault="00CC4A4F" w:rsidP="00CD129C">
            <w:pPr>
              <w:spacing w:after="0" w:line="240" w:lineRule="auto"/>
              <w:rPr>
                <w:rFonts w:ascii="Times New Roman" w:hAnsi="Times New Roman"/>
                <w:sz w:val="20"/>
                <w:szCs w:val="20"/>
              </w:rPr>
            </w:pPr>
            <w:r w:rsidRPr="00B91558">
              <w:rPr>
                <w:rFonts w:ascii="Times New Roman" w:hAnsi="Times New Roman"/>
                <w:sz w:val="20"/>
                <w:szCs w:val="20"/>
              </w:rPr>
              <w:t>50-00006</w:t>
            </w:r>
            <w:r w:rsidRPr="00DC5106">
              <w:rPr>
                <w:rFonts w:ascii="Times New Roman" w:hAnsi="Times New Roman"/>
                <w:sz w:val="20"/>
                <w:szCs w:val="20"/>
              </w:rPr>
              <w:t>-З-00592-250914</w:t>
            </w:r>
          </w:p>
        </w:tc>
        <w:tc>
          <w:tcPr>
            <w:tcW w:w="820"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ТБО «Шатурский»</w:t>
            </w:r>
          </w:p>
        </w:tc>
        <w:tc>
          <w:tcPr>
            <w:tcW w:w="461"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CD129C">
            <w:pPr>
              <w:spacing w:after="240"/>
              <w:rPr>
                <w:rFonts w:ascii="Times New Roman" w:hAnsi="Times New Roman"/>
                <w:color w:val="000000"/>
                <w:sz w:val="20"/>
                <w:szCs w:val="20"/>
              </w:rPr>
            </w:pPr>
            <w:r w:rsidRPr="00DC5106">
              <w:rPr>
                <w:rFonts w:ascii="Times New Roman" w:hAnsi="Times New Roman"/>
                <w:color w:val="000000"/>
                <w:sz w:val="20"/>
                <w:szCs w:val="20"/>
              </w:rPr>
              <w:t>Отходы из жилищ 9110000000000, Отходы потребления на производстве, подобные коммунальным 9120000000000, Мусор строительный от разборки зданий 9120060101004, Отходы обработки натуральной чистой древесины, незагрязненные опасными веществами 1711000000000З, Отходы бумаги и картона незагрязненные 1871000000000, Разнородные отходы бумаги и картона (например, содержащие отходы фотобумаги) 1879010001004, Золошлаки и пыль от топочных установок и от термической обработки отходов 3130000000000, Твердые минеральные отходы (отходы керамзита; керамики; стеклянные; строительного щебня; асбоцемента; известняка и доломита; кирпича; минерального волокна; песка; бетона; железобетона; асбеста; гипса; абразивных материалов и инструментов; цемента; эмали; фильтровочные и поглотительные отработанные массы, не загрязненные опасными веществами) 3140000000000, Затвердевшие отходы пластмасс (отходы гетинакса, текстолита, вулканизированной фибры, пленкосинтетического картона; отходы затвердевшей смолы ионообменников, не содержащие опасные вещества; отходы затвердевшего полиэтилена, твердых сополимеров стирола; затвердевшего стеклопластика) 5710000000000, Твердые отходы резины, в т.ч. резиноасбестовые отходы (в т.ч. изделия отработанные и брак) 5750010001000, Текстильные отходы 5810000000000.</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46657101001</w:t>
            </w: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 Шатура</w:t>
            </w:r>
          </w:p>
        </w:tc>
        <w:tc>
          <w:tcPr>
            <w:tcW w:w="742"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ОАО «Полигон-сервис», Московская область, г. Шатура, Конный проезд, д.7</w:t>
            </w:r>
          </w:p>
        </w:tc>
      </w:tr>
      <w:tr w:rsidR="00CC4A4F" w:rsidRPr="00DC5106" w:rsidTr="00B91558">
        <w:trPr>
          <w:trHeight w:val="1653"/>
        </w:trPr>
        <w:tc>
          <w:tcPr>
            <w:tcW w:w="266" w:type="pct"/>
          </w:tcPr>
          <w:p w:rsidR="00CC4A4F" w:rsidRPr="00B91558" w:rsidRDefault="00CC4A4F" w:rsidP="00CD129C">
            <w:pPr>
              <w:spacing w:after="0" w:line="240" w:lineRule="auto"/>
              <w:rPr>
                <w:rFonts w:ascii="Times New Roman" w:hAnsi="Times New Roman"/>
                <w:sz w:val="20"/>
                <w:szCs w:val="20"/>
              </w:rPr>
            </w:pPr>
            <w:r w:rsidRPr="00B91558">
              <w:rPr>
                <w:rFonts w:ascii="Times New Roman" w:hAnsi="Times New Roman"/>
                <w:sz w:val="20"/>
                <w:szCs w:val="20"/>
              </w:rPr>
              <w:t>50-00007-Х</w:t>
            </w:r>
            <w:r w:rsidRPr="00DC5106">
              <w:rPr>
                <w:rFonts w:ascii="Times New Roman" w:hAnsi="Times New Roman"/>
                <w:sz w:val="20"/>
                <w:szCs w:val="20"/>
              </w:rPr>
              <w:t>-00592-250914</w:t>
            </w:r>
          </w:p>
        </w:tc>
        <w:tc>
          <w:tcPr>
            <w:tcW w:w="820"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золошлакоотвал</w:t>
            </w:r>
          </w:p>
        </w:tc>
        <w:tc>
          <w:tcPr>
            <w:tcW w:w="461"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Золошлаковая смесь от сжигания углей практически неопасная 61140002205, Осадок (шлам) флотационной очистки нефтесодержащих сточных вод, содержащий нефтепродукты в количестве менее 15% 72330102394.</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46657101</w:t>
            </w: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дер. Ботино</w:t>
            </w:r>
          </w:p>
        </w:tc>
        <w:tc>
          <w:tcPr>
            <w:tcW w:w="74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"Э.ОН Россия", Московская область, г. Шатура, Черноозерский проезд, д. 5</w:t>
            </w:r>
          </w:p>
        </w:tc>
      </w:tr>
      <w:tr w:rsidR="00CC4A4F" w:rsidRPr="00DC5106" w:rsidTr="00B91558">
        <w:trPr>
          <w:trHeight w:val="1653"/>
        </w:trPr>
        <w:tc>
          <w:tcPr>
            <w:tcW w:w="266" w:type="pct"/>
          </w:tcPr>
          <w:p w:rsidR="00CC4A4F" w:rsidRPr="00B91558" w:rsidRDefault="00CC4A4F" w:rsidP="00CD129C">
            <w:pPr>
              <w:spacing w:after="0" w:line="240" w:lineRule="auto"/>
              <w:rPr>
                <w:rFonts w:ascii="Times New Roman" w:hAnsi="Times New Roman"/>
                <w:sz w:val="20"/>
                <w:szCs w:val="20"/>
              </w:rPr>
            </w:pPr>
            <w:r w:rsidRPr="00B91558">
              <w:rPr>
                <w:rFonts w:ascii="Times New Roman" w:hAnsi="Times New Roman"/>
                <w:sz w:val="20"/>
                <w:szCs w:val="20"/>
              </w:rPr>
              <w:t>50-00008-З</w:t>
            </w:r>
            <w:r w:rsidRPr="00DC5106">
              <w:rPr>
                <w:rFonts w:ascii="Times New Roman" w:hAnsi="Times New Roman"/>
                <w:sz w:val="20"/>
                <w:szCs w:val="20"/>
              </w:rPr>
              <w:t>-00592-250914</w:t>
            </w:r>
          </w:p>
        </w:tc>
        <w:tc>
          <w:tcPr>
            <w:tcW w:w="820" w:type="pct"/>
          </w:tcPr>
          <w:p w:rsidR="00CC4A4F" w:rsidRPr="00DC5106" w:rsidRDefault="00CC4A4F" w:rsidP="00CD129C">
            <w:pPr>
              <w:rPr>
                <w:rFonts w:ascii="Times New Roman" w:hAnsi="Times New Roman"/>
                <w:b/>
                <w:bCs/>
                <w:color w:val="000000"/>
                <w:sz w:val="20"/>
                <w:szCs w:val="20"/>
              </w:rPr>
            </w:pPr>
            <w:r w:rsidRPr="00DC5106">
              <w:rPr>
                <w:rFonts w:ascii="Times New Roman" w:hAnsi="Times New Roman"/>
                <w:color w:val="000000"/>
                <w:sz w:val="20"/>
                <w:szCs w:val="20"/>
              </w:rPr>
              <w:t>Полигон ТБО «Воловичи»</w:t>
            </w:r>
          </w:p>
        </w:tc>
        <w:tc>
          <w:tcPr>
            <w:tcW w:w="461" w:type="pct"/>
          </w:tcPr>
          <w:p w:rsidR="00CC4A4F" w:rsidRPr="00DC5106" w:rsidRDefault="00CC4A4F" w:rsidP="00CD129C">
            <w:pPr>
              <w:rPr>
                <w:rFonts w:ascii="Times New Roman" w:hAnsi="Times New Roman"/>
                <w:b/>
                <w:bCs/>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CD129C">
            <w:pPr>
              <w:rPr>
                <w:rFonts w:ascii="Times New Roman" w:hAnsi="Times New Roman"/>
                <w:b/>
                <w:bCs/>
                <w:color w:val="000000"/>
                <w:sz w:val="20"/>
                <w:szCs w:val="20"/>
              </w:rPr>
            </w:pPr>
            <w:r w:rsidRPr="00DC5106">
              <w:rPr>
                <w:rFonts w:ascii="Times New Roman" w:hAnsi="Times New Roman"/>
                <w:color w:val="000000"/>
                <w:sz w:val="20"/>
                <w:szCs w:val="20"/>
              </w:rPr>
              <w:t>Обрезь фанеры, содержащей связующие смолы в количестве от 0,2% до 2,5% включительно 1712010101014, Брак фанерных заготовок, содержащих связующие смолы в количестве от 0,2% до 2,5% включительно 1712010201014, Опилки древесно-стружечных и/или древесно-волокнистых плит, содержащие связующие смолы в количестве от 0,2% до 2,5% включительно 1712020101014, Стружка древесно-стружечных и/или  древесно-волокнистых плит, содержащая связующие смолы в количестве от 0,2% до 2,5% включительно 1712020201014, Обрезки, кусковые отходы древесно-стружечных и/или древесно-волокнистых плит, содержащих связующие смолы в  количестве от 0,2% до 2,5% включительно 1712020301014, Древесно-стружечные и/или древесно-волокнистые плиты, содержащие связующие смолы  в количестве от 0,2% до 2,5% включительно, некондиционные, брак 1712020401014, 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w:t>
            </w:r>
          </w:p>
        </w:tc>
        <w:tc>
          <w:tcPr>
            <w:tcW w:w="483" w:type="pct"/>
          </w:tcPr>
          <w:p w:rsidR="00CC4A4F" w:rsidRPr="00DC5106" w:rsidRDefault="00CC4A4F" w:rsidP="00CD129C">
            <w:pPr>
              <w:rPr>
                <w:rFonts w:ascii="Times New Roman" w:hAnsi="Times New Roman"/>
                <w:b/>
                <w:bCs/>
                <w:color w:val="000000"/>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rPr>
                <w:rFonts w:ascii="Times New Roman" w:hAnsi="Times New Roman"/>
                <w:b/>
                <w:bCs/>
                <w:color w:val="000000"/>
                <w:sz w:val="20"/>
                <w:szCs w:val="20"/>
              </w:rPr>
            </w:pPr>
            <w:r w:rsidRPr="00DC5106">
              <w:rPr>
                <w:rFonts w:ascii="Times New Roman" w:hAnsi="Times New Roman"/>
                <w:color w:val="000000"/>
                <w:sz w:val="20"/>
                <w:szCs w:val="20"/>
              </w:rPr>
              <w:t>46622404121</w:t>
            </w: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дер. Воловичи Коломенский район</w:t>
            </w:r>
          </w:p>
        </w:tc>
        <w:tc>
          <w:tcPr>
            <w:tcW w:w="742"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МУП «Спецавтохозяйство, Московская область, г. Коломна, ул. Луговая, д.10</w:t>
            </w:r>
          </w:p>
        </w:tc>
      </w:tr>
      <w:tr w:rsidR="00CC4A4F" w:rsidRPr="00DC5106" w:rsidTr="00B91558">
        <w:trPr>
          <w:trHeight w:val="70"/>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Мурманская область</w:t>
            </w:r>
          </w:p>
        </w:tc>
      </w:tr>
      <w:tr w:rsidR="00CC4A4F" w:rsidRPr="00DC5106" w:rsidTr="005E058A">
        <w:trPr>
          <w:trHeight w:val="56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51-00021</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Полигон неутилизируемых промышленных отходов</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твердых производственных материалов 5490300000000, Песок, загрязненный маслами (содержание масел 15% и более) 3140230304033, Обтирочный материал, загрязненный маслами (содержание масел 15% и более) 5490270101033, Отходы лакокрасочных средств 5550000000000, Отходы аккумуляторов 9211000013000, Шпалы железнодорожные деревянные, пропитанные антисептическими средствами отработанные и брак 1712060013013, Отходы (осадки) при механической и биологической очистке сточных вод 9430000000000, Мусор строительный 9120060001000, Мусор от бытовых помещений организаций несортированный (исключая крупногабаритный) 9120040001004, Отходы потребления на производстве, подобные коммунальным 9120000000000, Шины пневматические отработанные 5750020013004, Огарки обожженных анодов алюминиевого производства 3140210301004, Кирпичная футеровка алюминиевых электролизеров отработанная 3111020401004, Бой отработанной футеровки алюминиевого производства 3111020001000, Футеровка разливочных и вакуумных ковшей алюминиевого производства отработанная 3111020301004, Отходы шлаковаты 3140160101004, Отходы древесины с масляной пропиткой 1712080001014, Тормозные колодки отработанные 3515050001995, Лом черных металлов несортированный 3513010001995, Остатки и огарки стальных сварочных электродов 3512160101995, Полиэтиленовая тара, поврежденная 5710290313995, Деревянная упаковка (невозвратная тара) из натуральной древесины 1711050213005, Отходы упаковочной бумаги незагрязненные 1871020101005, Отходы упаковочного картона незагрязненные 1871020201005, Стружка черных металлов незагрязненная 3513200001995, Бой железобетонных изделий, отходы железобетона в кусковой форме 3140270201995, Золошлаки от сжигания углей (Башкирский бурый, Ирша-Бородинский, Назаровский) 3130020101995, Обрезки и обрывки тканей из полиэфирного волокна 5810110201995, Древесные отходы из натуральной чистой древесины несортированные 1711200001005, Опилки натуральной чистой древесины 1711060101005, Отходы бумаги и картона от канцелярской деятельности и делопроизводств 1871030001005, Мусор от бытовых помещений организаций крупногабаритный 9120050001005, Пищевые отходы кухонь и организаций общественного питания несортированные 9120100100005</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47202501000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Кандалакша</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«Вторсырье», 184041, Мурманская область, г. Кандалакша, 3-й Локомотивный пер., 12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51-00022</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Комсомольского карьера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51-00023</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Ках-озерский Оленегорского карьера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51-00024</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Хвостохранилище ОАО «Олкон»</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(хвосты обогащения) 3450000000000, Отходы  при добыче рудных полезных ископаемых (отсевы щебеночного производства) 3450000000000, Отходы  при добыче рудных полезных ископаемых (шламы ПГУ) 3450000000000, Золошлаки от сжигания углей 3130020101995</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51-00025</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карьера им. 15-летия Октября</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51-00026</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 4 Кировогорского карьера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51-00027</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 3 Кировогорского карьера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51-00028</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 6 Оленегорского карьера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51-00029</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 2 карьера Куркенпахк</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51-00030</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 3 карьера Куркенпахк</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51-00031</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 4 карьера Куркенпахк</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51-00032</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№3 карьера Восточный Южно-Кахозерского месторождения</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51-00033</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№4 карьера Восточный Южно-Кахозерского месторождения</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«Олкон», 184530, Мурманская обл., г. Оленегорск, Ленинградский просп., д.2</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51-00034</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Хвостохранилище</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(вскрышные породы)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47203501000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Ковдор</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«Ковдорский ГОК», 184141, Мурманская обл, г. Ковдор, ул. Сухачева, д. 5</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51-00035</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пустых пород №1</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(вскрышные породы)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47203501000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Ковдор</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«Ковдорский ГОК», 184141, Мурманская обл, г. Ковдор, ул. Сухачева, д. 5</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51-00036</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пустых пород №2</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(вскрышные породы)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47203501000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Ковдор</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«Ковдорский ГОК», 184141, Мурманская обл, г. Ковдор, ул. Сухачева, д. 5</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51-00037</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пустых пород №3</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(вскрышные породы)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47203501000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Ковдор</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«Ковдорский ГОК», 184141, Мурманская обл, г. Ковдор, ул. Сухачева, д. 5</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51-00038</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Открытая площадка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Лом черных металлов несортированный 3513010001995, Полиэтиленовая тара поврежденная 5710290313995</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47202501000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Кандалакша</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«СУАЛ», филиал ОАО «СУАЛ» «КАЗ-СУАЛ», Юридический адрес: 623406, Свердловская обл., г. Каменск-Уральский, ул. Заводская, д.10. Почтовый адрес: 184046, г. Кандалакша, Мурманская область, Кандалакшское шоссе, 1</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51-00039</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Закрытое отдельное помещение</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Ртутные лампы, люминесцентные ртутьсодержащие трубки, отработанные и брак 3533010013011</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47202501000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Кандалакша</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«СУАЛ», филиал ОАО «СУАЛ» «КАЗ-СУАЛ», Юридический адрес: 623406, Свердловская обл., г. Каменск-Уральский, ул. Заводская, д.10. Почтовый адрес: 184046, г. Кандалакша, Мурманская область, Кандалакшское шоссе, 1</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51-00040</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Часть производственного помещения</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Стружка бронзы незагрязненная 3541022001995, Лом алюминия несортированный 3531010101995, Аккумуляторы свинцовые отработанные неразобранные, со слитым электролитом 9211010213013</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47202501000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Кандалакша</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 xml:space="preserve">ОАО «СУАЛ», филиал ОАО «СУАЛ» «КАЗ-СУАЛ», Юридический адрес: 623406, Свердловская обл., г. Каменск-Уральский, ул. Заводская, д.10. Почтовый адрес: 184046, г. Кандалакша, Мурманская область, Кандалакшское шоссе, 1 </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51-00041</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Полигон промышленных отходов филиала ОАО «Концерн Роэнергоатом» «Кольская атомная станция»</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Эмульсии и эмульсионные смеси для шлифовки металлов отработанные, содержащие масла или нефтепродукты в количестве 15% и более 5440020106033, Отходы твердых производственных материалов, загрязненные нефтяными и минеральными жировыми продуктами 5490300000000, Обтирочный материал, загрязненный маслами (содержание масел 15% и более) 5490270101033, Отходы лакокрасочных средств 5550000000000, Шпалы железнодорожные деревянные, пропитанные антисептическими средствами, отработанные и брак 1712060013013, Лабораторные отходы и остатки химикалиев 5930000000000, Уголь активированный отработанный, загрязненный минеральными маслами (содержание масел 15% и более) 3148010201033, Фильтровочные и поглотительные отработанные массы, загрязненные опасными веществами 3148000000000, Угольные фильтры отработанные, загрязненные минеральными  маслами (содержание  масла - менее 15%) 3148020201034, Песок, загрязненный маслами  (содержание масел менее 15%) 3140230301034, Шлам асбестовый, не загрязненный опасными веществами 3160440104004, Электрическое оборудование, приборы, устройства и их части 9210000000000, Шлак сварочный 3140480001994, Мусор от бытовых помещений организаций несортированный (исключая крупногабаритный) 9120040001004, Отходы потребления на производстве, подобные коммунальным 9120000000000, Мусор строительный от разборки зданий 9120060101004, Отходы шлаковаты 3140160101004, Отходы пленкоасбокартона 5710090201004, Отходы (осадки) при механической и биологической очистке сточных вод 9430000000000, Отходы бумаги и картона от канцелярской деятельности и делопроизводства 1871030001005, Древесные отходы из натуральной чистой древесины несортированные 1711200001005, Опилки натуральной чистой древесины 1711060101005, Отходы упаковочных материалов из бумаги и картона незагрязненные 1871020001000, 5710290313995 Полиэтиленовая тара, поврежденная, Резиновые изделия незагрязненные, потерявшие потребительские свойства 5750010113005, Керамические изделия, потерявшие потребительские свойства 3140070301995, Остатки и огарки стальных сварочных электродов 3512160101995, Абразивные круги отработанные, лом отработанных абразивных кругов 3140430201995, Электрические лампы накаливания отработанные и брак 9231010001995, Ионообменные смолы для водоподготовки, потерявшие потребительские свойства 5710240101005, Шкурка шлифовальная отработанная 3140430301995, Обрезки и обрывки тканей смешанных 5810110801995, Отходы (осадки) при механической и биологической очистке сточных вод 9430000000000, Силикагель, отработанный при осушке воздуха и газов 3147050101995, Цеолит, отработанный при осушке воздуха и газов 3147030101995, Стеклянный бой незагрязненный (исключая бой стекла электронно-лучевых трубок и  люминесцентных ламп) 3140080201995, Мусор от бытовых помещений организаций крупногабаритный 9120050001005</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47419000000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Полярные Зори</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Филиал ОАО «Концерн Росэнергоатом» «Кольская атомная станция», Юр. адрес: 109507, г. Москва, ул. Ферганская, д. 25. Почтовый адрес: 184230, Мурманская область, г. Полярные Зори</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51-00042</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Хвостохранилище  «Карнасурт-2»</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(хвосты обогащения)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47210554000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п.г.т. Ревда</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ООО «Ловозерский ГОК», Мурманская область, п. Ревда, ул. Комсомольская, д. 23</w:t>
            </w:r>
          </w:p>
        </w:tc>
      </w:tr>
      <w:tr w:rsidR="00CC4A4F" w:rsidRPr="00DC5106" w:rsidTr="003D433F">
        <w:trPr>
          <w:trHeight w:val="741"/>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51-00044</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проходческих пород</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(проходческая порода)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47210554000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п.г.т. Ревда</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ООО «Ловозерский ГОК», Мурманская область, п. Ревда, ул. Комсомольская, д. 23</w:t>
            </w:r>
          </w:p>
        </w:tc>
      </w:tr>
      <w:tr w:rsidR="00CC4A4F" w:rsidRPr="00DC5106" w:rsidTr="003D433F">
        <w:trPr>
          <w:trHeight w:val="636"/>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51-00045</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Хвостохранилище «Карнасурт-1»</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(хвосты обогащения)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47210554000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п.г.т. Ревда</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ООО «Ловозерский ГОК», Мурманская область, п. Ревда, ул. Комсомольская, д. 23</w:t>
            </w:r>
          </w:p>
        </w:tc>
      </w:tr>
      <w:tr w:rsidR="00CC4A4F" w:rsidRPr="00DC5106" w:rsidTr="003D433F">
        <w:trPr>
          <w:trHeight w:val="958"/>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51-00046</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Навозохранилище (комплекс из 8 накопителей)</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Навоз от крупного рогатого скота перепревший 1310040101005</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47405000000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Апатиты</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 xml:space="preserve">ОАО Агрофирма «Индустрия», 184209, г. Апатиты, ул. Кирова, д. 18а, Мурманская область </w:t>
            </w:r>
          </w:p>
        </w:tc>
      </w:tr>
      <w:tr w:rsidR="00CC4A4F" w:rsidRPr="00DC5106" w:rsidTr="003D433F">
        <w:trPr>
          <w:trHeight w:val="727"/>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51-00047</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Навозохранилище (комплекс из 3 накопителей)</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Навоз от свиней перепревший 1310040201004</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47412000002</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пос. Титан</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Агрофирма «Индустрия», 184209, г. Апатиты, ул. Кирова, д. 18а, Мурманская область</w:t>
            </w:r>
          </w:p>
        </w:tc>
      </w:tr>
      <w:tr w:rsidR="00CC4A4F" w:rsidRPr="00DC5106" w:rsidTr="003D433F">
        <w:trPr>
          <w:trHeight w:val="987"/>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51-00048</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Пометохранилище (комплекс из 3 накопителей)</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Помет куриный перепревший 1310010101004</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47405000000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Апатиты</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Агрофирма «Индустрия», 184209, г. Апатиты, ул. Кирова, д. 18а, Мурманская область</w:t>
            </w:r>
          </w:p>
        </w:tc>
      </w:tr>
      <w:tr w:rsidR="00CC4A4F" w:rsidRPr="00DC5106" w:rsidTr="003D433F">
        <w:trPr>
          <w:trHeight w:val="741"/>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51-00049</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Навозохранилище "39 км"</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Навоз от крупного рогатого скота перепревший 1310040101005</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47205000020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с. Тулома</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ГОУСП «Тулома», 184362, c. Тулома Кольского района Мурманской области</w:t>
            </w:r>
          </w:p>
        </w:tc>
      </w:tr>
      <w:tr w:rsidR="00CC4A4F" w:rsidRPr="00DC5106" w:rsidTr="003D433F">
        <w:trPr>
          <w:trHeight w:val="637"/>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51-00050</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Навозохранилище "45 км"</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Навоз от крупного рогатого скота перепревший 1310040101005</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47205000020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с. Тулома</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ГОУСП «Тулома», 184362, c. Тулома Кольского района Мурманской области</w:t>
            </w:r>
          </w:p>
        </w:tc>
      </w:tr>
      <w:tr w:rsidR="00CC4A4F" w:rsidRPr="00DC5106" w:rsidTr="003D433F">
        <w:trPr>
          <w:trHeight w:val="138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51-00051</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Внутренний отвал Расвумчоррского рудника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(вскрышные и проходческие породы) 3450000000000; Мусор строительный (отходы подземных выработок «лесобой») 9120060001000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47412000000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Кировск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«Апатит», 184250, г. Кировск Мурманской обл., ул. Ленинградская, дом 1</w:t>
            </w:r>
          </w:p>
        </w:tc>
      </w:tr>
      <w:tr w:rsidR="00CC4A4F" w:rsidRPr="00DC5106" w:rsidTr="003D433F">
        <w:trPr>
          <w:trHeight w:val="585"/>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51-00052</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карьера ПГС «Кукисвумчорр»</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(вскрышные и проходческие породы)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47412000000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Кировск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«Апатит», 184250, г. Кировск Мурманской обл., ул. Ленинградская, дом 1</w:t>
            </w:r>
          </w:p>
        </w:tc>
      </w:tr>
      <w:tr w:rsidR="00CC4A4F" w:rsidRPr="00DC5106" w:rsidTr="003D433F">
        <w:trPr>
          <w:trHeight w:val="70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51-00053</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№3 Коашвинского карьера Восточного рудника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(вскрышные и проходческие  породы)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47412000000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Кировск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«Апатит», 184250, г. Кировск Мурманской обл., ул. Ленинградская, дом 1</w:t>
            </w:r>
          </w:p>
        </w:tc>
      </w:tr>
      <w:tr w:rsidR="00CC4A4F" w:rsidRPr="00DC5106" w:rsidTr="003D433F">
        <w:trPr>
          <w:trHeight w:val="741"/>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51-00054</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№11 Центрального рудника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(вскрышные и проходческие породы)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47412000000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Кировск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«Апатит», 184250, г. Кировск Мурманская обл., ул. Ленинградская, дом 1</w:t>
            </w:r>
          </w:p>
        </w:tc>
      </w:tr>
      <w:tr w:rsidR="00CC4A4F" w:rsidRPr="00DC5106" w:rsidTr="003D433F">
        <w:trPr>
          <w:trHeight w:val="778"/>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51-00055</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№4 Восточного рудника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Шины пневматические отработанные 5750020013004</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47412000001</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пос. Коашва</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«Апатит», 184250, г. Кировск Мурманской обл., ул. Ленинградская, дом 1</w:t>
            </w:r>
          </w:p>
        </w:tc>
      </w:tr>
      <w:tr w:rsidR="00CC4A4F" w:rsidRPr="00DC5106" w:rsidTr="003D433F">
        <w:trPr>
          <w:trHeight w:val="816"/>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51-00056</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Открытая промплощадка Центрального рудника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Шины пневматические отработанные 5750020013004</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47412000000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Кировск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«Апатит», 184250, г. Кировск Мурманской обл., ул. Ленинградская, дом 1</w:t>
            </w:r>
          </w:p>
        </w:tc>
      </w:tr>
      <w:tr w:rsidR="00CC4A4F" w:rsidRPr="00DC5106" w:rsidTr="003D433F">
        <w:trPr>
          <w:trHeight w:val="47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51-00057</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 25 Центрального рудника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при добыче рудных полезных ископаемых (вскрышные и проходческие породы) 3450000000000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47412000000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Кировск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«Апатит», 184250, г. Кировск Мурманской обл., ул. Ленинградская, дом 1</w:t>
            </w:r>
          </w:p>
        </w:tc>
      </w:tr>
      <w:tr w:rsidR="00CC4A4F" w:rsidRPr="00DC5106" w:rsidTr="003D433F">
        <w:trPr>
          <w:trHeight w:val="420"/>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51-00058</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Полигон под строительный мусор</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Бой строительного кирпича 3140140401995, Бой железобетонных изделий, отходы железобетона в кусковой форме 3140270201995, Отходы песка, незагрязненного опасными веществами 3140230101995, Лом стальной несортированный 3512010101995, Стеклянный бой незагрязненный (исключая бой стекла электронно-лучевых трубок и люминесцентных ламп) 3140080201995</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47533000000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ЗАТО г. Заозёрск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СЗЦ «СевРАО»- филиал ФГУП "РосРАО", 183017, г. Мурманск, ул. Лобова, 100</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51-00059</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Санкционированная свалка твердых бытовых отходов в г. Оленегорске</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5490300000000, Обтирочный материал, загрязненный маслами (содержание масел 15% и более) 5490270101033, Мусор от бытовых помещений организаций несортированный (исключая крупногабаритный) 9120040001004, Отходы потребления на производстве, подобные коммунальным 9120000000000, Мусор строительный от разборки зданий 9120060101004, Мусор строительный 9120060001000, Окалина 3515040001000, Металлургические шлаки, съемы и пыль 3120000000000, Отходы формовочных смесей 3140000001000, Отходы из жилищ несортированные (исключая крупногабаритные) 9110010001004, Отходы (мусор) от уборки территорий и помещений объектов оптово-розничной торговли промышленными товарами 9120120001005, Бой бетонных изделий, отходы бетона в кусковой форме 3140270101995, Отходы от уборки территорий кладбищ, колумбариев 9120150001005, Опилки натуральной чистой древесины 1711060101005, отходы из жилищ крупногабаритные 9110020001005, Остатки и огарки стальных сварочных электродов 3512160101995</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47417000000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Оленегорск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ООО «Спецтехтранс», 184530, Мурманская область,  г. Оленегорск, ул. Парковая, 15А, вк. 8</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51-00060</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Санкционированная свалка ТБО</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 xml:space="preserve">Обтирочный материал, загрязненный маслами (содержание масел 15% и более) 5490270101033, Песок, загрязненный маслами (содержание масел 15% и более) 3140230304033,Отходы лакокрасочных средств 5550000000000, Отходы твердых производственных материалов, загрязненные нефтяными и минеральными жировыми продуктами 5490300000000, Мусор строительный от разборки зданий 9120060101004, Мусор от бытовых помещений организаций несортированный (исключая крупногабаритный) 9120040001004, Песок, загрязненный маслами (содержание масел менее 15%) 3140230301034, Отходы потребления на производстве, подобные коммунальным 9120000000000, Отходы бумаги и картона от канцелярской деятельности и делопроизводства 1871030001005, Отходы (мусор) от уборки территорий и помещений объектов оптово-розничной торговли продовольственными товарами 9120110001005, Отходы (мусор) от уборки территорий и помещений объектов оптово-розничной торговли промышленными товарами 9120110001005, Отходы (мусор) от уборки территорий и помещений учебно-воспитательных учреждений 9120110001005, Отходы из жилищ крупногабаритные 9110020001005, Отходы упаковочного картона незагрязненные 1871020201005, Пищевые отходы кухонь и организаций общественного питания несортированные 9120100100005, Отходы (мусор) от уборки территорий и помещений культурно-спортивных учреждений и зрелищных мероприятий 9120140001005, Мусор от бытовых помещений организаций крупногабаритный 9120050001005, Обрезки и обрывки тканей смешанные 5810110801995, Резиновые изделия незагрязненные, потерявшие потребительские свойства 5750010113005, Отходы из жилищ несортированные (исключая крупногабаритные) 9110010001004 </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47202501000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Кандалакша</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«Дорожно-строительное управление №3», 184041, Мурманская область, г. Кандалакша, ул. Кировская, д.10</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51-00061</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Свалка строительных отходов</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 xml:space="preserve">Отходы из жироотделителей, содержащих растительные жировые продукты 1250010000004, Отходы из жироотделителей, содержащих животные жировые продукты 1250020000004, Золы, шлаки и пыль от термической обработки отходов 3130000000000, Шлак сварочный 3140480001994, Отходы кирпича (включая шамотный кирпич) 3140140001000, Отходы шлаковаты 3140160101004, Шлам минеральный от газоочистки 3160600004000, Отходы при добыче нефти и газа 3410000000000, Отходы потребления на производстве, подобные коммунальным 9120000000000, Мусор строительный от разборки зданий 9120060101004 </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47530000000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пос. Сафоново</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ООО «Эдельвейс», 184600, Мурманская обл., г. Североморск, ул. Советская, д. 18, оф. 211</w:t>
            </w:r>
          </w:p>
        </w:tc>
      </w:tr>
      <w:tr w:rsidR="00CC4A4F" w:rsidRPr="00DC5106" w:rsidTr="00DE3DA0">
        <w:trPr>
          <w:trHeight w:val="1653"/>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51-00062</w:t>
            </w:r>
            <w:r>
              <w:rPr>
                <w:rFonts w:ascii="Times New Roman" w:hAnsi="Times New Roman"/>
                <w:sz w:val="20"/>
                <w:szCs w:val="20"/>
              </w:rPr>
              <w:t>-З-00592-250914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Санкционированная свалка г. Мончегорска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захоронение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Стеклянный бой незагрязненный (исключая бой стекла электронно-лучевых трубок и люминесцентных ламп 3140080201995, Отходы из жилищ крупногабаритные 9110020001005, Отходы от уборки территорий и помещений объектов оптово-розничной торговли промышленными товарами 9120120001005, Отходы (мусор) от уборки территории и помещений культурно-спортивных учреждений и зрелищных мероприятий 9120140001005, Отходы от уборки территорий и помещений объектов оптово-розничной торговли продовольственными товарами 9120110001005, Отходы от уборки территорий и помещений учебно-воспитательных учреждений 9120130001005, Отходы полиэтилена в виде пленки 5710290201995, Пластмассовая незагрязненная тара, потерявшая потребительские свойства 5710180013005, Отходы упаковочной бумаги незагрязненные 1871020101005, Срыв бумаги и картона 1871040001005, 1 Отходы печатной продукции (цветная печать) 871060001005, Отходы цемента в кусковой форме 3140550201995, Свечи зажигания автомобильные отработанные 3510010101995, Бой железобетонных изделий, отходы железобетона в кусковой форме 3140270201995, Обтирочный материал, загрязненный маслами (содержание масел 15% и более) 5490270101033, Отходы твердых производственных материалов, загрязненные нефтяными и минеральными жировыми продуктами 5490300000000, Золы, шлаки и пыль от топочных установок и от термической обработки отходов 3130000000000, Опилки древесные, загрязненные минеральными маслами (содержание масел - 15% и более) 1713020104033, Угольные фильтры отработанные, загрязненные  минеральными маслами (содержание масла 15% и более) 3148020201033, Отходы смеси затвердевших разнородных пластмасс 5710990001004, Отходы асфальтобетона и/или асфальтобетонной смеси в кусковой форме 3140350201004, Резиноасбестовые отходы (в том числе изделия отработанные и брак) 5750030001004,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 Отходы рубероида 1872040101014, Отходы шлаковаты 3140160101004, Отходы асбеста в кусковой форме 3140370201014, Отходы из жироотделителей, содержащие животные жировые продукты 1250020000004, Разнородные отходы  бумаги и картона (например, содержащие отходы фотобумаги) 1879010001004, Отходы от уборки территорий кладбищ, колумбариев 9120150001005, Отходы упаковочного картона незагрязненные 1871020201005, Полиэтиленовая тара, поврежденная 5710290313995, Деревянная упаковка из натуральной древесины 1711050213005, Отходы бумаги и картона от канцелярской деятельности и делопроизводства 1871030001005, Бой шамотного кирпича 3140140101995, Электрические лампы накаливания отработанные и брак 9231010001995, Мусор от бытовых помещений организаций крупногабаритный 9210050001005, Древесные отходы из натуральной чистой древесины несортированные 1711200001005, Тормозные колодки отработанные 3515050001995, Опилки натуральной чистой древесины 1711060101005, Абразивные круги отработанные, лом отработанных абразивных кругов 3140430201995, Бой строительного кирпича 3140140401995, Бой кирпичной кладки при ремонте зданий и сооружений 3140140301995, Пищевые отходы кухонь и организаций общественного питания 9120100100005, Обрезки и обрывки тканей смешанных 5810110801995, Прочие коммунальные отходы 9900000000000, Керамические изделия, потерявшие потребительские свойства 3140070301995, Изделия из натуральной чистой древесины, потерявшие потребительские свойства 1711050313005, Резиновые изделия незагрязненные, потерявшие потребительские свойства 5750010113005</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47415000000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Мончегорск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ММУП «Городское благоустройство», 184500, Мурманская область, г. Мончегорск, пр. Металлургов, д. 4</w:t>
            </w:r>
          </w:p>
        </w:tc>
      </w:tr>
      <w:tr w:rsidR="00CC4A4F" w:rsidRPr="00DC5106" w:rsidTr="003D433F">
        <w:trPr>
          <w:trHeight w:val="741"/>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51-00063</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Отвал металлургического шлака</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Отходы оксидов, гидроксидов, солей (железистый кек) 5100000000000</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47415000000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Мончегорск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ОАО «Кольская ГМК», 184507, Мурманская область, г. Мончегорск</w:t>
            </w:r>
          </w:p>
        </w:tc>
      </w:tr>
      <w:tr w:rsidR="00CC4A4F" w:rsidRPr="00DC5106" w:rsidTr="003D433F">
        <w:trPr>
          <w:trHeight w:val="1222"/>
        </w:trPr>
        <w:tc>
          <w:tcPr>
            <w:tcW w:w="26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51-00064</w:t>
            </w:r>
            <w:r>
              <w:rPr>
                <w:rFonts w:ascii="Times New Roman" w:hAnsi="Times New Roman"/>
                <w:sz w:val="20"/>
                <w:szCs w:val="20"/>
              </w:rPr>
              <w:t>-Х-00592-250914</w:t>
            </w:r>
          </w:p>
        </w:tc>
        <w:tc>
          <w:tcPr>
            <w:tcW w:w="82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Навозохранилище</w:t>
            </w:r>
          </w:p>
        </w:tc>
        <w:tc>
          <w:tcPr>
            <w:tcW w:w="461"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хранение отходов</w:t>
            </w:r>
          </w:p>
        </w:tc>
        <w:tc>
          <w:tcPr>
            <w:tcW w:w="1210"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Навоз от свиней свежий 1310040203013</w:t>
            </w:r>
          </w:p>
        </w:tc>
        <w:tc>
          <w:tcPr>
            <w:tcW w:w="483" w:type="pct"/>
          </w:tcPr>
          <w:p w:rsidR="00CC4A4F" w:rsidRPr="003D433F" w:rsidRDefault="00CC4A4F" w:rsidP="00CD129C">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47401000000</w:t>
            </w:r>
          </w:p>
        </w:tc>
        <w:tc>
          <w:tcPr>
            <w:tcW w:w="486"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г. Мурманск</w:t>
            </w:r>
          </w:p>
        </w:tc>
        <w:tc>
          <w:tcPr>
            <w:tcW w:w="742" w:type="pct"/>
          </w:tcPr>
          <w:p w:rsidR="00CC4A4F" w:rsidRPr="003D433F" w:rsidRDefault="00CC4A4F" w:rsidP="00CD129C">
            <w:pPr>
              <w:spacing w:after="0" w:line="240" w:lineRule="auto"/>
              <w:rPr>
                <w:rFonts w:ascii="Times New Roman" w:hAnsi="Times New Roman"/>
                <w:sz w:val="20"/>
                <w:szCs w:val="20"/>
              </w:rPr>
            </w:pPr>
            <w:r w:rsidRPr="003D433F">
              <w:rPr>
                <w:rFonts w:ascii="Times New Roman" w:hAnsi="Times New Roman"/>
                <w:sz w:val="20"/>
                <w:szCs w:val="20"/>
              </w:rPr>
              <w:t>ООО «Свинокомплекс Пригородный», 183038, г. Мурманск, 3-ий км. Серебрянского шоссе</w:t>
            </w:r>
          </w:p>
        </w:tc>
      </w:tr>
      <w:tr w:rsidR="00CC4A4F" w:rsidRPr="00DC5106" w:rsidTr="003D433F">
        <w:trPr>
          <w:trHeight w:val="70"/>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Нижегородская область</w:t>
            </w:r>
          </w:p>
        </w:tc>
      </w:tr>
      <w:tr w:rsidR="00CC4A4F" w:rsidRPr="00DC5106" w:rsidTr="00605970">
        <w:trPr>
          <w:trHeight w:val="1653"/>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52-00011-З-00592-250914</w:t>
            </w:r>
          </w:p>
        </w:tc>
        <w:tc>
          <w:tcPr>
            <w:tcW w:w="82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9 19 100 02 20 4 шлак сварочный 7 31 110 01 72 4 отходы из жилищ несортированные (исключая крупногабаритные) 7 33 100 01 72 4 мусор от офисных и бытовых помещений организаций несортированный (исключая крупногабаритный) 7 33 390 01 71 4 смет с территории предприятия малоопасный 7 31 200 01 72 4 мусор и смет уличный 8 12 901 01 72 4 мусор от сноса и разборки зданий несортированный 8 12 101 01 72 4 древесные отходы от сноса и разборки зданий 7 31 110 02 21 5 отходы из жилищ крупногабаритные 7 35 100 01 72 5 отходы (мусор) от уборки территории и помещений объектов оптово-розничной торговли продовольственными товарами 7 35 100 02 72 5 отходы (мусор) от уборки территории и помещений объектов оптово-розничной торговли промышленными товарами 7 37 100 01 72 5 отходы (мусор) от уборки территории и помещений учебно-воспитательных учреждений 7 37 100 02 72 5 отходы (мусор) от уборки территории и помещений культурно-спортивных учреждений и зрелищных мероприятий 7 31 200 03 72 5 отходы от уборки территории кладбищ, колумбариев 7 36 100 01 30 5 пищевые отходы кухонь и организаций общественного питания несортированные</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22244501000</w:t>
            </w: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д. Селище</w:t>
            </w:r>
          </w:p>
        </w:tc>
        <w:tc>
          <w:tcPr>
            <w:tcW w:w="74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МУП "Коммунальщик", 607400, Нижегородская область, г. Перевоз, Восточный проезд, д. 2а</w:t>
            </w:r>
          </w:p>
        </w:tc>
      </w:tr>
      <w:tr w:rsidR="00CC4A4F" w:rsidRPr="00DC5106" w:rsidTr="00605970">
        <w:trPr>
          <w:trHeight w:val="1653"/>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52-00012-З-00592-250914</w:t>
            </w:r>
          </w:p>
        </w:tc>
        <w:tc>
          <w:tcPr>
            <w:tcW w:w="82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Золошламонакопитель</w:t>
            </w:r>
          </w:p>
        </w:tc>
        <w:tc>
          <w:tcPr>
            <w:tcW w:w="461"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9440000000000-отходы (осадки) после механической и биологической очистки сточных вод (МОС); 9440000000000-отходы (осадки) после механической и биологической очистки сточных вод (БОС); 3130000000000-зола от термической обработки 85% кородревесных отходов и 15% осадков очистных сооружений</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22205501000</w:t>
            </w: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д. Истомино</w:t>
            </w:r>
          </w:p>
        </w:tc>
        <w:tc>
          <w:tcPr>
            <w:tcW w:w="74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Волга" 606407, Нижегородская область, г. Балахна, ул. Горького, д. 1</w:t>
            </w:r>
          </w:p>
        </w:tc>
      </w:tr>
      <w:tr w:rsidR="00CC4A4F" w:rsidRPr="00DC5106" w:rsidTr="00605970">
        <w:trPr>
          <w:trHeight w:val="1653"/>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52-00013-Х-00592-250914</w:t>
            </w:r>
          </w:p>
        </w:tc>
        <w:tc>
          <w:tcPr>
            <w:tcW w:w="82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для хранения механически обезвоженного осадка</w:t>
            </w:r>
          </w:p>
        </w:tc>
        <w:tc>
          <w:tcPr>
            <w:tcW w:w="461"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9430000000000-отходы (осадки) от механической и биологической очистке сточных вод - механически обезвоженный осадок</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22704000</w:t>
            </w: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 Саров</w:t>
            </w:r>
          </w:p>
        </w:tc>
        <w:tc>
          <w:tcPr>
            <w:tcW w:w="74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МУП "ГОРВОДОКАНАЛ" 607190, Нижегородская область, г. Саров, ул. Димитрова, д. 6</w:t>
            </w:r>
          </w:p>
        </w:tc>
      </w:tr>
      <w:tr w:rsidR="00CC4A4F" w:rsidRPr="00DC5106" w:rsidTr="00605970">
        <w:trPr>
          <w:trHeight w:val="1653"/>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52-00014-З-00592-250914</w:t>
            </w:r>
          </w:p>
        </w:tc>
        <w:tc>
          <w:tcPr>
            <w:tcW w:w="82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твердых бытовых отходов</w:t>
            </w:r>
          </w:p>
        </w:tc>
        <w:tc>
          <w:tcPr>
            <w:tcW w:w="461"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9110010001004-отходы из жилищ несортированные (исключая крупногабаритные); 9120040001004-мусор от бытовых помещений организаций несортированный (исключая крупногабаритный); 9120060001000-мусор строительный; 9120010201014-смет с территории организаций; 3140210111004-пыль каменноугольная; 9120070001074-мусор складских помещений; 3140350111004-отходы асфальтобетона; 5490120001004-отходы битума; 9430000000000-отходы (осадок) при механической и биологической очистке сточных вод; 9440010201014-мусор с решеток от мех. и биолг. очистке сточных вод; 9490010001005-мусор с защитных решеток при водозаборе</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22230551000</w:t>
            </w: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р.п. Дальнее Константиново</w:t>
            </w:r>
          </w:p>
        </w:tc>
        <w:tc>
          <w:tcPr>
            <w:tcW w:w="74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ООО "ВоСток-ДК" 606310, Нижегородская область, Д-Константиновский район, р.п. Д.-Константиново, ул. Советская, д. 53</w:t>
            </w:r>
          </w:p>
        </w:tc>
      </w:tr>
      <w:tr w:rsidR="00CC4A4F" w:rsidRPr="00DC5106" w:rsidTr="006C16F3">
        <w:trPr>
          <w:trHeight w:val="562"/>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52-00015-ХЗ-00592-250914</w:t>
            </w:r>
          </w:p>
        </w:tc>
        <w:tc>
          <w:tcPr>
            <w:tcW w:w="82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промышленных отходов</w:t>
            </w:r>
          </w:p>
        </w:tc>
        <w:tc>
          <w:tcPr>
            <w:tcW w:w="461"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 захоронение отходов</w:t>
            </w:r>
          </w:p>
        </w:tc>
        <w:tc>
          <w:tcPr>
            <w:tcW w:w="121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5460100004033-шлам шлифовальный маслосодержащий, 9200000000000-автомобильные масляные фильтры отработанные, не разобранные, 5130000000000-осадок ванны оловянирования, 5440000000000-отходы смазки, 5150000000000-отходы селитровых ванн, 5150000000000-отходы закалочных ванн, 5130000000000-осадок ванн фосфатирования, 5550000000000-отходы лакокрасочных средств, 5460000000000-осадок из отстойника от мойки автотранспорта, 5710000000000-полиэтиленовая пленка, загрязненная нефтепродуктами, 3140370201014-отходы асбеста в кусковой форме, 18720000000-бумага, загрязненная нефтепродуктами, 9120040001004-мусор от бытовых помещений организаций несортированный (исключая крупногабаритный), 9120000000000-смет с территории организаций, 1713020101034-опилки древесные, загрязненные минеральными маслами (содержание масел менее 15%), 5490270101034-обтирочный материал, загрязненный маслами (содержание масел менее 15%), 3510000000000-тара железная, загрязненная засохшими лакокрасочными материалами, 3515036611004-пыль (или порошок) от шлифования черных металлов с содержанием металла 50% и более, 3515030108004-металлическая дробь с примесью шлаковой корки (дробеструйная обработка), 5710160001004-отходы затвердевшего поливинилхлорида и пенопласта на его базе, 5460000000000-осадок от обезвреживания маслошламовых отходов, 9430000000000-осадок от обезвреживания маслошламовых отходов, 9430000000000-осадки с иловых карт после биологической очистки сточных во, 9430000000000-осадок из песколовок, 9430000000000-мусор с решеток биологических очистных сооружений, 5490000000000-шлам от очиски маслостока, 9430000000000-осадок от реагентной очистки сточных вод, 3111020201004-футировка пламенных печей и печей переплава алюминиевого производства отработанная, 3111020301004-яутировка разливочных и вакуумных ковшей албминиевого производства отработанная, 3140010008004-горновой песок литейного производства, 5490300104034-окалина замасленная (содержание масла менее 15%), 3140320001000-отходы</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22605416100</w:t>
            </w: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с/а Шеляуховская</w:t>
            </w:r>
          </w:p>
        </w:tc>
        <w:tc>
          <w:tcPr>
            <w:tcW w:w="74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"ЗМЗ" 606522, Нижегородская область, г. Заволжье, ул. Советская, д. 1а</w:t>
            </w:r>
          </w:p>
        </w:tc>
      </w:tr>
      <w:tr w:rsidR="00CC4A4F" w:rsidRPr="00DC5106" w:rsidTr="00605970">
        <w:trPr>
          <w:trHeight w:val="1653"/>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52-00016-З-00592-250914</w:t>
            </w:r>
          </w:p>
        </w:tc>
        <w:tc>
          <w:tcPr>
            <w:tcW w:w="82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твердых бытовых отходов</w:t>
            </w:r>
          </w:p>
        </w:tc>
        <w:tc>
          <w:tcPr>
            <w:tcW w:w="461"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36122102424-пыль (порошок) абразивные от шлифования черных металлов с содержанием металла менее 50%; 81290101724-мусор от сноса и разборки зданий; 73310001724-мусор от бытовых помещений организаций несортированный (исключая крупногабаритный); 73111001724-отходы из жилищ несортированные (исключая крупногабаритные); 34190101205-бой стекла; 45110100205-лом изделий из стекла; 43414101205-отходы пенопласта на основе полистироли незагрязненные; 43414102515-отходы пластика полистирола и изделий из нее незагрязненные; 43414103515-лом и отходы изделий из полистирола незагрязненные; 34851101204-отходы асбеста в кусковой форме; 36311002204-отходы металлической дроби с примесью; 40310100524-обувь кожанная рабочая,утратившая потребительские свойства; 23111205424-пыль газоочистки щебеночная;34642001424-отходы асбоцемента в кусковой форме491920402604-обтирочный материал, загрязненный нефтью и нефтепродуктами (содержание нефти или нефтепрордуктов менее 15%);43570000714-отходы рещиноасбестовых издели1 незагрязненные; 91910002204-шлак сварочный; 23112202424-пыль газоочистки гипсовая;30116111425-пль зерновая; 30531101424-пыль древесная от шлифовки натуральной чистой древесины; 45610001515-абразитвные круги отработанные, лом отработанных абразивных кругов; 81220101205-лом кирпичной кладки от сноса и разборки зданий; 33115102205-обрезки вулканизованной резины; 73610001305-пищевые отходы кухонь и организаций общественного питания несортированные; 73510001725-отходы (мусор0 от уборки территории и помещений объектов оптово-розничной торговли продовольственными товарами; 43411003515-лом и отходы изделий из полиэтилена незагрязненные (кроме тары);61190002405-зола от сжигания древесного топлива практически неопасная; 92031001525-тормозные колодки отработанные без накладок асбестовые; 73710002725-отходы (мусор) от уборки территории и помещений культурно-спортивных мероприятий; 34612001424-отходы бетонной смеси в виде пыли; 30311109135-обрезки и борывки смешанных тканей;45620001295-шкурка шлифовальная отработанная; 30431102295-обрезки кож нехромового дубления; 15211002215-отходы корчневания пней; 34310002205-бой керамики;82320101215-лом черепицы, керамики ннезагрязненный; 91910001205-остатки и огарки стальных сварочных электродов; 73120003725-отходы от уборки территорий кладбищ, колумбариев; 30523002225-стружка натуральной чистой древесины; 30523001435-опилки натуральной чистой древесины; 43411002295-отходы пленки полиэтилена и изделий из нее незагрязненные; 46101001205-лом и отходы, содержащие незагрязненные серные металлы в виде изделий, кусков, несортированные;48241100525-лампы накаливания;40512202605-отходы бумаги и картона от канцелярской деятельности и делопроизводства; 43510001204-отходы пенопласта на основе поливинилхлорида незагрязненные; 43510002294-отходы поливинилхлорида в виде пленки и изделий из нее; 43510003514-отходы поливинилхлорида в виде изделий или лома изделий незагрязненные</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22242501000</w:t>
            </w: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с. Б. Давыдово</w:t>
            </w:r>
          </w:p>
        </w:tc>
        <w:tc>
          <w:tcPr>
            <w:tcW w:w="74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МУП "Благоустройство" 606100, Нижегородская обл., г. Павлово, ул. Транспортная, 18А</w:t>
            </w:r>
          </w:p>
        </w:tc>
      </w:tr>
      <w:tr w:rsidR="00CC4A4F" w:rsidRPr="00DC5106" w:rsidTr="006C16F3">
        <w:trPr>
          <w:trHeight w:val="70"/>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Новгородская область</w:t>
            </w:r>
          </w:p>
        </w:tc>
      </w:tr>
      <w:tr w:rsidR="00CC4A4F" w:rsidRPr="00DC5106" w:rsidTr="005E058A">
        <w:trPr>
          <w:trHeight w:val="1130"/>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53-00005-З-00592-250914</w:t>
            </w:r>
          </w:p>
        </w:tc>
        <w:tc>
          <w:tcPr>
            <w:tcW w:w="82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твёрдых бытовых отходов</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Старорусского района</w:t>
            </w:r>
          </w:p>
        </w:tc>
        <w:tc>
          <w:tcPr>
            <w:tcW w:w="461"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Опилки древесные, загрязненные минеральными</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маслами (содержание масел - 15% и более) 1713020104033,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Стружка древесная, загрязненная</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минеральными маслами (содержание масел - 15% и более) 1713020204033,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Опилки древесные, загрязненные бензином (содержание бензина</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- 15% и более) 1713030104033,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Стружка древесная. загрязненная бензином (содержание бензина -15% и более) 1713030104033,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Песок, загрязненный мазутом (содержание мазута - 15% и более) 3140230204033,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Песок, загрязненный маслами (содержание масел 15% и более) 3140230304033,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Песок, загрязненный бензином (количество бензина15% и более) 3140230404033,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Обтирочный материал, загрязненный маслами (содержание масел 15% и более) 5490270101033,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Сальниковая набивка асбесто-графитовая,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промасленная (содержание масла 15% и более) 5490300301033,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Обувь кожаная рабочая, потерявшая потребительские свойства 1470060113004,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коры 1711010101004,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Кора с примесью земли 1711010201004,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Пыль древесная от шлифовки натуральной чистой древесины 1711070011004,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Обрезь фанеры, содержащей связующие смолы в количестве от 0,2% до 2,5% включительно 1712010101014,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Брак фанерных заготовок,</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содержащих связующие смолы в количестве от 0,2% до 2,5% включительно 1712010201014,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Опилки древесно-стружечных и/или древесно-волокнистых плит, содержащие связующие смолы в количестве от 0,2%</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до 2,5% включительно 1712020101014,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Стружка древесно-стружечных и/или древесно-волокнистых плит, содержащая связующие смолы в количестве от 0,2%до 2,5% включительно 1712020201014,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Обрезки, кусковые отходы древесно-стружечных и/или</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древесно-волокнистых плит,</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содержащих связующие смолы в количестве от 0,2% до 2,5% включительно 1712020301014,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Древесно- стружечные и/или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древесно-волокнистые плиты, содержащие связующие смолы в количестве от 0,2% до 2,5%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включительно, некондиционные, брак 1712020401014,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Пыль при изготовлении и обработке древесно-</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стружечных и/или древесно-</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волокнистых плит, содержащих связующие смолы в количестве от 0,2% до 2,5% включительно 1712020511014,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Шлам при изготовлении и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обработке древесно-стружечных и/или</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древесно-волокнистых плит,</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содержащих связующие смолы в количестве от 0,2% до 2,5% включительно 1712020604014,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древесных строительных лесоматериалов, в том числе от сноса и разборки строений 1712050001004,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Древесные отходы с пропиткой и покрытиями несортированные 1712200001014,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Опилки древесные, загрязненные минеральными</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маслами (содержание масел - менее 15%) 1713020101034,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Стружка древесная, загрязненная</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минеральными маслами (содержание масел - менее 15%) 1713020201034,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Опилки древесные, загрязненные бензином (содержание бензина - менее 15%) 1713030101034,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Стружка древесная, загрязненная бензином (содержание бензина - менее 15%) 1713030201034,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Опилки разнородной древесины (например, содержащие опилки древесно- стружечных и/или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древесно-волокнистых плит) 1719010101004,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Стружка разнородной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древесины (например, содержащая стружку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древесно-стружечных и/или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древесно-волокнистых плит)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1719010201004,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Опилки и стружки разнородной древесины (например, содержащие опилки и стружку древесно-стружечных и/или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древесно-волокнистых плит) 1719010301004,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Пыль от обработки разнородной древесины (например, содержащая пыль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древесно-стружечных и/или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древесно-волокнистых плит) 1719010411004,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Шлам от обработки  разнородной древесины</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(например содержащий шлам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древесно-стружечных и/или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древесно-волокнистых плит) 1719010504004,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Обрезь разнородной древесины (например, содержащая обрезь</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древесно-стружечных и/или древесно-волокнистых плит) 1719010601004,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бумаги с нанесенным лаком 1872010101014,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бумажной клеевой ленты 1872010201014,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рубероида 1872040101014,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Отходы толи 1872040201014,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Разнородные отходы бумаги и картона (например, содержащие отходы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фотобумаги) 1879010001004,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Золошлаки от сжигания углей (Березовский) 3130020201004,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Абразивная пыль и порошок от шлифования черных металлов (с содержанием металла менее 50%) 3140030011004,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Пыль керамзитовая 3140060111004,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Пыль керамическая 3140070111004,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шлаковаты 3140160101004,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Песок, загрязненный мазутом (содержание мазута-менее 15%) 3140230201034,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Песок, загрязненный маслами (содержание масел менее 15%) 3140230301034,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асбеста в кусковой форме 3140370201014,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Песок, загрязненный бензином (количество бензина менее 15%) 3140230401034,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асфальтобетона и /или асфальтобетонной смеси в виде пыли 3140350111004,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асфальтобетона и /или асфальтобетонной смеси в кусковой форме 3140350201004,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абразивных материалов в виде пыли и порошка 3140430411004,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Шлак сварочный 3140480001994,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Пыль черных металлов незагрязненная</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3513160011004,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Пыль (или порошок) от шлифования черных металлов с содержанием металла 50% и более 3515036611004,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битума, асфальта в твердой форме 5490120001004,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Обтирочный материал,</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загрязненный маслами (содержание масел менее 15%) 5490270101034,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Сальниковая набивка асбесто-графитовая, промасленная (содержание масла менее 15%) 5490300301034,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пленкосинтетического картона 5710090101004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затвердевшего поливинилхлорида и</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пенопласта на его базе 5710160001004,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смеси затвердевших разнородных пластмасс 5710990001004,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Резиноасбестовые отходы (в том числе изделия отработанные и брак) 5750030001004,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Пыль полимерных материалов с фильтров размалывающих устройств 5780020011004,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полимерных материалов из размалывающих устройств (легкие фракции)</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5780010001004,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из жилищ несортированные (исключая</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крупногабаритные) 9110010001004,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Мусор строительный от разборки зданий</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9120060101004,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Технологические потери муки пшеничной 1111110611995,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Технологические потери муки ржаной 1111110711995,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Ботва от корнеплодов, другие подобные растительные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остатки при выращивании овощей 1112010001995,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Очистки овощного сырья 1113030001995,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горбыля, рейки из натуральной чистой древесины 1711020001005,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сучьев, ветвей от лесоразработок 1730010101005,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Отходы упаковочной бумаги незагрязненные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1871020101005,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упаковочного картона незагрязненные 1871020201005,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упаковочного гофрокартона незагрязненные 1871020301005,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вощеной бумаги 1872030001005,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Керамические изделия, потерявшие потребительские свойства 3140070301995,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Стеклянный бой незагрязненный (исключая бой стекла электронно-лучевых трубок и люминесцентных ламп) 3140080201995,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Бой шамотного кирпича 3140140101995,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Абразивные круги отработанные, лом отработанных абразивных кругов 3140430201995,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Шкурка шлифовальная отработанная 3140430301995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Накипь котельная 3140500001995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Тормозные колодки отработанные 3515050001995,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Тара и упаковка из алюминия незагрязненная, потерявшая потребительские свойства и брак 3531010313995,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затвердевшего полиуретана, полиуретановой пены или пленки 5710100001005,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жесткого пенопласта (исключая поливинилхлоридный) 5710120001005,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затвердевших полиакрилатов, поликарбонатов, органического стекла 5710170001005,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полиэтилена в виде пленки 5710290201995,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Полиэтиленовая тара, поврежденная 5710290313995,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полипропилена в виде лома, литников</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5710300101995,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полипропилена в виде пленки 5710300201995,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полиэтилентерефталата (в том числе пленки на его базе) 5710390001005,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Обрезь валяльно-войлочной продукции 5810100001005,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Обрезки и обрывки тканей смешанных 5810110801995,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из жилищ крупногабаритные 9110020001005,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Пищевые отходы кухонь и организаций общественного питания несортированные 9120100100005,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 9120110001005,</w:t>
            </w:r>
          </w:p>
          <w:p w:rsidR="00CC4A4F" w:rsidRPr="00DC5106"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 9120120001005</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49639000</w:t>
            </w: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д. Соболево, Старорусский район, Новгородская область</w:t>
            </w:r>
          </w:p>
          <w:p w:rsidR="00CC4A4F" w:rsidRPr="00DC5106" w:rsidRDefault="00CC4A4F" w:rsidP="00CD129C">
            <w:pPr>
              <w:rPr>
                <w:rFonts w:ascii="Times New Roman" w:hAnsi="Times New Roman"/>
                <w:sz w:val="20"/>
                <w:szCs w:val="20"/>
              </w:rPr>
            </w:pPr>
          </w:p>
        </w:tc>
        <w:tc>
          <w:tcPr>
            <w:tcW w:w="742" w:type="pct"/>
          </w:tcPr>
          <w:p w:rsidR="00CC4A4F" w:rsidRPr="00DC5106" w:rsidRDefault="00CC4A4F" w:rsidP="00CD129C">
            <w:pPr>
              <w:ind w:right="-108"/>
              <w:rPr>
                <w:rFonts w:ascii="Times New Roman" w:hAnsi="Times New Roman"/>
                <w:sz w:val="20"/>
                <w:szCs w:val="20"/>
              </w:rPr>
            </w:pPr>
            <w:r w:rsidRPr="00DC5106">
              <w:rPr>
                <w:rFonts w:ascii="Times New Roman" w:hAnsi="Times New Roman"/>
                <w:sz w:val="20"/>
                <w:szCs w:val="20"/>
              </w:rPr>
              <w:t>Общество с ограниченной ответственностью «ДОРРОС»</w:t>
            </w:r>
          </w:p>
          <w:p w:rsidR="00CC4A4F" w:rsidRPr="00DC5106" w:rsidRDefault="00CC4A4F" w:rsidP="00CD129C">
            <w:pPr>
              <w:ind w:right="-108"/>
              <w:rPr>
                <w:rFonts w:ascii="Times New Roman" w:hAnsi="Times New Roman"/>
                <w:sz w:val="20"/>
                <w:szCs w:val="20"/>
              </w:rPr>
            </w:pPr>
          </w:p>
          <w:p w:rsidR="00CC4A4F" w:rsidRPr="00DC5106" w:rsidRDefault="00CC4A4F" w:rsidP="00CD129C">
            <w:pPr>
              <w:ind w:right="-108"/>
              <w:rPr>
                <w:rFonts w:ascii="Times New Roman" w:hAnsi="Times New Roman"/>
                <w:sz w:val="20"/>
                <w:szCs w:val="20"/>
              </w:rPr>
            </w:pPr>
            <w:r w:rsidRPr="00DC5106">
              <w:rPr>
                <w:rFonts w:ascii="Times New Roman" w:hAnsi="Times New Roman"/>
                <w:sz w:val="20"/>
                <w:szCs w:val="20"/>
              </w:rPr>
              <w:t xml:space="preserve">175206, Новгородская область, </w:t>
            </w:r>
          </w:p>
          <w:p w:rsidR="00CC4A4F" w:rsidRPr="00DC5106" w:rsidRDefault="00CC4A4F" w:rsidP="00CD129C">
            <w:pPr>
              <w:ind w:right="-108"/>
              <w:rPr>
                <w:rFonts w:ascii="Times New Roman" w:hAnsi="Times New Roman"/>
                <w:sz w:val="20"/>
                <w:szCs w:val="20"/>
              </w:rPr>
            </w:pPr>
            <w:r w:rsidRPr="00DC5106">
              <w:rPr>
                <w:rFonts w:ascii="Times New Roman" w:hAnsi="Times New Roman"/>
                <w:sz w:val="20"/>
                <w:szCs w:val="20"/>
              </w:rPr>
              <w:t>г. Старая Русса, ул. Латышских Гвардейцев, д. 21</w:t>
            </w:r>
          </w:p>
          <w:p w:rsidR="00CC4A4F" w:rsidRPr="00DC5106" w:rsidRDefault="00CC4A4F" w:rsidP="00CD129C">
            <w:pPr>
              <w:ind w:right="-108"/>
              <w:rPr>
                <w:rFonts w:ascii="Times New Roman" w:hAnsi="Times New Roman"/>
                <w:sz w:val="20"/>
                <w:szCs w:val="20"/>
              </w:rPr>
            </w:pPr>
          </w:p>
          <w:p w:rsidR="00CC4A4F" w:rsidRPr="00DC5106" w:rsidRDefault="00CC4A4F" w:rsidP="00CD129C">
            <w:pPr>
              <w:ind w:right="-108"/>
              <w:rPr>
                <w:rFonts w:ascii="Times New Roman" w:hAnsi="Times New Roman"/>
                <w:sz w:val="20"/>
                <w:szCs w:val="20"/>
                <w:lang w:val="en-US"/>
              </w:rPr>
            </w:pPr>
          </w:p>
        </w:tc>
      </w:tr>
      <w:tr w:rsidR="00CC4A4F" w:rsidRPr="00DC5106" w:rsidTr="007B11A6">
        <w:trPr>
          <w:trHeight w:val="1979"/>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53-00006-З-00592-250914</w:t>
            </w:r>
          </w:p>
        </w:tc>
        <w:tc>
          <w:tcPr>
            <w:tcW w:w="82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Полигон твердых бытовых отходов Новгородского района </w:t>
            </w:r>
          </w:p>
        </w:tc>
        <w:tc>
          <w:tcPr>
            <w:tcW w:w="461"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Опилки древесные, загрязненные минеральными маслами (содержание масел15% и более)  1713020104033,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Песок, загрязненный маслами (содержание масел – 15 % и более) 3140230304033,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Всплывающая пленка из нефтеуловителей (бензиноуловителей)  5460020006033,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Шлам шлифованный маслосодержащий 5460100004033,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Шлам очистки трубопроводов и емкостей (бочек, контейнеров, цистерн, гудронатор) от нефти  5460150104033,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Обтирочный материал, загрязненный маслами (с содержанием масел 15% и более) 5490270101033,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Пыль комбикормовая  1171050011004,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Опилки древесные, загрязненные минеральными маслами (содержание масел - менее 15%) 1713020101034,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рубероида 1872040101014,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Абразивная пыль и порошок от шлифования черных металлов (с содержанием металла менее 50%) 3140030011004,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асбоцемента в кусковой форме 3140120201014,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шлаковаты 3140160101004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Песок, загрязненный маслами (содержание масел менее 15%) 3140230301034,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асбестовой бумаги, асбестовой крошки 3140370301014,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абразивных материалов в виде пыли и порошка 3140430411004,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Пыль (или порошок) от шлифования черных металлов с содержанием металла 50% и более 3515036611004,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Обтирочный материал, загрязненный маслами (содержание масел менее 15%) 5490270101034,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Сальниковая набивка асбесто-графитовая, промасленная (содержание масла менее 15%) 5490300301034,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Резиноасбестовые отходы (в том числе изделия отработанные и брак) 5750030001004,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из жилищ несортированные (исключая крупногабаритные) 9110010001004,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Мусор строительный от разборки зданий 9120060101004,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Технологические потери муки пшеничной 1111110611995,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Технологические потери муки ржаной   1111110711995,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Ботва от корнеплодов, другие подобные растительные остатки при выращивании овощей 1112010001995,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Ботва от корнеплодов, другие подобные растительные остатки при выращивании овощей, загрязненные землей 1112020001995,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Очистки овощного сырья  1113030001995,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Чай некондиционный  1140020101995,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Обрезь натуральной чистой древесины   1711050101005,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Изделия из натуральной древесины, потерявшие свои потребительские свойства  1711050313005,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Опилки натуральной чистой древесины   1711060101005,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Стружка натуральной чистой древесины 1711060201005,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упаковочной бумаги незагрязненные 1871020101005,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упаковочного картона незагрязненные 1871030001005,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бумаги и картона от канцелярской деятельности и делопроизводства  1871990201005,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Прочие отходы картона незагрязненные 3130060011995,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керамики в кусковой форме 3140070201995,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Керамические изделия, потерявшие потребительские свойства 3140070301995,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Стеклянный бой незагрязненный (исключая бой стекла электронно-лучевых трубок и люминесцентных ламп) 3140080201995,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Абразивные круги отработанные, лом отработанных абразивных кругов 3140430201995,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Накипь котельная 3140500001995,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Тормозные колодки отработанные 3515050001995,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твердого полистирола, полистирольной пены или пленки 5710080001005,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Пластмассовая незагрязненная тара, потерявшая потребительские свойства 5710180013005,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Ионообменные смолы для водоподготовки, потерявшие потребительские свойства 5710240101005,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полиэтилена в виде лома, литников 5710290101995,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полиэтилена в виде пленки 5710290201995,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Полиэтиленовая тара, поврежденная 5710290313995,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полипропилена в виде лома, литников 5710300101995,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полипропилена в виде пленки 5710300201995,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Резиновые изделия незагрязненные, потерявшие потребительские свойства 5750010113005,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Обрезки резины 5750010201005,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Резиновая крошка, резиновый скрап 5750010401005,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полиэфирного волокна и нитей 5810020001995,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Обрезки и обрывки тканей хлопчатобумажных  5810110701995,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Обрезки и обрывки тканей смешанных 5810110801995,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из жилищ крупногабаритные  9110020001005,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Пищевые отходы кухонь и организаций общественного питания несортированные  9120100100005,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 9120110001005,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 9120120001005,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(мусор) от уборки территории и помещений учебно-воспитательных учреждений 9120130001005,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(мусор) от уборки территории и помещений культурно-спортивных учреждений и зрелищных мероприятий 9120140001005,</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Электрические лампы накаливания отработанные и брак 9231010001995,</w:t>
            </w:r>
          </w:p>
          <w:p w:rsidR="00CC4A4F" w:rsidRPr="00DC5106"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изолированных проводов и кабелей  9236000013005</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 49625000</w:t>
            </w:r>
          </w:p>
          <w:p w:rsidR="00CC4A4F" w:rsidRPr="00DC5106" w:rsidRDefault="00CC4A4F" w:rsidP="00CD129C">
            <w:pPr>
              <w:rPr>
                <w:rFonts w:ascii="Times New Roman" w:hAnsi="Times New Roman"/>
                <w:sz w:val="20"/>
                <w:szCs w:val="20"/>
              </w:rPr>
            </w:pPr>
          </w:p>
          <w:p w:rsidR="00CC4A4F" w:rsidRPr="00DC5106" w:rsidRDefault="00CC4A4F" w:rsidP="00CD129C">
            <w:pPr>
              <w:rPr>
                <w:rFonts w:ascii="Times New Roman" w:hAnsi="Times New Roman"/>
                <w:sz w:val="20"/>
                <w:szCs w:val="20"/>
              </w:rPr>
            </w:pP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д. Дорожно Новгородского районаНовгородской области </w:t>
            </w:r>
          </w:p>
          <w:p w:rsidR="00CC4A4F" w:rsidRPr="00DC5106" w:rsidRDefault="00CC4A4F" w:rsidP="00CD129C">
            <w:pPr>
              <w:rPr>
                <w:rFonts w:ascii="Times New Roman" w:hAnsi="Times New Roman"/>
                <w:sz w:val="20"/>
                <w:szCs w:val="20"/>
              </w:rPr>
            </w:pPr>
          </w:p>
        </w:tc>
        <w:tc>
          <w:tcPr>
            <w:tcW w:w="742" w:type="pct"/>
          </w:tcPr>
          <w:p w:rsidR="00CC4A4F" w:rsidRPr="00DC5106" w:rsidRDefault="00CC4A4F" w:rsidP="00CD129C">
            <w:pPr>
              <w:ind w:right="-108"/>
              <w:rPr>
                <w:rFonts w:ascii="Times New Roman" w:hAnsi="Times New Roman"/>
                <w:sz w:val="20"/>
                <w:szCs w:val="20"/>
              </w:rPr>
            </w:pPr>
            <w:r w:rsidRPr="00DC5106">
              <w:rPr>
                <w:rFonts w:ascii="Times New Roman" w:hAnsi="Times New Roman"/>
                <w:sz w:val="20"/>
                <w:szCs w:val="20"/>
              </w:rPr>
              <w:t>Общество с ограниченной ответственностью «Вече»</w:t>
            </w:r>
          </w:p>
          <w:p w:rsidR="00CC4A4F" w:rsidRPr="00DC5106" w:rsidRDefault="00CC4A4F" w:rsidP="00CD129C">
            <w:pPr>
              <w:ind w:right="-108"/>
              <w:rPr>
                <w:rFonts w:ascii="Times New Roman" w:hAnsi="Times New Roman"/>
                <w:sz w:val="20"/>
                <w:szCs w:val="20"/>
              </w:rPr>
            </w:pPr>
          </w:p>
          <w:p w:rsidR="00CC4A4F" w:rsidRPr="00DC5106" w:rsidRDefault="00CC4A4F" w:rsidP="00CD129C">
            <w:pPr>
              <w:ind w:right="-108"/>
              <w:rPr>
                <w:rFonts w:ascii="Times New Roman" w:hAnsi="Times New Roman"/>
                <w:sz w:val="20"/>
                <w:szCs w:val="20"/>
              </w:rPr>
            </w:pPr>
            <w:r w:rsidRPr="00DC5106">
              <w:rPr>
                <w:rFonts w:ascii="Times New Roman" w:hAnsi="Times New Roman"/>
                <w:sz w:val="20"/>
                <w:szCs w:val="20"/>
              </w:rPr>
              <w:t xml:space="preserve">173009, Новгородская область, Великий Новгород </w:t>
            </w:r>
          </w:p>
          <w:p w:rsidR="00CC4A4F" w:rsidRPr="00DC5106" w:rsidRDefault="00CC4A4F" w:rsidP="00CD129C">
            <w:pPr>
              <w:ind w:right="-108"/>
              <w:rPr>
                <w:rFonts w:ascii="Times New Roman" w:hAnsi="Times New Roman"/>
                <w:sz w:val="20"/>
                <w:szCs w:val="20"/>
              </w:rPr>
            </w:pPr>
            <w:r w:rsidRPr="00DC5106">
              <w:rPr>
                <w:rFonts w:ascii="Times New Roman" w:hAnsi="Times New Roman"/>
                <w:sz w:val="20"/>
                <w:szCs w:val="20"/>
              </w:rPr>
              <w:t>ул. Озерная д. 4</w:t>
            </w:r>
          </w:p>
          <w:p w:rsidR="00CC4A4F" w:rsidRPr="00DC5106" w:rsidRDefault="00CC4A4F" w:rsidP="00CD129C">
            <w:pPr>
              <w:ind w:right="-108"/>
              <w:rPr>
                <w:rFonts w:ascii="Times New Roman" w:hAnsi="Times New Roman"/>
                <w:sz w:val="20"/>
                <w:szCs w:val="20"/>
              </w:rPr>
            </w:pPr>
          </w:p>
          <w:p w:rsidR="00CC4A4F" w:rsidRPr="00DC5106" w:rsidRDefault="00CC4A4F" w:rsidP="00CD129C">
            <w:pPr>
              <w:ind w:right="-108"/>
              <w:rPr>
                <w:rFonts w:ascii="Times New Roman" w:hAnsi="Times New Roman"/>
                <w:sz w:val="20"/>
                <w:szCs w:val="20"/>
              </w:rPr>
            </w:pPr>
          </w:p>
        </w:tc>
      </w:tr>
      <w:tr w:rsidR="00CC4A4F" w:rsidRPr="00DC5106" w:rsidTr="00605970">
        <w:trPr>
          <w:trHeight w:val="1653"/>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53-00007-З-00592-250914</w:t>
            </w:r>
          </w:p>
        </w:tc>
        <w:tc>
          <w:tcPr>
            <w:tcW w:w="820" w:type="pct"/>
          </w:tcPr>
          <w:p w:rsidR="00CC4A4F" w:rsidRPr="00DC5106" w:rsidRDefault="00CC4A4F" w:rsidP="00CD129C">
            <w:pPr>
              <w:rPr>
                <w:rFonts w:ascii="Times New Roman" w:hAnsi="Times New Roman"/>
                <w:sz w:val="20"/>
                <w:szCs w:val="20"/>
              </w:rPr>
            </w:pPr>
            <w:r w:rsidRPr="00DC5106">
              <w:rPr>
                <w:rFonts w:ascii="Times New Roman" w:hAnsi="Times New Roman"/>
                <w:bCs/>
                <w:sz w:val="20"/>
                <w:szCs w:val="20"/>
              </w:rPr>
              <w:t xml:space="preserve">Полигон твердых бытовых отходов Хвойнинского района </w:t>
            </w:r>
          </w:p>
        </w:tc>
        <w:tc>
          <w:tcPr>
            <w:tcW w:w="461"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Опилки древесные, загрязненные минеральными маслами (содержание масел – 15% и более) 1713020104033,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Песок, загрязненный маслами (содержание масел 15% и более) 3140230304033,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Обтирочный материал, загрязненный маслами (содержание масел 15% и более) 5490270101033,</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коры 1711010101004,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Опилки древесные, загрязненные минеральными маслами (содержание масел – 15% и более) 1713020101034,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Разнородные отходы бумаги и картона (например, содержащие отходы фотобумаги) 1879010001004,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рубероида 1872040101014,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Золошлаки от сжигания углей (Березовский) 3130020201004,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асбоцемента в кусковой форме 3140120201014,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абразивных материалов в виде пыли и порошка 3140430411004,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шлаковаты 3140160101004,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Абразивная пыль и порошок от шлифования черных металлов (с содержанием металла менее 50%) 3140030011004,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Песок загрязненный маслами (содержание масел менее 15%) 3140230301034,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Песок загрязненный бензином (содержание бензина менее 15%) 3140230401034,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Пыль (или порошок) от шлифования черных металлов с содержанием металла 50% и более 3515036611004,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Обтирочный материал, загрязненный маслами (содержание масел менее 15%) 5490270101034,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 xml:space="preserve">Сальниковая набивка асбесто-графитовая, промасленная (содержание масла менее 15%) 5490300301034, </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Резиноасбестовые отходы (в том числе изделия отработанные и брак)  5750030001004,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Отходы из жилищ несортированные (исключая крупногабаритные) 9110010001004,</w:t>
            </w:r>
          </w:p>
          <w:p w:rsidR="00CC4A4F" w:rsidRPr="003A6083"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Мусор строительный от разборки зданий 9120060101004,</w:t>
            </w:r>
          </w:p>
          <w:p w:rsidR="00CC4A4F" w:rsidRPr="00DC5106" w:rsidRDefault="00CC4A4F" w:rsidP="00CD129C">
            <w:pPr>
              <w:spacing w:after="0" w:line="240" w:lineRule="auto"/>
              <w:rPr>
                <w:rFonts w:ascii="Times New Roman" w:hAnsi="Times New Roman"/>
                <w:sz w:val="20"/>
                <w:szCs w:val="20"/>
              </w:rPr>
            </w:pPr>
            <w:r w:rsidRPr="003A6083">
              <w:rPr>
                <w:rFonts w:ascii="Times New Roman" w:hAnsi="Times New Roman"/>
                <w:sz w:val="20"/>
                <w:szCs w:val="20"/>
              </w:rPr>
              <w:t>Мусор от бытовых помещений организаций несортированный (исключая крупногабаритный) 9120040001004</w:t>
            </w:r>
          </w:p>
        </w:tc>
        <w:tc>
          <w:tcPr>
            <w:tcW w:w="483"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49645151</w:t>
            </w:r>
          </w:p>
          <w:p w:rsidR="00CC4A4F" w:rsidRPr="00DC5106" w:rsidRDefault="00CC4A4F" w:rsidP="00CD129C">
            <w:pPr>
              <w:rPr>
                <w:rFonts w:ascii="Times New Roman" w:hAnsi="Times New Roman"/>
                <w:sz w:val="20"/>
                <w:szCs w:val="20"/>
              </w:rPr>
            </w:pPr>
          </w:p>
        </w:tc>
        <w:tc>
          <w:tcPr>
            <w:tcW w:w="48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п. Хвойная Новгородская область </w:t>
            </w:r>
          </w:p>
        </w:tc>
        <w:tc>
          <w:tcPr>
            <w:tcW w:w="742" w:type="pct"/>
          </w:tcPr>
          <w:p w:rsidR="00CC4A4F" w:rsidRPr="00DC5106" w:rsidRDefault="00CC4A4F" w:rsidP="00CD129C">
            <w:pPr>
              <w:ind w:right="-108"/>
              <w:rPr>
                <w:rFonts w:ascii="Times New Roman" w:hAnsi="Times New Roman"/>
                <w:sz w:val="20"/>
                <w:szCs w:val="20"/>
              </w:rPr>
            </w:pPr>
            <w:r w:rsidRPr="00DC5106">
              <w:rPr>
                <w:rFonts w:ascii="Times New Roman" w:hAnsi="Times New Roman"/>
                <w:sz w:val="20"/>
                <w:szCs w:val="20"/>
              </w:rPr>
              <w:t xml:space="preserve">Муниципальное бюджетное учреждение «Хвойнинское городское хозяйство» </w:t>
            </w:r>
          </w:p>
          <w:p w:rsidR="00CC4A4F" w:rsidRPr="00DC5106" w:rsidRDefault="00CC4A4F" w:rsidP="00CD129C">
            <w:pPr>
              <w:ind w:right="-108"/>
              <w:rPr>
                <w:rFonts w:ascii="Times New Roman" w:hAnsi="Times New Roman"/>
                <w:sz w:val="20"/>
                <w:szCs w:val="20"/>
              </w:rPr>
            </w:pPr>
          </w:p>
          <w:p w:rsidR="00CC4A4F" w:rsidRPr="00DC5106" w:rsidRDefault="00CC4A4F" w:rsidP="00CD129C">
            <w:pPr>
              <w:ind w:right="-108"/>
              <w:rPr>
                <w:rFonts w:ascii="Times New Roman" w:hAnsi="Times New Roman"/>
                <w:sz w:val="20"/>
                <w:szCs w:val="20"/>
              </w:rPr>
            </w:pPr>
            <w:r w:rsidRPr="00DC5106">
              <w:rPr>
                <w:rFonts w:ascii="Times New Roman" w:hAnsi="Times New Roman"/>
                <w:sz w:val="20"/>
                <w:szCs w:val="20"/>
              </w:rPr>
              <w:t xml:space="preserve">174580, Новгородская обл., п. Хвойная, ул. Советская, д.17  </w:t>
            </w:r>
          </w:p>
        </w:tc>
      </w:tr>
      <w:tr w:rsidR="00CC4A4F" w:rsidRPr="00DC5106" w:rsidTr="00DE3DA0">
        <w:trPr>
          <w:trHeight w:val="70"/>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Новосибирская область</w:t>
            </w:r>
          </w:p>
        </w:tc>
      </w:tr>
      <w:tr w:rsidR="00CC4A4F" w:rsidRPr="00DC5106" w:rsidTr="005E058A">
        <w:trPr>
          <w:trHeight w:val="557"/>
        </w:trPr>
        <w:tc>
          <w:tcPr>
            <w:tcW w:w="266" w:type="pct"/>
          </w:tcPr>
          <w:p w:rsidR="00CC4A4F" w:rsidRPr="00520E14" w:rsidRDefault="00CC4A4F" w:rsidP="00CD129C">
            <w:pPr>
              <w:spacing w:after="0"/>
              <w:rPr>
                <w:rFonts w:ascii="Times New Roman" w:hAnsi="Times New Roman"/>
                <w:sz w:val="20"/>
                <w:szCs w:val="20"/>
              </w:rPr>
            </w:pPr>
            <w:r w:rsidRPr="00DE3DA0">
              <w:rPr>
                <w:rFonts w:ascii="Times New Roman" w:hAnsi="Times New Roman"/>
                <w:sz w:val="20"/>
                <w:szCs w:val="20"/>
              </w:rPr>
              <w:t>54-00004</w:t>
            </w:r>
            <w:r>
              <w:rPr>
                <w:rFonts w:ascii="Times New Roman" w:hAnsi="Times New Roman"/>
                <w:sz w:val="20"/>
                <w:szCs w:val="20"/>
              </w:rPr>
              <w:t>-З-00592-250914</w:t>
            </w:r>
          </w:p>
        </w:tc>
        <w:tc>
          <w:tcPr>
            <w:tcW w:w="820"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sidRPr="00DE3DA0">
              <w:rPr>
                <w:rFonts w:ascii="Times New Roman" w:hAnsi="Times New Roman"/>
                <w:sz w:val="20"/>
                <w:szCs w:val="20"/>
              </w:rPr>
              <w:t>Открытая площадка с водонепроницаемым покрытием</w:t>
            </w:r>
          </w:p>
        </w:tc>
        <w:tc>
          <w:tcPr>
            <w:tcW w:w="461"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sidRPr="00DE3DA0">
              <w:rPr>
                <w:rFonts w:ascii="Times New Roman" w:hAnsi="Times New Roman"/>
                <w:sz w:val="20"/>
                <w:szCs w:val="20"/>
              </w:rPr>
              <w:t>Захоронение отходов</w:t>
            </w:r>
          </w:p>
        </w:tc>
        <w:tc>
          <w:tcPr>
            <w:tcW w:w="1210"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(осадки) при механической и биологической очистке сточных вод 9430000000000</w:t>
            </w:r>
          </w:p>
        </w:tc>
        <w:tc>
          <w:tcPr>
            <w:tcW w:w="483"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sidRPr="00DE3DA0">
              <w:rPr>
                <w:rFonts w:ascii="Times New Roman" w:hAnsi="Times New Roman"/>
                <w:sz w:val="20"/>
                <w:szCs w:val="20"/>
              </w:rPr>
              <w:t>50240825001</w:t>
            </w:r>
          </w:p>
        </w:tc>
        <w:tc>
          <w:tcPr>
            <w:tcW w:w="486"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sidRPr="00DE3DA0">
              <w:rPr>
                <w:rFonts w:ascii="Times New Roman" w:hAnsi="Times New Roman"/>
                <w:sz w:val="20"/>
                <w:szCs w:val="20"/>
              </w:rPr>
              <w:t>д.п. Кудряшовский, Новосибирский район, Новосибирская область</w:t>
            </w:r>
          </w:p>
        </w:tc>
        <w:tc>
          <w:tcPr>
            <w:tcW w:w="742"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sidRPr="00DE3DA0">
              <w:rPr>
                <w:rFonts w:ascii="Times New Roman" w:hAnsi="Times New Roman"/>
                <w:sz w:val="20"/>
                <w:szCs w:val="20"/>
              </w:rPr>
              <w:t>Муниципальное унитарное предприятие г.Новосибирска  "ГОРВОДОКАНАЛ ",                     630099, Новосибирская область, г.Новосибирск, ул. Революции, д.5</w:t>
            </w:r>
          </w:p>
        </w:tc>
      </w:tr>
      <w:tr w:rsidR="00CC4A4F" w:rsidRPr="00DC5106" w:rsidTr="00DE3DA0">
        <w:trPr>
          <w:trHeight w:val="1653"/>
        </w:trPr>
        <w:tc>
          <w:tcPr>
            <w:tcW w:w="266" w:type="pct"/>
          </w:tcPr>
          <w:p w:rsidR="00CC4A4F" w:rsidRPr="00520E14" w:rsidRDefault="00CC4A4F" w:rsidP="00CD129C">
            <w:pPr>
              <w:spacing w:after="0"/>
              <w:rPr>
                <w:rFonts w:ascii="Times New Roman" w:hAnsi="Times New Roman"/>
                <w:sz w:val="20"/>
                <w:szCs w:val="20"/>
              </w:rPr>
            </w:pPr>
            <w:r w:rsidRPr="00DE3DA0">
              <w:rPr>
                <w:rFonts w:ascii="Times New Roman" w:hAnsi="Times New Roman"/>
                <w:sz w:val="20"/>
                <w:szCs w:val="20"/>
              </w:rPr>
              <w:t>54-0000</w:t>
            </w:r>
            <w:r>
              <w:rPr>
                <w:rFonts w:ascii="Times New Roman" w:hAnsi="Times New Roman"/>
                <w:sz w:val="20"/>
                <w:szCs w:val="20"/>
              </w:rPr>
              <w:t>5-З-00592-250914</w:t>
            </w:r>
          </w:p>
        </w:tc>
        <w:tc>
          <w:tcPr>
            <w:tcW w:w="820"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sidRPr="00DE3DA0">
              <w:rPr>
                <w:rFonts w:ascii="Times New Roman" w:hAnsi="Times New Roman"/>
                <w:sz w:val="20"/>
                <w:szCs w:val="20"/>
              </w:rPr>
              <w:t>Полигон захоронения твердых коммунальных отходов</w:t>
            </w:r>
          </w:p>
        </w:tc>
        <w:tc>
          <w:tcPr>
            <w:tcW w:w="461"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sidRPr="00DE3DA0">
              <w:rPr>
                <w:rFonts w:ascii="Times New Roman" w:hAnsi="Times New Roman"/>
                <w:sz w:val="20"/>
                <w:szCs w:val="20"/>
              </w:rPr>
              <w:t>Захоронение отходов</w:t>
            </w:r>
          </w:p>
        </w:tc>
        <w:tc>
          <w:tcPr>
            <w:tcW w:w="1210"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Отходы от переработки зерновых культур  1111000000000,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Ботва от корнеплодов, другие подобные растительные остатки  при  выращивании  овощей, загрязненные землей  1112020001995,</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обработки и переработки древесины  171000000000 0,</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 Отходы бумаги и картона незагрязненные  1871000000000,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Стеклянный бой незагрязненный (исключая бой стекла электронно-лучевых трубок и люминесцентных ламп)  3140080201995,</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Твердые коммунальные отходы  9100000000000,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потребления  на  производстве,  подобные коммунальным  9120000000000</w:t>
            </w:r>
          </w:p>
        </w:tc>
        <w:tc>
          <w:tcPr>
            <w:tcW w:w="483"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sidRPr="00DE3DA0">
              <w:rPr>
                <w:rFonts w:ascii="Times New Roman" w:hAnsi="Times New Roman"/>
                <w:sz w:val="20"/>
                <w:szCs w:val="20"/>
              </w:rPr>
              <w:t>50223822001</w:t>
            </w:r>
          </w:p>
        </w:tc>
        <w:tc>
          <w:tcPr>
            <w:tcW w:w="486"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sidRPr="00DE3DA0">
              <w:rPr>
                <w:rFonts w:ascii="Times New Roman" w:hAnsi="Times New Roman"/>
                <w:sz w:val="20"/>
                <w:szCs w:val="20"/>
              </w:rPr>
              <w:t>с. Прокудское, Коченевский район, Новосибирская область</w:t>
            </w:r>
          </w:p>
        </w:tc>
        <w:tc>
          <w:tcPr>
            <w:tcW w:w="742"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rPr>
                <w:rFonts w:ascii="Times New Roman" w:hAnsi="Times New Roman"/>
                <w:sz w:val="20"/>
                <w:szCs w:val="20"/>
              </w:rPr>
            </w:pPr>
            <w:r w:rsidRPr="00DE3DA0">
              <w:rPr>
                <w:rFonts w:ascii="Times New Roman" w:hAnsi="Times New Roman"/>
                <w:sz w:val="20"/>
                <w:szCs w:val="20"/>
              </w:rPr>
              <w:t>Общество с ограниченной ответственностью "ВОДОЛЕЙ", 632662, Новосибирская область, Коченевский район, р.п. Чик , ул. Ленина , д. 2б</w:t>
            </w:r>
          </w:p>
        </w:tc>
      </w:tr>
      <w:tr w:rsidR="00CC4A4F" w:rsidRPr="00DC5106" w:rsidTr="00DE3DA0">
        <w:trPr>
          <w:trHeight w:val="1653"/>
        </w:trPr>
        <w:tc>
          <w:tcPr>
            <w:tcW w:w="266" w:type="pct"/>
          </w:tcPr>
          <w:p w:rsidR="00CC4A4F" w:rsidRPr="00520E14"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54-0000</w:t>
            </w:r>
            <w:r>
              <w:rPr>
                <w:rFonts w:ascii="Times New Roman" w:hAnsi="Times New Roman"/>
                <w:sz w:val="20"/>
                <w:szCs w:val="20"/>
              </w:rPr>
              <w:t>6-Х-00592-250914</w:t>
            </w:r>
          </w:p>
        </w:tc>
        <w:tc>
          <w:tcPr>
            <w:tcW w:w="820"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Золоотвалподразделения ТЭЦ-2</w:t>
            </w:r>
          </w:p>
        </w:tc>
        <w:tc>
          <w:tcPr>
            <w:tcW w:w="461"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Золошлаки от сжигания Кузнецких углей 3130020001000</w:t>
            </w:r>
          </w:p>
        </w:tc>
        <w:tc>
          <w:tcPr>
            <w:tcW w:w="483"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50401000000</w:t>
            </w:r>
          </w:p>
        </w:tc>
        <w:tc>
          <w:tcPr>
            <w:tcW w:w="486"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 Новосибирск, ул. Большая, 310к</w:t>
            </w:r>
          </w:p>
        </w:tc>
        <w:tc>
          <w:tcPr>
            <w:tcW w:w="742"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Открытое акционерное общество "Сибирская энергетическая компания", 630099, г.Новосибирск, ул.Чаплыгина, д. 57</w:t>
            </w:r>
          </w:p>
        </w:tc>
      </w:tr>
      <w:tr w:rsidR="00CC4A4F" w:rsidRPr="00DC5106" w:rsidTr="00DE3DA0">
        <w:trPr>
          <w:trHeight w:val="1653"/>
        </w:trPr>
        <w:tc>
          <w:tcPr>
            <w:tcW w:w="266" w:type="pct"/>
          </w:tcPr>
          <w:p w:rsidR="00CC4A4F" w:rsidRPr="00520E14"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54-0000</w:t>
            </w:r>
            <w:r>
              <w:rPr>
                <w:rFonts w:ascii="Times New Roman" w:hAnsi="Times New Roman"/>
                <w:sz w:val="20"/>
                <w:szCs w:val="20"/>
              </w:rPr>
              <w:t>7-Х-00592-250914</w:t>
            </w:r>
          </w:p>
        </w:tc>
        <w:tc>
          <w:tcPr>
            <w:tcW w:w="820"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Золоотвалподразделения ТЭЦ-3</w:t>
            </w:r>
          </w:p>
        </w:tc>
        <w:tc>
          <w:tcPr>
            <w:tcW w:w="461"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Золошлаки от сжигания углей Канско-Ачинского и Кузнецкого месторождения  3130020001000</w:t>
            </w:r>
          </w:p>
        </w:tc>
        <w:tc>
          <w:tcPr>
            <w:tcW w:w="483"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50401000000</w:t>
            </w:r>
          </w:p>
        </w:tc>
        <w:tc>
          <w:tcPr>
            <w:tcW w:w="486"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 Новосибирск, Новосибирская область</w:t>
            </w:r>
          </w:p>
        </w:tc>
        <w:tc>
          <w:tcPr>
            <w:tcW w:w="742"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Открытое акционерное общество "Сибирская энергетическая компания", 630099, г.Новосибирск, ул.Чаплыгина, д. 57</w:t>
            </w:r>
          </w:p>
        </w:tc>
      </w:tr>
      <w:tr w:rsidR="00CC4A4F" w:rsidRPr="00DC5106" w:rsidTr="00DE3DA0">
        <w:trPr>
          <w:trHeight w:val="1653"/>
        </w:trPr>
        <w:tc>
          <w:tcPr>
            <w:tcW w:w="266" w:type="pct"/>
          </w:tcPr>
          <w:p w:rsidR="00CC4A4F" w:rsidRPr="00520E14"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54-0000</w:t>
            </w:r>
            <w:r>
              <w:rPr>
                <w:rFonts w:ascii="Times New Roman" w:hAnsi="Times New Roman"/>
                <w:sz w:val="20"/>
                <w:szCs w:val="20"/>
              </w:rPr>
              <w:t>8-Х-00592-250914</w:t>
            </w:r>
          </w:p>
        </w:tc>
        <w:tc>
          <w:tcPr>
            <w:tcW w:w="820"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Золоотвал подразделения ТЭЦ-5</w:t>
            </w:r>
          </w:p>
        </w:tc>
        <w:tc>
          <w:tcPr>
            <w:tcW w:w="461"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Золошлаки от сжигания Кузнецких углей 3130020001000</w:t>
            </w:r>
          </w:p>
        </w:tc>
        <w:tc>
          <w:tcPr>
            <w:tcW w:w="483"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50240834001</w:t>
            </w:r>
          </w:p>
        </w:tc>
        <w:tc>
          <w:tcPr>
            <w:tcW w:w="486"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МО Новолуговской сельсовет, Новосибирский район, Новосибирская область</w:t>
            </w:r>
          </w:p>
        </w:tc>
        <w:tc>
          <w:tcPr>
            <w:tcW w:w="742"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Открытое акционерное общество "Сибирская энергетическая компания", 630099, г.Новосибирск, ул.Чаплыгина, д. 57</w:t>
            </w:r>
          </w:p>
        </w:tc>
      </w:tr>
      <w:tr w:rsidR="00CC4A4F" w:rsidRPr="00DC5106" w:rsidTr="00DE3DA0">
        <w:trPr>
          <w:trHeight w:val="698"/>
        </w:trPr>
        <w:tc>
          <w:tcPr>
            <w:tcW w:w="266" w:type="pct"/>
          </w:tcPr>
          <w:p w:rsidR="00CC4A4F" w:rsidRPr="00520E14"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54-0000</w:t>
            </w:r>
            <w:r>
              <w:rPr>
                <w:rFonts w:ascii="Times New Roman" w:hAnsi="Times New Roman"/>
                <w:sz w:val="20"/>
                <w:szCs w:val="20"/>
              </w:rPr>
              <w:t>9-Х-00592-250914</w:t>
            </w:r>
          </w:p>
        </w:tc>
        <w:tc>
          <w:tcPr>
            <w:tcW w:w="820"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Золоотвал подразделения БТЭЦ</w:t>
            </w:r>
          </w:p>
        </w:tc>
        <w:tc>
          <w:tcPr>
            <w:tcW w:w="461"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Золошлаки от сжигания Кузнецких углей 3130020001000</w:t>
            </w:r>
          </w:p>
        </w:tc>
        <w:tc>
          <w:tcPr>
            <w:tcW w:w="483"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50415000000</w:t>
            </w:r>
          </w:p>
        </w:tc>
        <w:tc>
          <w:tcPr>
            <w:tcW w:w="486"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территория Барабинской ТЭЦ, Савкина грива,1,  г. Куйбышев, Новосибирская область    54:34:010702:9</w:t>
            </w:r>
          </w:p>
        </w:tc>
        <w:tc>
          <w:tcPr>
            <w:tcW w:w="742"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Открытое акционерное общество "Сибирская энергетическая компания", 630099, г.Новосибирск, ул.Чаплыгина, д. 57</w:t>
            </w:r>
          </w:p>
        </w:tc>
      </w:tr>
      <w:tr w:rsidR="00CC4A4F" w:rsidRPr="00DC5106" w:rsidTr="00DE3DA0">
        <w:trPr>
          <w:trHeight w:val="1653"/>
        </w:trPr>
        <w:tc>
          <w:tcPr>
            <w:tcW w:w="266" w:type="pct"/>
          </w:tcPr>
          <w:p w:rsidR="00CC4A4F" w:rsidRPr="00520E14"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54-000</w:t>
            </w:r>
            <w:r>
              <w:rPr>
                <w:rFonts w:ascii="Times New Roman" w:hAnsi="Times New Roman"/>
                <w:sz w:val="20"/>
                <w:szCs w:val="20"/>
              </w:rPr>
              <w:t>10-З-00592-250914</w:t>
            </w:r>
          </w:p>
        </w:tc>
        <w:tc>
          <w:tcPr>
            <w:tcW w:w="820"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захоронения твердых коммунальных отходов</w:t>
            </w:r>
          </w:p>
          <w:p w:rsidR="00CC4A4F" w:rsidRPr="00DC5106" w:rsidRDefault="00CC4A4F" w:rsidP="00CD129C">
            <w:pPr>
              <w:rPr>
                <w:rFonts w:ascii="Times New Roman" w:hAnsi="Times New Roman"/>
                <w:sz w:val="20"/>
                <w:szCs w:val="20"/>
              </w:rPr>
            </w:pPr>
          </w:p>
        </w:tc>
        <w:tc>
          <w:tcPr>
            <w:tcW w:w="461"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top w:val="single" w:sz="6" w:space="0" w:color="auto"/>
              <w:left w:val="single" w:sz="6" w:space="0" w:color="auto"/>
              <w:bottom w:val="single" w:sz="6" w:space="0" w:color="auto"/>
              <w:right w:val="single" w:sz="6" w:space="0" w:color="auto"/>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Мусор от бытовых помещений организаций  несортированный (исключая крупногабаритный) 91200400 01 00 4,   Отходы из   жилищ   несортированные   (исключая</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крупногабаритные) 9110010001004,     Мусор строительный от разборки зданий 9120060101004, </w:t>
            </w:r>
          </w:p>
          <w:p w:rsidR="00CC4A4F" w:rsidRPr="00DC5106"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Твердые коммунальные отходы (смет с территории организаций, содержащий опасные компоненты в количестве, соответствующем 4 классу опасности 9100000000000</w:t>
            </w:r>
          </w:p>
        </w:tc>
        <w:tc>
          <w:tcPr>
            <w:tcW w:w="483"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50215813003</w:t>
            </w:r>
          </w:p>
        </w:tc>
        <w:tc>
          <w:tcPr>
            <w:tcW w:w="486"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д. Шадрино Искитимского района Новосибирской области</w:t>
            </w:r>
          </w:p>
        </w:tc>
        <w:tc>
          <w:tcPr>
            <w:tcW w:w="742" w:type="pct"/>
            <w:tcBorders>
              <w:top w:val="single" w:sz="6" w:space="0" w:color="auto"/>
              <w:left w:val="single" w:sz="6" w:space="0" w:color="auto"/>
              <w:bottom w:val="single" w:sz="6" w:space="0" w:color="auto"/>
              <w:right w:val="single" w:sz="6" w:space="0" w:color="auto"/>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Муниципальное унитарное предприятие "Расчетно-кассовый центр р.п. Линево", 633216, Новосибирская область,  Искитимский район, р.п. Линево, пр-т Коммунистический, 5</w:t>
            </w:r>
          </w:p>
        </w:tc>
      </w:tr>
      <w:tr w:rsidR="00CC4A4F" w:rsidRPr="00DC5106" w:rsidTr="00DE3DA0">
        <w:trPr>
          <w:trHeight w:val="103"/>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Омская область</w:t>
            </w:r>
          </w:p>
        </w:tc>
      </w:tr>
      <w:tr w:rsidR="00CC4A4F" w:rsidRPr="00DC5106" w:rsidTr="00DE3DA0">
        <w:trPr>
          <w:trHeight w:val="1653"/>
        </w:trPr>
        <w:tc>
          <w:tcPr>
            <w:tcW w:w="266"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55-00001</w:t>
            </w:r>
            <w:r>
              <w:rPr>
                <w:rFonts w:ascii="Times New Roman" w:hAnsi="Times New Roman"/>
                <w:sz w:val="20"/>
                <w:szCs w:val="20"/>
              </w:rPr>
              <w:t>-ХЗ-00592-250914</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c>
          <w:tcPr>
            <w:tcW w:w="820"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Полигон захоронения промышленных отходов</w:t>
            </w:r>
          </w:p>
        </w:tc>
        <w:tc>
          <w:tcPr>
            <w:tcW w:w="461" w:type="pct"/>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 xml:space="preserve">Хранение отходов, </w:t>
            </w:r>
            <w:r w:rsidRPr="00DE3DA0">
              <w:rPr>
                <w:rFonts w:ascii="Times New Roman" w:hAnsi="Times New Roman"/>
                <w:sz w:val="20"/>
                <w:szCs w:val="20"/>
              </w:rPr>
              <w:t>Захоронение отходов</w:t>
            </w:r>
          </w:p>
        </w:tc>
        <w:tc>
          <w:tcPr>
            <w:tcW w:w="1210" w:type="pct"/>
            <w:tcBorders>
              <w:left w:val="nil"/>
              <w:right w:val="nil"/>
            </w:tcBorders>
            <w:vAlign w:val="center"/>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Гальванические шламы 5110000000000, Шламы нефти и нефтепродуктов 5460000000000, Шлам  нефтеотделительных установок 5460030004033, Шлам очистки трубопроводов и емкостей (бочек, контейнеров, цистерн, гудронаторов) от нефти 5460150104033, Отходы катализаторов и контактных масс, не вошедших в другие пункты 5950000000000, Отходы солей 5150000000000, Отходы твердых производственных материалов, загрязненные нефтяными и минеральными жировыми продуктами 5490300000000, Отходы лакокрасочных средств  5550000000000, Отходы клея, клеящих веществ, мастик, незатвердевших смол 5570000000000, Отходы кислот, щелочей и концентратов 5200000000000, Сальниковая набивка асбесто-графитовая, промасленная (содержание масла 15 % и более)  490300301033, Отходы полимерных  материалов  700000000000, Отходы сложного комбинированного состава в виде изделий, оборудования, устройств, не вошедшие в другие пункты 9200000000000, Коксовые массы отработанные, загрязненные минеральными маслами (содержание масла - 15 % и более) 3148030201033, Золы, шлаки и пыль от топочных установок и от термической обработки отходов 3130000000000, Отходы (осадки) от реагентной очистки сточных вод 9450000000000 Обтирочный материал, загрязненный маслами (содержание масел 15 % и более) 5490270101033, Опилки древесные, загрязненные минеральными маслами (содержание масел - 15 % и более) 1713020104033,  Песок, загрязненный маслами (содержание масел 15 % и более) 3140230304033, Прочие отходы бумаги и картона  1879000000000, Фильтровочные и поглотительные отработанные массы, незагрязненные опасными веществами 3147000000000, Синтетические и минеральные масла отработанные 5410020002000, Минеральные шламы 3160000000000, Отходы затвердевшей смолы ионообменников (в том числе отработанной), не содержащей опасные вещества 5710240001000, Уголь активированный отработанный, загрязненный минеральными маслами (содержание масла – менее 15 %)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3148010201034, Сорбенты, не вошедшие в другие пункты 5960000000000, Обтирочный материал, загрязненный маслами (содержание масел менее 15 %) 5490270101034, Текстиль загрязненный 5820000000000, Песок, загрязненный маслами (содержание масел менее 15 %) 3140230301034, Опилки древесные, загрязненные минеральными маслами (содержание масел – менее 15 %) 1713020101034,  Покрышки отработанные</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5750020213004, Покрышки с металлическим кордом отработанные 5750020413004, Покрышки с тканевым кордом отработанные 5750020313004, Абразивная пыль и порошок от шлифования черных металлов (с содержанием металла менее 50 %) 3140030011004, Мусор от бытовых помещений организаций несортированный (исключая крупногабаритный) 9120040001004, Мусор строительный от разборки зданий 9120060101004,  Отходы черных металлов с примесями 3515030001000, Коксовые массы отработанные, загрязненные минеральными маслами (содержание масла - менее 15 %) 3148030201034, Отходы (осадки) при промывке канализационных сетей</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9470000000000, Эмульсии и эмульсионные смеси для шлифовки металлов отработанные, содержащие масла или нефтепродукты в количестве менее 15 % 5440020106034, Резиноасбестовые отходы (в том числе изделия отработанные и брак) 5750030001004, Отходы шлаковаты 3140160101004, Отходы смеси затвердевших разнородных пластмасс 5710990001004, Отходы чистящих и моющих средств 5940000000000, Шлам очистки трубопроводов и емкостей (бочек, контейнеров, цистерн, гудронаторов) от нефти и нефтепродуктов 5460150004030,</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(осадки) от реагентной очистки сточных вод 9450000000000, Горновой песок литейного производства 3140010008004, Шлак печей переплава алюминиевого производства 3120290001014, Обрезки, кусковые отходы древесно-стружечных и/или древесно-волокнистых плит, содержащих связующие смолы в количестве от 0,2 % до 2,5 % включительно 1712020301014, Обрезь фанеры, содержащей связующие смолы в количестве от 0,2 % до 2,5 % включительно 1712010101014,</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Твердые отходы резины 5750010001000,</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Лом и отходы черных металлов с примесями или загрязненные опасными веществами</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3515000001000, Отходы органических растворителей, красок, лаков, клея, мастик и смол  5500000000000, Прочие отходы обработки и переработки древесины 1719000000000, Отходы минеральные от газоочистки 3140390001000, Затвердевшие отходы пластмасс 5710000000000, Отходы (осадки) при механической и биологической очистке сточных вод 9430000000000, Сальниковая набивка асбесто-графитовая, промасленная (содержание масла менее 15 %) 5490300301034, Разнородные отходы бумаги и картона (например, содержащие отходы фотобумаги) 1879010001004, Отходы стеклолакоткани 5710320101004, Прочие отходы нефтепродуктов, продуктов переработки нефти, угля, газа, горючих сланцев и торфа 5490000000000, Отходы (осадки) при обработке сточных вод, не вошедшие в другие позиции 9480000000000, Отходы (осадки) при подготовке воды 9410000000000, Концентраты 5270000000000, Пыль графитная 3140320111004, Отходы битума, асфальта в твердой форме 5490120001004, Отходы оксидов и гидрооксидов 5130000000000, Отходы катализаторов и контактных масс, не вошедших в другие пункты 5950000000, Отходы затвердевшего поливинилхлорида и пенопласта на его базе 5710160001004, Золы, шлаки и пыль от топочных установок и от термической обработки отходов 3130000000000, Отходы лакокрасочных средств 55500000000000.</w:t>
            </w:r>
          </w:p>
        </w:tc>
        <w:tc>
          <w:tcPr>
            <w:tcW w:w="483" w:type="pct"/>
            <w:tcBorders>
              <w:right w:val="nil"/>
            </w:tcBorders>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c>
          <w:tcPr>
            <w:tcW w:w="532"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52644000</w:t>
            </w:r>
          </w:p>
          <w:p w:rsidR="00CC4A4F" w:rsidRPr="00DE3DA0" w:rsidRDefault="00CC4A4F" w:rsidP="00CD129C">
            <w:pPr>
              <w:spacing w:after="0" w:line="240" w:lineRule="auto"/>
              <w:rPr>
                <w:rFonts w:ascii="Times New Roman" w:hAnsi="Times New Roman"/>
                <w:sz w:val="20"/>
                <w:szCs w:val="20"/>
              </w:rPr>
            </w:pPr>
          </w:p>
        </w:tc>
        <w:tc>
          <w:tcPr>
            <w:tcW w:w="486"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с. Богословка</w:t>
            </w:r>
          </w:p>
          <w:p w:rsidR="00CC4A4F" w:rsidRPr="00DE3DA0" w:rsidRDefault="00CC4A4F" w:rsidP="00CD129C">
            <w:pPr>
              <w:spacing w:after="0" w:line="240" w:lineRule="auto"/>
              <w:rPr>
                <w:rFonts w:ascii="Times New Roman" w:hAnsi="Times New Roman"/>
                <w:sz w:val="20"/>
                <w:szCs w:val="20"/>
              </w:rPr>
            </w:pPr>
          </w:p>
        </w:tc>
        <w:tc>
          <w:tcPr>
            <w:tcW w:w="742"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Закрытое акционерное общество «Полигон»</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(ЗАО «Полигон»),</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644029, с. Развязка, Омский район, Омская область</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r>
      <w:tr w:rsidR="00CC4A4F" w:rsidRPr="00DC5106" w:rsidTr="00DE3DA0">
        <w:trPr>
          <w:trHeight w:val="987"/>
        </w:trPr>
        <w:tc>
          <w:tcPr>
            <w:tcW w:w="266"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55-00002</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p>
        </w:tc>
        <w:tc>
          <w:tcPr>
            <w:tcW w:w="820" w:type="pct"/>
            <w:tcBorders>
              <w:bottom w:val="single" w:sz="4" w:space="0" w:color="000000"/>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Шлакозолоотвал</w:t>
            </w:r>
          </w:p>
        </w:tc>
        <w:tc>
          <w:tcPr>
            <w:tcW w:w="461" w:type="pct"/>
            <w:tcBorders>
              <w:bottom w:val="single" w:sz="4" w:space="0" w:color="000000"/>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Хранение отходов </w:t>
            </w:r>
          </w:p>
        </w:tc>
        <w:tc>
          <w:tcPr>
            <w:tcW w:w="1210" w:type="pct"/>
            <w:tcBorders>
              <w:left w:val="nil"/>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Золошлаки от сжигания угля (Березовский, Башкирский бурый, Ирша-Бородинский)</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3130020001000, Пыль каменноугольная</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3140210111004,  Отходы солей (отходы неорганических солей) 515000000000,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от водоэксплуатации (шламовые отходы водоподготовительной установки)</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9490000000000, Ионообменные смолы для водоподготовки, потерявшие свои потребительские свойства 7120240101005</w:t>
            </w:r>
          </w:p>
        </w:tc>
        <w:tc>
          <w:tcPr>
            <w:tcW w:w="483" w:type="pct"/>
            <w:tcBorders>
              <w:right w:val="nil"/>
            </w:tcBorders>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52644000</w:t>
            </w:r>
          </w:p>
        </w:tc>
        <w:tc>
          <w:tcPr>
            <w:tcW w:w="486"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г. Омск</w:t>
            </w:r>
          </w:p>
        </w:tc>
        <w:tc>
          <w:tcPr>
            <w:tcW w:w="742"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Омский филиал ОАО «Территориальная генерирующая компания № 11», СП «ТЭЦ-5», 644037, г. Омск, ул.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Партизанская, д.10</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r>
      <w:tr w:rsidR="00CC4A4F" w:rsidRPr="00DC5106" w:rsidTr="00DE3DA0">
        <w:trPr>
          <w:trHeight w:val="1270"/>
        </w:trPr>
        <w:tc>
          <w:tcPr>
            <w:tcW w:w="266"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55-00003</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c>
          <w:tcPr>
            <w:tcW w:w="820" w:type="pct"/>
            <w:tcBorders>
              <w:bottom w:val="single" w:sz="4" w:space="0" w:color="000000"/>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Илошламонакопитель</w:t>
            </w:r>
          </w:p>
        </w:tc>
        <w:tc>
          <w:tcPr>
            <w:tcW w:w="461" w:type="pct"/>
            <w:tcBorders>
              <w:bottom w:val="single" w:sz="4" w:space="0" w:color="000000"/>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left w:val="nil"/>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при обработке хозяйственно-бытовых и смешанных сточных вод 72200000000, Отходы (шлам) при очистке сетей, колодцев хозяйственно-бытовой и смешанной канализации 72280000000</w:t>
            </w:r>
          </w:p>
        </w:tc>
        <w:tc>
          <w:tcPr>
            <w:tcW w:w="483" w:type="pct"/>
            <w:tcBorders>
              <w:right w:val="nil"/>
            </w:tcBorders>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52701000</w:t>
            </w:r>
          </w:p>
        </w:tc>
        <w:tc>
          <w:tcPr>
            <w:tcW w:w="486"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 Александровка</w:t>
            </w:r>
          </w:p>
        </w:tc>
        <w:tc>
          <w:tcPr>
            <w:tcW w:w="742"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ОАО «Омскводоканал»,</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644042, Омская область,  г. Омск, ул. Маяковского,2</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r>
      <w:tr w:rsidR="00CC4A4F" w:rsidRPr="00DC5106" w:rsidTr="00DE3DA0">
        <w:trPr>
          <w:trHeight w:val="1653"/>
        </w:trPr>
        <w:tc>
          <w:tcPr>
            <w:tcW w:w="266"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55-00004</w:t>
            </w:r>
            <w:r>
              <w:rPr>
                <w:rFonts w:ascii="Times New Roman" w:hAnsi="Times New Roman"/>
                <w:sz w:val="20"/>
                <w:szCs w:val="20"/>
              </w:rPr>
              <w:t>-З-00592-250914</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c>
          <w:tcPr>
            <w:tcW w:w="820" w:type="pct"/>
            <w:tcBorders>
              <w:bottom w:val="single" w:sz="4" w:space="0" w:color="000000"/>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Полигон захоронения твердых коммунальных отходов</w:t>
            </w:r>
          </w:p>
        </w:tc>
        <w:tc>
          <w:tcPr>
            <w:tcW w:w="461" w:type="pct"/>
            <w:tcBorders>
              <w:bottom w:val="single" w:sz="4" w:space="0" w:color="000000"/>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Захоронение отходов</w:t>
            </w:r>
          </w:p>
        </w:tc>
        <w:tc>
          <w:tcPr>
            <w:tcW w:w="1210" w:type="pct"/>
            <w:tcBorders>
              <w:left w:val="nil"/>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Абразивная пыль и порошок от шлифования черных металлов (с содержанием металла менее 50 %) 3140030011004, Мусор от бытовых помещений организаций несортированный (исключая крупногабаритный) 9120040001004, Мусор строительный 9120060101000, Отходы из жилищ несортированные (исключая крупногабаритные) 9110010001004, Отходы потребления на производстве, подобные коммунальным 9120000000000, Прочие коммунальные отходы (уличный смет с производственных площадок) 9900000000000</w:t>
            </w:r>
          </w:p>
        </w:tc>
        <w:tc>
          <w:tcPr>
            <w:tcW w:w="483" w:type="pct"/>
            <w:tcBorders>
              <w:right w:val="nil"/>
            </w:tcBorders>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52658000</w:t>
            </w:r>
          </w:p>
        </w:tc>
        <w:tc>
          <w:tcPr>
            <w:tcW w:w="486"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р. п. Черлак</w:t>
            </w:r>
          </w:p>
        </w:tc>
        <w:tc>
          <w:tcPr>
            <w:tcW w:w="742"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Общество с ограниченной ответственностью «Экологические технологии»           (ООО «ЭкоТЕХНОЛОГИИ»), 644065, Омская обл.,        г. Омск,                              ул. Нефтезаводская, 38Е</w:t>
            </w:r>
          </w:p>
        </w:tc>
      </w:tr>
      <w:tr w:rsidR="00CC4A4F" w:rsidRPr="00DC5106" w:rsidTr="00DE3DA0">
        <w:trPr>
          <w:trHeight w:val="703"/>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55-00005-З-00592-250914</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tc>
        <w:tc>
          <w:tcPr>
            <w:tcW w:w="820" w:type="pct"/>
            <w:tcBorders>
              <w:top w:val="single" w:sz="4" w:space="0" w:color="000000"/>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захоронения твердых коммунальных отходов</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tc>
        <w:tc>
          <w:tcPr>
            <w:tcW w:w="461" w:type="pct"/>
            <w:tcBorders>
              <w:top w:val="single" w:sz="4" w:space="0" w:color="000000"/>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tc>
        <w:tc>
          <w:tcPr>
            <w:tcW w:w="1210" w:type="pct"/>
            <w:tcBorders>
              <w:left w:val="nil"/>
              <w:righ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Отходы из жилищ крупногабаритные 9110020001005, Прочие коммуналные отходы 9900000000000,</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(осадки) из выгребных ям и хозяйственно-бытовые стоки 9510000000000</w:t>
            </w:r>
          </w:p>
        </w:tc>
        <w:tc>
          <w:tcPr>
            <w:tcW w:w="483" w:type="pct"/>
            <w:tcBorders>
              <w:righ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p w:rsidR="00CC4A4F" w:rsidRPr="00DC5106" w:rsidRDefault="00CC4A4F" w:rsidP="00CD129C">
            <w:pPr>
              <w:rPr>
                <w:rFonts w:ascii="Times New Roman" w:hAnsi="Times New Roman"/>
                <w:sz w:val="20"/>
                <w:szCs w:val="20"/>
              </w:rPr>
            </w:pPr>
          </w:p>
        </w:tc>
        <w:tc>
          <w:tcPr>
            <w:tcW w:w="532" w:type="pct"/>
            <w:tcBorders>
              <w:righ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52636000</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tc>
        <w:tc>
          <w:tcPr>
            <w:tcW w:w="486" w:type="pct"/>
            <w:tcBorders>
              <w:righ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 Называевск</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tc>
        <w:tc>
          <w:tcPr>
            <w:tcW w:w="74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ООО УК "Называевск"</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646104 г. Называевск, ул. Мичурина, 41</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w:t>
            </w:r>
          </w:p>
        </w:tc>
      </w:tr>
      <w:tr w:rsidR="00CC4A4F" w:rsidRPr="00DC5106" w:rsidTr="00DE3DA0">
        <w:trPr>
          <w:trHeight w:val="1653"/>
        </w:trPr>
        <w:tc>
          <w:tcPr>
            <w:tcW w:w="266"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55-00006</w:t>
            </w:r>
            <w:r>
              <w:rPr>
                <w:rFonts w:ascii="Times New Roman" w:hAnsi="Times New Roman"/>
                <w:sz w:val="20"/>
                <w:szCs w:val="20"/>
              </w:rPr>
              <w:t>-З-00592-250914</w:t>
            </w:r>
          </w:p>
          <w:p w:rsidR="00CC4A4F" w:rsidRPr="00DE3DA0" w:rsidRDefault="00CC4A4F" w:rsidP="00CD129C">
            <w:pPr>
              <w:spacing w:after="0" w:line="240" w:lineRule="auto"/>
              <w:rPr>
                <w:rFonts w:ascii="Times New Roman" w:hAnsi="Times New Roman"/>
                <w:sz w:val="20"/>
                <w:szCs w:val="20"/>
              </w:rPr>
            </w:pPr>
          </w:p>
        </w:tc>
        <w:tc>
          <w:tcPr>
            <w:tcW w:w="820" w:type="pct"/>
            <w:tcBorders>
              <w:bottom w:val="single" w:sz="4" w:space="0" w:color="000000"/>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Полигон промышленных и твердых бытовых отходов</w:t>
            </w:r>
          </w:p>
        </w:tc>
        <w:tc>
          <w:tcPr>
            <w:tcW w:w="461" w:type="pct"/>
            <w:tcBorders>
              <w:bottom w:val="single" w:sz="4" w:space="0" w:color="000000"/>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Захоронение отходов</w:t>
            </w:r>
          </w:p>
        </w:tc>
        <w:tc>
          <w:tcPr>
            <w:tcW w:w="1210" w:type="pct"/>
            <w:tcBorders>
              <w:left w:val="nil"/>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жилищ несортированные (исключая крупногабаритные) 9110010001004); Абразивные круги, лом отработанных абразивных кругов 3140430201995;Отходы упаковочной бумаги незагрязненные 1871020101005; Стеклянный бой незагрязненный                       (исключая бой стекла электронно-лучевых трубок и люминесцентных ламп) 3140080201995; Отходы  (осадки) при механической и биологической очистке сточных вод.</w:t>
            </w:r>
          </w:p>
        </w:tc>
        <w:tc>
          <w:tcPr>
            <w:tcW w:w="483" w:type="pct"/>
            <w:tcBorders>
              <w:right w:val="nil"/>
            </w:tcBorders>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5225400</w:t>
            </w:r>
          </w:p>
        </w:tc>
        <w:tc>
          <w:tcPr>
            <w:tcW w:w="486"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с. Петровка</w:t>
            </w:r>
          </w:p>
        </w:tc>
        <w:tc>
          <w:tcPr>
            <w:tcW w:w="742"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ООО «Газпромнефть-Восток», 634045,         г. Томск, ул. Макрушина, 9,строение 16</w:t>
            </w:r>
          </w:p>
        </w:tc>
      </w:tr>
      <w:tr w:rsidR="00CC4A4F" w:rsidRPr="00DC5106" w:rsidTr="00DE3DA0">
        <w:trPr>
          <w:trHeight w:val="562"/>
        </w:trPr>
        <w:tc>
          <w:tcPr>
            <w:tcW w:w="266"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55-00007</w:t>
            </w:r>
            <w:r>
              <w:rPr>
                <w:rFonts w:ascii="Times New Roman" w:hAnsi="Times New Roman"/>
                <w:sz w:val="20"/>
                <w:szCs w:val="20"/>
              </w:rPr>
              <w:t>-З-00592-250914</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c>
          <w:tcPr>
            <w:tcW w:w="820" w:type="pct"/>
            <w:tcBorders>
              <w:top w:val="single" w:sz="4" w:space="0" w:color="000000"/>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Другой специально оборудованный объект захоронения отходов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c>
          <w:tcPr>
            <w:tcW w:w="461" w:type="pct"/>
            <w:tcBorders>
              <w:top w:val="single" w:sz="4" w:space="0" w:color="000000"/>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Захоронение отходов</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c>
          <w:tcPr>
            <w:tcW w:w="1210" w:type="pct"/>
            <w:tcBorders>
              <w:left w:val="nil"/>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 Смет с территорий организаций, содержащий опасные компоненты в количестве, соответствующему 4 классу опасности         9900000000000,  Смет с производственных помещений, транспортных средств, содержащий опасные компоненты в количестве, соответствующему 4 классу опасности         9900000000000,  Отходы (осадки) из выгребных ям и хозяйственно-бытовые стоки 9510000000000.</w:t>
            </w:r>
          </w:p>
        </w:tc>
        <w:tc>
          <w:tcPr>
            <w:tcW w:w="483" w:type="pct"/>
            <w:tcBorders>
              <w:right w:val="nil"/>
            </w:tcBorders>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Имеется</w:t>
            </w:r>
          </w:p>
          <w:p w:rsidR="00CC4A4F" w:rsidRPr="00DE3DA0" w:rsidRDefault="00CC4A4F" w:rsidP="00CD129C">
            <w:pPr>
              <w:spacing w:after="0" w:line="240" w:lineRule="auto"/>
              <w:rPr>
                <w:rFonts w:ascii="Times New Roman" w:hAnsi="Times New Roman"/>
                <w:sz w:val="20"/>
                <w:szCs w:val="20"/>
              </w:rPr>
            </w:pPr>
          </w:p>
        </w:tc>
        <w:tc>
          <w:tcPr>
            <w:tcW w:w="532"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52242813001</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c>
          <w:tcPr>
            <w:tcW w:w="486" w:type="pct"/>
            <w:tcBorders>
              <w:right w:val="nil"/>
            </w:tcBorders>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с. Одесское</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c>
          <w:tcPr>
            <w:tcW w:w="742" w:type="pct"/>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ООО "Прогресс" Одесского р-на</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646860, Омская обл., Одесский р-н с. Одесское, ул.Ленина,25</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w:t>
            </w:r>
          </w:p>
        </w:tc>
      </w:tr>
      <w:tr w:rsidR="00CC4A4F" w:rsidRPr="00DC5106" w:rsidTr="00DE3DA0">
        <w:trPr>
          <w:trHeight w:val="70"/>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Орловская область</w:t>
            </w:r>
          </w:p>
        </w:tc>
      </w:tr>
      <w:tr w:rsidR="00CC4A4F" w:rsidRPr="00DC5106" w:rsidTr="00DE3DA0">
        <w:trPr>
          <w:trHeight w:val="1265"/>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57-00001</w:t>
            </w:r>
            <w:r>
              <w:rPr>
                <w:rFonts w:ascii="Times New Roman" w:hAnsi="Times New Roman"/>
                <w:sz w:val="20"/>
                <w:szCs w:val="20"/>
              </w:rPr>
              <w:t>-Х-00592-250914</w:t>
            </w:r>
          </w:p>
          <w:p w:rsidR="00CC4A4F" w:rsidRPr="00DE3DA0" w:rsidRDefault="00CC4A4F" w:rsidP="00CD129C">
            <w:pPr>
              <w:spacing w:after="0" w:line="240" w:lineRule="auto"/>
              <w:ind w:firstLine="5"/>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Шламонакопитель (секция №4)</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(осадки) от реагентной очистки сточных вод 9450000000000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54647431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д.Вязки Орловского района</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 xml:space="preserve">Филиал «Орловский» ООО «Северстальметиз» 302025, г.Орел, ул.Раздольная,105 </w:t>
            </w:r>
          </w:p>
        </w:tc>
      </w:tr>
      <w:tr w:rsidR="00CC4A4F" w:rsidRPr="00DC5106" w:rsidTr="00DE3DA0">
        <w:trPr>
          <w:trHeight w:val="1653"/>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57-00002</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Открытая площадка с водонепроницаемым покрытием  (пруд-накопитель №1)</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Отходы (осадки) при обработке воды, не вошедшие в другие позиции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9480000000000 </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54701000</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г.Орел</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ОАО «Квадра-Генерирующая компания» Филиал ОАО «Квадра» - «Центральная  генерация» ПП «Орловская ТЭЦ»</w:t>
            </w:r>
          </w:p>
          <w:p w:rsidR="00CC4A4F" w:rsidRPr="00DE3DA0" w:rsidRDefault="00CC4A4F" w:rsidP="00CD129C">
            <w:pPr>
              <w:spacing w:after="0" w:line="240" w:lineRule="auto"/>
              <w:ind w:right="29" w:hanging="5"/>
              <w:rPr>
                <w:rFonts w:ascii="Times New Roman" w:hAnsi="Times New Roman"/>
                <w:sz w:val="20"/>
                <w:szCs w:val="20"/>
              </w:rPr>
            </w:pPr>
            <w:r>
              <w:rPr>
                <w:rFonts w:ascii="Times New Roman" w:hAnsi="Times New Roman"/>
                <w:sz w:val="20"/>
                <w:szCs w:val="20"/>
              </w:rPr>
              <w:t>302006,г.Орел,ул. Энергетиков,6</w:t>
            </w:r>
          </w:p>
        </w:tc>
      </w:tr>
      <w:tr w:rsidR="00CC4A4F" w:rsidRPr="00DC5106" w:rsidTr="00DE3DA0">
        <w:trPr>
          <w:trHeight w:val="2067"/>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57-00003</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 Открытая площадка с водонепроницаемым покрытием  (пруд-накопитель №2)</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(осадки) при подготовке воды 9410000000000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54701000</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г.Орел</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ОАО «Квадра-Генерирующая компания» Филиал ОАО «Квадра» - «Центральная  генерация» ПП «Орловская ТЭЦ»</w:t>
            </w:r>
          </w:p>
          <w:p w:rsidR="00CC4A4F" w:rsidRPr="00DE3DA0" w:rsidRDefault="00CC4A4F" w:rsidP="00CD129C">
            <w:pPr>
              <w:spacing w:after="0" w:line="240" w:lineRule="auto"/>
              <w:ind w:right="29" w:hanging="5"/>
              <w:rPr>
                <w:rFonts w:ascii="Times New Roman" w:hAnsi="Times New Roman"/>
                <w:sz w:val="20"/>
                <w:szCs w:val="20"/>
              </w:rPr>
            </w:pPr>
            <w:r>
              <w:rPr>
                <w:rFonts w:ascii="Times New Roman" w:hAnsi="Times New Roman"/>
                <w:sz w:val="20"/>
                <w:szCs w:val="20"/>
              </w:rPr>
              <w:t>302006,г.Орел,ул. Энергетиков,6</w:t>
            </w:r>
          </w:p>
        </w:tc>
      </w:tr>
      <w:tr w:rsidR="00CC4A4F" w:rsidRPr="00DC5106" w:rsidTr="00DE3DA0">
        <w:trPr>
          <w:trHeight w:val="557"/>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57-00004</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 Открытая площадка с водонепроницаемым покрытием  (пруд-накопитель №3)</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(осадки) при подготовке воды 9410000000000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54701000</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г.Орел</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ОАО «Квадра-Генерирующая компания» Филиал ОАО «Квадра» - «Центральная  генерация» ПП «Орловская ТЭЦ</w:t>
            </w:r>
          </w:p>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302006,г.Орел,ул. Эне</w:t>
            </w:r>
            <w:r>
              <w:rPr>
                <w:rFonts w:ascii="Times New Roman" w:hAnsi="Times New Roman"/>
                <w:sz w:val="20"/>
                <w:szCs w:val="20"/>
              </w:rPr>
              <w:t>ргетиков,6</w:t>
            </w:r>
          </w:p>
        </w:tc>
      </w:tr>
      <w:tr w:rsidR="00CC4A4F" w:rsidRPr="00DC5106" w:rsidTr="00DE3DA0">
        <w:trPr>
          <w:trHeight w:val="1123"/>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57-00005</w:t>
            </w:r>
            <w:r>
              <w:rPr>
                <w:rFonts w:ascii="Times New Roman" w:hAnsi="Times New Roman"/>
                <w:sz w:val="20"/>
                <w:szCs w:val="20"/>
              </w:rPr>
              <w:t>-З-00592-250914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Полигон захоронения промышленных отходов</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Захоронение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Золы, шлаки и пыли от топочных установок и от термической обработки отходов    3130000000000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Мусор от бытовых помещений организаций несортированный (исключая крупногабаритный) 9120040001004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(осадки) от реагентной очистки сточных вод   9450000000000</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Бумажные фильтры неиспользованные, брак 1871070001005 </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54629419126</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д.Хмелевая</w:t>
            </w:r>
          </w:p>
          <w:p w:rsidR="00CC4A4F" w:rsidRPr="00DE3DA0" w:rsidRDefault="00CC4A4F" w:rsidP="00CD129C">
            <w:pPr>
              <w:spacing w:after="0" w:line="240" w:lineRule="auto"/>
              <w:jc w:val="center"/>
              <w:rPr>
                <w:rFonts w:ascii="Times New Roman" w:hAnsi="Times New Roman"/>
                <w:sz w:val="20"/>
                <w:szCs w:val="20"/>
              </w:rPr>
            </w:pPr>
            <w:r w:rsidRPr="00DE3DA0">
              <w:rPr>
                <w:rFonts w:ascii="Times New Roman" w:hAnsi="Times New Roman"/>
                <w:sz w:val="20"/>
                <w:szCs w:val="20"/>
              </w:rPr>
              <w:t>Ливенского района</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ОАО «Автоагрегат», 303858, Орловская обл.,г.Ливны,ул.Индустриальная,2а</w:t>
            </w:r>
          </w:p>
        </w:tc>
      </w:tr>
      <w:tr w:rsidR="00CC4A4F" w:rsidRPr="00DC5106" w:rsidTr="00DE3DA0">
        <w:trPr>
          <w:trHeight w:val="1368"/>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57-00006</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содержания животных и птиц (осветленная фракция навозных стоков)</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54636431111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Тельченское с/п н.н.Белый Колодец</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«Орелсельпром», 303043, Орловская область, Мценский район, Тельченский с/с, д.Брагино, ул.Молодежная,36</w:t>
            </w:r>
          </w:p>
        </w:tc>
      </w:tr>
      <w:tr w:rsidR="00CC4A4F" w:rsidRPr="00DC5106" w:rsidTr="00DE3DA0">
        <w:trPr>
          <w:trHeight w:val="1400"/>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57-00007</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содержания животных и птиц (осветленная фракция навозных стоков)</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54636431111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Тельченское с/п н.н.Белый Колодец</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«Орелсельпром», 303043, Орловская область, Мценский район, Тельченский с/с, д.Брагино, ул.Молодежная,36</w:t>
            </w:r>
          </w:p>
        </w:tc>
      </w:tr>
      <w:tr w:rsidR="00CC4A4F" w:rsidRPr="00DC5106" w:rsidTr="00DE3DA0">
        <w:trPr>
          <w:trHeight w:val="1407"/>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57-00008</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содержания животных и птиц (осветленная фракция навозных стоков)</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54636431111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Тельченское с/п н.н.Белый Колодец</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«Орелсельпром», 303043, Орловская область, Мценский район, Тельченский с/с, д.Брагино, ул.Молодежная,36</w:t>
            </w:r>
          </w:p>
        </w:tc>
      </w:tr>
      <w:tr w:rsidR="00CC4A4F" w:rsidRPr="00DC5106" w:rsidTr="00DE3DA0">
        <w:trPr>
          <w:trHeight w:val="1257"/>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57-00009</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содержания животных и птиц (осветленная фракция навозных стоков)</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54636431111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Тельченское с/п н.н.Белый Колодец</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«Орелсельпром», 303043, Орловская область, Мценский район, Тельченский с/с, д.Брагино, ул.Молодежная,36</w:t>
            </w:r>
          </w:p>
        </w:tc>
      </w:tr>
      <w:tr w:rsidR="00CC4A4F" w:rsidRPr="00DC5106" w:rsidTr="00DE3DA0">
        <w:trPr>
          <w:trHeight w:val="1653"/>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57-00010</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содержания животных и птиц (осветленная фракция навозных стоков)</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54636431111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Тельченское с/п н.н.Белый Колодец</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«Орелсельпром», 303043, Орловская область, Мценский район, Тельченский с/с, д.Брагино, ул.Молодежная,36</w:t>
            </w:r>
          </w:p>
        </w:tc>
      </w:tr>
      <w:tr w:rsidR="00CC4A4F" w:rsidRPr="00DC5106" w:rsidTr="00DE3DA0">
        <w:trPr>
          <w:trHeight w:val="1265"/>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57-00011</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содержания животных и птиц (осветленная фракция навозных стоков)</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54636431111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Тельченское с/п н.н.Белый Колодец</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«Орелсельпром», 303043, Орловская область, Мценский район, Тельченский с/с, д.Брагино, ул.Молодежная,36</w:t>
            </w:r>
          </w:p>
        </w:tc>
      </w:tr>
      <w:tr w:rsidR="00CC4A4F" w:rsidRPr="00DC5106" w:rsidTr="00DE3DA0">
        <w:trPr>
          <w:trHeight w:val="1002"/>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57-00012</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содержания животных и птиц (осветленная фракция навозных стоков)</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54636431111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Тельченское с/п н.н.Белый Колодец</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«Орелсельпром», 303043, Орловская область, Мценский район, Тельченский с/с, д.Брагино, ул.Молодежная,36</w:t>
            </w:r>
          </w:p>
        </w:tc>
      </w:tr>
      <w:tr w:rsidR="00CC4A4F" w:rsidRPr="00DC5106" w:rsidTr="00DE3DA0">
        <w:trPr>
          <w:trHeight w:val="1035"/>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57-00013</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содержания животных и птиц (осветленная фракция навозных стоков)</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54636431111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Тельченское с/п н.н.Белый Колодец</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«Орелсельпром», 303043, Орловская область, Мценский район, Тельченский с/с, д.Брагино, ул.Молодежная,36</w:t>
            </w:r>
          </w:p>
        </w:tc>
      </w:tr>
      <w:tr w:rsidR="00CC4A4F" w:rsidRPr="00DC5106" w:rsidTr="00DE3DA0">
        <w:trPr>
          <w:trHeight w:val="1197"/>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57-00014</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содержания животных и птиц (осветленная фракция навозных стоков)</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62"/>
              <w:rPr>
                <w:rFonts w:ascii="Times New Roman" w:hAnsi="Times New Roman"/>
                <w:sz w:val="20"/>
                <w:szCs w:val="20"/>
              </w:rPr>
            </w:pPr>
            <w:r w:rsidRPr="00DE3DA0">
              <w:rPr>
                <w:rFonts w:ascii="Times New Roman" w:hAnsi="Times New Roman"/>
                <w:sz w:val="20"/>
                <w:szCs w:val="20"/>
              </w:rPr>
              <w:t>54636431111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Тельченское с/п н.н.Белый Колодец</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«Орелсельпром», 303043, Орловская область, Мценский район, Тельченский с/с, д.Брагино, ул.Молодежная,36</w:t>
            </w:r>
          </w:p>
        </w:tc>
      </w:tr>
      <w:tr w:rsidR="00CC4A4F" w:rsidRPr="00DC5106" w:rsidTr="00DE3DA0">
        <w:trPr>
          <w:trHeight w:val="1216"/>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57-00015</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 («лагуна»)</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1310040203013</w:t>
            </w:r>
          </w:p>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перепревший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1310040201004</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54647443101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с.Становой Колодезь Орловского района Орловской области</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«Знаменский селекционно-гибридный центр», 302030, г.Орел,  Набережная Дубровинского, 70</w:t>
            </w:r>
          </w:p>
        </w:tc>
      </w:tr>
      <w:tr w:rsidR="00CC4A4F" w:rsidRPr="00DC5106" w:rsidTr="00DE3DA0">
        <w:trPr>
          <w:trHeight w:val="1653"/>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57-00016</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 («лагуна»)</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1310040203013</w:t>
            </w:r>
          </w:p>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перепревший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1310040201004</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54647443151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д. Становое Орловского района Орловской области</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ООО «Знаменский селекционно-гибридный центр», 302030, г.Орел,  Набережная Дубровинского, 70</w:t>
            </w:r>
          </w:p>
        </w:tc>
      </w:tr>
      <w:tr w:rsidR="00CC4A4F" w:rsidRPr="00DC5106" w:rsidTr="00DE3DA0">
        <w:trPr>
          <w:trHeight w:val="1265"/>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57-00017</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 («лагуна»)</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1310040203013</w:t>
            </w:r>
          </w:p>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перепревший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1310040201004</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54647443171</w:t>
            </w:r>
          </w:p>
          <w:p w:rsidR="00CC4A4F" w:rsidRPr="00DE3DA0" w:rsidRDefault="00CC4A4F" w:rsidP="00CD129C">
            <w:pPr>
              <w:spacing w:after="0" w:line="240" w:lineRule="auto"/>
              <w:rPr>
                <w:rFonts w:ascii="Times New Roman" w:hAnsi="Times New Roman"/>
                <w:sz w:val="20"/>
                <w:szCs w:val="20"/>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п.Гремячий Орловского района Орловской области</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ООО «Знаменский селекционно-гибридный центр», 302030, г.Орел,  Набережная Дубровинского, 70</w:t>
            </w:r>
          </w:p>
        </w:tc>
      </w:tr>
      <w:tr w:rsidR="00CC4A4F" w:rsidRPr="00DC5106" w:rsidTr="00DE3DA0">
        <w:trPr>
          <w:trHeight w:val="1144"/>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57-00018</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 («лагуна»)</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1310040203013</w:t>
            </w:r>
          </w:p>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перепревший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1310040201004</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54654430101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Троснянский район, Орловской области, 448 км трассы М-Х</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ООО «Знаменский селекционно-гибридный центр», 302030, г.Орел,  Набережная Дубровинского, 70</w:t>
            </w:r>
          </w:p>
        </w:tc>
      </w:tr>
      <w:tr w:rsidR="00CC4A4F" w:rsidRPr="00DC5106" w:rsidTr="00DE3DA0">
        <w:trPr>
          <w:trHeight w:val="1318"/>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57-00019</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 («лагуна»)</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1310040203013</w:t>
            </w:r>
          </w:p>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перепревший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1310040201004</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54654430101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Троснянский район, 445 к5м трассы М-Х,Орловской области</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ООО «Знаменский селекционно-гибридный центр», 302030, г.Орел,  Набережная Дубровинского, 70</w:t>
            </w:r>
          </w:p>
        </w:tc>
      </w:tr>
      <w:tr w:rsidR="00CC4A4F" w:rsidRPr="00DC5106" w:rsidTr="00DE3DA0">
        <w:trPr>
          <w:trHeight w:val="1197"/>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57-00020</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 («лагуна»)</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1310040203013</w:t>
            </w:r>
          </w:p>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перепревший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1310040201004</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54654430191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Троснянский район, 441 км трассы М-Х,Орловской области</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ООО «Знаменский селекционно-гибридный центр», 302030, г.Орел,  Набережная Дубровинского, 70</w:t>
            </w:r>
          </w:p>
        </w:tc>
      </w:tr>
      <w:tr w:rsidR="00CC4A4F" w:rsidRPr="00DC5106" w:rsidTr="00DE3DA0">
        <w:trPr>
          <w:trHeight w:val="1216"/>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57-00021</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 («лагуна»)</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1310040203013</w:t>
            </w:r>
          </w:p>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перепревший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1310040201004</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54654422131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Троснянский район, п.Красноармейский,  Орловской области</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ООО «Знаменский селекционно-гибридный центр», 302030, г.Орел,  Набережная Дубровинского, 70</w:t>
            </w:r>
          </w:p>
        </w:tc>
      </w:tr>
      <w:tr w:rsidR="00CC4A4F" w:rsidRPr="00DC5106" w:rsidTr="00DE3DA0">
        <w:trPr>
          <w:trHeight w:val="1653"/>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57-00022</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 («лагуна»)</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1310040203013</w:t>
            </w:r>
          </w:p>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 xml:space="preserve">Навоз от свиней перепревший </w:t>
            </w:r>
            <w:r w:rsidRPr="00DE3DA0">
              <w:rPr>
                <w:rFonts w:ascii="Times New Roman" w:hAnsi="Times New Roman"/>
                <w:sz w:val="20"/>
                <w:szCs w:val="20"/>
              </w:rPr>
              <w:t>1310040201004</w:t>
            </w:r>
          </w:p>
          <w:p w:rsidR="00CC4A4F" w:rsidRPr="00DE3DA0" w:rsidRDefault="00CC4A4F" w:rsidP="00CD129C">
            <w:pPr>
              <w:spacing w:after="0" w:line="240" w:lineRule="auto"/>
              <w:rPr>
                <w:rFonts w:ascii="Times New Roman" w:hAnsi="Times New Roman"/>
                <w:sz w:val="20"/>
                <w:szCs w:val="20"/>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54650413191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Покровский район, Даниловское с/п д.Одинцовка, Орловской области</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ООО «Знаменский селекционно-гибридный центр», 302030, г.Орел,  Набережная Дубровинского, 70</w:t>
            </w:r>
          </w:p>
        </w:tc>
      </w:tr>
      <w:tr w:rsidR="00CC4A4F" w:rsidRPr="00DC5106" w:rsidTr="00DE3DA0">
        <w:trPr>
          <w:trHeight w:val="1123"/>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57-00023</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 («лагуна»)</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1310040203013</w:t>
            </w:r>
          </w:p>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 от свиней перепревший</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1310040201004</w:t>
            </w:r>
          </w:p>
          <w:p w:rsidR="00CC4A4F" w:rsidRPr="00DE3DA0" w:rsidRDefault="00CC4A4F" w:rsidP="00CD129C">
            <w:pPr>
              <w:spacing w:after="0" w:line="240" w:lineRule="auto"/>
              <w:rPr>
                <w:rFonts w:ascii="Times New Roman" w:hAnsi="Times New Roman"/>
                <w:sz w:val="20"/>
                <w:szCs w:val="20"/>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54650416196</w:t>
            </w:r>
          </w:p>
          <w:p w:rsidR="00CC4A4F" w:rsidRPr="00DE3DA0" w:rsidRDefault="00CC4A4F" w:rsidP="00CD129C">
            <w:pPr>
              <w:spacing w:after="0" w:line="240" w:lineRule="auto"/>
              <w:rPr>
                <w:rFonts w:ascii="Times New Roman" w:hAnsi="Times New Roman"/>
                <w:sz w:val="20"/>
                <w:szCs w:val="20"/>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Покровский район, Верхнежёрновское с/п,  д.Сетенево, Орловской области</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ООО «Знаменский селекционно-гибридный центр», 302030, г.Орел,  Набережная Дубровинского, 70</w:t>
            </w:r>
          </w:p>
        </w:tc>
      </w:tr>
      <w:tr w:rsidR="00CC4A4F" w:rsidRPr="00DC5106" w:rsidTr="00DE3DA0">
        <w:trPr>
          <w:trHeight w:val="1653"/>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57-00024</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 («лагуна»)</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1310040203013</w:t>
            </w:r>
          </w:p>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от свиней перепревший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1310040201004</w:t>
            </w:r>
          </w:p>
          <w:p w:rsidR="00CC4A4F" w:rsidRPr="00DE3DA0" w:rsidRDefault="00CC4A4F" w:rsidP="00CD129C">
            <w:pPr>
              <w:spacing w:after="0" w:line="240" w:lineRule="auto"/>
              <w:rPr>
                <w:rFonts w:ascii="Times New Roman" w:hAnsi="Times New Roman"/>
                <w:sz w:val="20"/>
                <w:szCs w:val="20"/>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54629443106</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Ливенский район, Речицкое с/п д. 1-ая Покровка, Орловской области</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ООО «Знаменский селекционно-гибридный центр», 302030, г.Орел,  Набережная Дубровинского, 70</w:t>
            </w:r>
          </w:p>
        </w:tc>
      </w:tr>
      <w:tr w:rsidR="00CC4A4F" w:rsidRPr="00DC5106" w:rsidTr="00DE3DA0">
        <w:trPr>
          <w:trHeight w:val="1057"/>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57-00025</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КРС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131004010300 4</w:t>
            </w:r>
          </w:p>
          <w:p w:rsidR="00CC4A4F" w:rsidRPr="00DE3DA0" w:rsidRDefault="00CC4A4F" w:rsidP="00CD129C">
            <w:pPr>
              <w:spacing w:after="0" w:line="240" w:lineRule="auto"/>
              <w:rPr>
                <w:rFonts w:ascii="Times New Roman" w:hAnsi="Times New Roman"/>
                <w:sz w:val="20"/>
                <w:szCs w:val="20"/>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54636410106</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с.Сергиевское Мценского района</w:t>
            </w:r>
          </w:p>
          <w:p w:rsidR="00CC4A4F" w:rsidRPr="00DE3DA0" w:rsidRDefault="00CC4A4F" w:rsidP="00CD129C">
            <w:pPr>
              <w:spacing w:after="0" w:line="240" w:lineRule="auto"/>
              <w:rPr>
                <w:rFonts w:ascii="Times New Roman" w:hAnsi="Times New Roman"/>
                <w:sz w:val="20"/>
                <w:szCs w:val="20"/>
              </w:rPr>
            </w:pP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ОАО «Агрофирма Мценская»,, Орловская область, Мценский район, с.Сергиевское</w:t>
            </w:r>
          </w:p>
        </w:tc>
      </w:tr>
      <w:tr w:rsidR="00CC4A4F" w:rsidRPr="00DC5106" w:rsidTr="00DE3DA0">
        <w:trPr>
          <w:trHeight w:val="655"/>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57-00026</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Поля фильтрации</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(осадки) при механической и биологической очистке сточных вод</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9430000000000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54659151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п.Шаблыкино</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Шаблыкинского района</w:t>
            </w:r>
          </w:p>
          <w:p w:rsidR="00CC4A4F" w:rsidRPr="00DE3DA0" w:rsidRDefault="00CC4A4F" w:rsidP="00CD129C">
            <w:pPr>
              <w:spacing w:after="0" w:line="240" w:lineRule="auto"/>
              <w:rPr>
                <w:rFonts w:ascii="Times New Roman" w:hAnsi="Times New Roman"/>
                <w:sz w:val="20"/>
                <w:szCs w:val="20"/>
              </w:rPr>
            </w:pP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«Крахмалопродукты», 302042, г.Орел, Кромское шоссе,8</w:t>
            </w:r>
          </w:p>
        </w:tc>
      </w:tr>
      <w:tr w:rsidR="00CC4A4F" w:rsidRPr="00DC5106" w:rsidTr="00DE3DA0">
        <w:trPr>
          <w:trHeight w:val="835"/>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57-00027</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Первичные отстойники</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(осадки) при механической и биологической очистке сточных вод</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9430000000000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54659151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п.Шаблыкино</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Шаблыкинского района</w:t>
            </w:r>
          </w:p>
          <w:p w:rsidR="00CC4A4F" w:rsidRPr="00DE3DA0" w:rsidRDefault="00CC4A4F" w:rsidP="00CD129C">
            <w:pPr>
              <w:spacing w:after="0" w:line="240" w:lineRule="auto"/>
              <w:rPr>
                <w:rFonts w:ascii="Times New Roman" w:hAnsi="Times New Roman"/>
                <w:sz w:val="20"/>
                <w:szCs w:val="20"/>
              </w:rPr>
            </w:pP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«Крахмалопродукты», 302042, г.Орел, Кромское шоссе,8</w:t>
            </w:r>
          </w:p>
        </w:tc>
      </w:tr>
      <w:tr w:rsidR="00CC4A4F" w:rsidRPr="00DC5106" w:rsidTr="00DE3DA0">
        <w:trPr>
          <w:trHeight w:val="840"/>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57-00028</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Первичные отстойники</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(осадки) при механической и биологической очистке сточных вод</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9430000000000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54659151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п.Шаблыкино</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Шаблыкинского района</w:t>
            </w:r>
          </w:p>
          <w:p w:rsidR="00CC4A4F" w:rsidRPr="00DE3DA0" w:rsidRDefault="00CC4A4F" w:rsidP="00CD129C">
            <w:pPr>
              <w:spacing w:after="0" w:line="240" w:lineRule="auto"/>
              <w:rPr>
                <w:rFonts w:ascii="Times New Roman" w:hAnsi="Times New Roman"/>
                <w:sz w:val="20"/>
                <w:szCs w:val="20"/>
              </w:rPr>
            </w:pP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ЗАО    «Крахмалопродукты», 302042, г.Орел, Кромское шоссе,8</w:t>
            </w:r>
          </w:p>
        </w:tc>
      </w:tr>
      <w:tr w:rsidR="00CC4A4F" w:rsidRPr="00DC5106" w:rsidTr="00DE3DA0">
        <w:trPr>
          <w:trHeight w:val="1265"/>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57-00029</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Поля фильтрации</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Свекловичные хвосты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1113010101995</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Фильтрационный осадок сахарного производства (сахарный дефекат)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314 013 06 08 99 5</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54236555000</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п.Сахзаводской Ливенского района</w:t>
            </w:r>
          </w:p>
          <w:p w:rsidR="00CC4A4F" w:rsidRPr="00DE3DA0" w:rsidRDefault="00CC4A4F" w:rsidP="00CD129C">
            <w:pPr>
              <w:spacing w:after="0" w:line="240" w:lineRule="auto"/>
              <w:rPr>
                <w:rFonts w:ascii="Times New Roman" w:hAnsi="Times New Roman"/>
                <w:sz w:val="20"/>
                <w:szCs w:val="20"/>
              </w:rPr>
            </w:pP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 xml:space="preserve">ООО «ЛИВНЫ САХАР», юрид.адрес:303650, Орловская обл., Краснозоренский р-н п.Красная Заря, ул.Гагарина,42; почтовый адрес: Орловская обл., 303801, Ливенский р-н, п.Сахзаводской, корп.Административный </w:t>
            </w:r>
          </w:p>
        </w:tc>
      </w:tr>
      <w:tr w:rsidR="00CC4A4F" w:rsidRPr="00DC5106" w:rsidTr="00DE3DA0">
        <w:trPr>
          <w:trHeight w:val="1653"/>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57-00030</w:t>
            </w:r>
            <w:r>
              <w:rPr>
                <w:rFonts w:ascii="Times New Roman" w:hAnsi="Times New Roman"/>
                <w:sz w:val="20"/>
                <w:szCs w:val="20"/>
              </w:rPr>
              <w:t>-Х-00592-250914</w:t>
            </w:r>
          </w:p>
          <w:p w:rsidR="00CC4A4F" w:rsidRPr="00DE3DA0" w:rsidRDefault="00CC4A4F" w:rsidP="00CD129C">
            <w:pPr>
              <w:spacing w:after="0" w:line="240" w:lineRule="auto"/>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Полигон захоронения твердых коммунальных отходов</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4"/>
              <w:rPr>
                <w:rFonts w:ascii="Times New Roman" w:hAnsi="Times New Roman"/>
                <w:sz w:val="20"/>
                <w:szCs w:val="20"/>
              </w:rPr>
            </w:pPr>
            <w:r w:rsidRPr="00DE3DA0">
              <w:rPr>
                <w:rFonts w:ascii="Times New Roman" w:hAnsi="Times New Roman"/>
                <w:sz w:val="20"/>
                <w:szCs w:val="20"/>
              </w:rPr>
              <w:t>Захоронение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Мусор от бытовых помещений организаций несортированный (исключая крупногабаритный)</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 9120040001004</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Отходы из жилищ несортированные (исключая крупногабаритные)</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9110010001004</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Имеется</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54629413101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д.Здоровецкие выселки Ливенского района</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ind w:right="29" w:hanging="5"/>
              <w:rPr>
                <w:rFonts w:ascii="Times New Roman" w:hAnsi="Times New Roman"/>
                <w:sz w:val="20"/>
                <w:szCs w:val="20"/>
              </w:rPr>
            </w:pPr>
            <w:r w:rsidRPr="00DE3DA0">
              <w:rPr>
                <w:rFonts w:ascii="Times New Roman" w:hAnsi="Times New Roman"/>
                <w:sz w:val="20"/>
                <w:szCs w:val="20"/>
              </w:rPr>
              <w:t>МУП «Коммунальный сервис», Орловская область, г.Ливны, ул.Хохлова,10</w:t>
            </w:r>
          </w:p>
        </w:tc>
      </w:tr>
      <w:tr w:rsidR="00CC4A4F" w:rsidRPr="00DC5106" w:rsidTr="00DE3DA0">
        <w:trPr>
          <w:trHeight w:val="1653"/>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57-00031</w:t>
            </w:r>
            <w:r>
              <w:rPr>
                <w:rFonts w:ascii="Times New Roman" w:hAnsi="Times New Roman"/>
                <w:sz w:val="20"/>
                <w:szCs w:val="20"/>
              </w:rPr>
              <w:t>-Х-00592-250914</w:t>
            </w:r>
          </w:p>
          <w:p w:rsidR="00CC4A4F" w:rsidRPr="00DE3DA0" w:rsidRDefault="00CC4A4F" w:rsidP="00CD129C">
            <w:pPr>
              <w:shd w:val="clear" w:color="auto" w:fill="FFFFFF"/>
              <w:spacing w:after="0" w:line="240" w:lineRule="auto"/>
              <w:ind w:left="10"/>
              <w:rPr>
                <w:rFonts w:ascii="Times New Roman" w:hAnsi="Times New Roman"/>
                <w:sz w:val="20"/>
                <w:szCs w:val="20"/>
              </w:rPr>
            </w:pP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Помет куриный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1310010103013</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54655000</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д.Хмелевая Урицкого района</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ЗАО АПК "Орловская Нива", СП "Фабрика по производству мяса птицы",302028,г.Орел, ул.Полесская,10</w:t>
            </w:r>
          </w:p>
        </w:tc>
      </w:tr>
      <w:tr w:rsidR="00CC4A4F" w:rsidRPr="00DC5106" w:rsidTr="00DE3DA0">
        <w:trPr>
          <w:trHeight w:val="1653"/>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57-00032</w:t>
            </w:r>
            <w:r>
              <w:rPr>
                <w:rFonts w:ascii="Times New Roman" w:hAnsi="Times New Roman"/>
                <w:sz w:val="20"/>
                <w:szCs w:val="20"/>
              </w:rPr>
              <w:t>-Х-00592-250914</w:t>
            </w: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Помет куриный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1310010103013</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54636428121</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Подберезовское с/п, д.Жилино Мценского района</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ЗАО АПК "Орловская Нива", СП "Фабрика по производству мяса птицы",302028,г.Орел, ул.Полесская,10</w:t>
            </w:r>
          </w:p>
        </w:tc>
      </w:tr>
      <w:tr w:rsidR="00CC4A4F" w:rsidRPr="00DC5106" w:rsidTr="00DE3DA0">
        <w:trPr>
          <w:trHeight w:val="1653"/>
        </w:trPr>
        <w:tc>
          <w:tcPr>
            <w:tcW w:w="26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57-00033</w:t>
            </w:r>
            <w:r>
              <w:rPr>
                <w:rFonts w:ascii="Times New Roman" w:hAnsi="Times New Roman"/>
                <w:sz w:val="20"/>
                <w:szCs w:val="20"/>
              </w:rPr>
              <w:t>-Х-00592-250914</w:t>
            </w:r>
          </w:p>
        </w:tc>
        <w:tc>
          <w:tcPr>
            <w:tcW w:w="82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Навозохранилище</w:t>
            </w:r>
          </w:p>
        </w:tc>
        <w:tc>
          <w:tcPr>
            <w:tcW w:w="461"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Хранение отходов</w:t>
            </w:r>
          </w:p>
        </w:tc>
        <w:tc>
          <w:tcPr>
            <w:tcW w:w="1210"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Навоз КРС свежий </w:t>
            </w:r>
          </w:p>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1310040103004</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Pr>
                <w:rFonts w:ascii="Times New Roman" w:hAnsi="Times New Roman"/>
                <w:sz w:val="20"/>
                <w:szCs w:val="20"/>
              </w:rPr>
              <w:t>Отсутствует</w:t>
            </w:r>
          </w:p>
        </w:tc>
        <w:tc>
          <w:tcPr>
            <w:tcW w:w="53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54647434</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 xml:space="preserve">п.Салтыки Орловского района </w:t>
            </w:r>
          </w:p>
        </w:tc>
        <w:tc>
          <w:tcPr>
            <w:tcW w:w="742" w:type="pct"/>
            <w:tcBorders>
              <w:top w:val="single" w:sz="6" w:space="0" w:color="auto"/>
              <w:left w:val="single" w:sz="6" w:space="0" w:color="auto"/>
              <w:bottom w:val="single" w:sz="6" w:space="0" w:color="auto"/>
              <w:right w:val="single" w:sz="6" w:space="0" w:color="auto"/>
            </w:tcBorders>
            <w:shd w:val="clear" w:color="auto" w:fill="FFFFFF"/>
          </w:tcPr>
          <w:p w:rsidR="00CC4A4F" w:rsidRPr="00DE3DA0" w:rsidRDefault="00CC4A4F" w:rsidP="00CD129C">
            <w:pPr>
              <w:spacing w:after="0" w:line="240" w:lineRule="auto"/>
              <w:rPr>
                <w:rFonts w:ascii="Times New Roman" w:hAnsi="Times New Roman"/>
                <w:sz w:val="20"/>
                <w:szCs w:val="20"/>
              </w:rPr>
            </w:pPr>
            <w:r w:rsidRPr="00DE3DA0">
              <w:rPr>
                <w:rFonts w:ascii="Times New Roman" w:hAnsi="Times New Roman"/>
                <w:sz w:val="20"/>
                <w:szCs w:val="20"/>
              </w:rPr>
              <w:t>ЗАО АПК "Орловская Нива", СП "Комплекс по производству молока "Сабурово", 302028,г.Орел, ул.Полесская,10</w:t>
            </w:r>
          </w:p>
        </w:tc>
      </w:tr>
      <w:tr w:rsidR="00CC4A4F" w:rsidRPr="00DC5106" w:rsidTr="00DE3DA0">
        <w:trPr>
          <w:trHeight w:val="65"/>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Пензенская область</w:t>
            </w:r>
          </w:p>
        </w:tc>
      </w:tr>
      <w:tr w:rsidR="00CC4A4F" w:rsidRPr="00DC5106" w:rsidTr="007A7BC9">
        <w:trPr>
          <w:trHeight w:val="987"/>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58-00006-З-00592-250914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(мешки из-под цемента)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(металлическая тара из-под ЛКМ загрязненная) 3510000000000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15% и более) 5490270101033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(сухие)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клея, клеящих веществ, мастик, незатвердевших смол 5570000000000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Обрезь фанеры, содержащей связующие смолы в количестве от 0.2 до 2.5 % включительно 1712010101014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кусковые отходы древесно-стружеч-ных и/или древесно-во-локнистых плит, содержащих связующие смолы в количестве от 0.2 до 2.5 % включительно 1712020301014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бумажной клеевой ленты 1872010201014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 3140430411004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чёрных металлов незагрязнённая 3513160011004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минеральных масел (осадок промывочной жидкости) 5470000000000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567050008</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 Траханиотово Кузнецкого района Пензенской области </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ООО «Экосервис»</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 xml:space="preserve"> 442530, г. Кузнецк,</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 xml:space="preserve"> ул. Алексеевское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шоссе, 4а</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58-00007-З-00592-250914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крупногабаритный)9120040001004; отходы от жилищ (несортированные) 9110010001004; отходы от уборки территории 9120110001005; мусор строительный от разборки зданий 9120060101004; текстиль загрязненный 5820000000000;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566561010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 Тащиловка Сердобского района</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МУП «Чистота»</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442882, Сердобский</w:t>
            </w:r>
          </w:p>
          <w:p w:rsidR="00CC4A4F" w:rsidRPr="006D6661" w:rsidRDefault="00CC4A4F" w:rsidP="00CD129C">
            <w:pPr>
              <w:pStyle w:val="NoSpacing"/>
              <w:jc w:val="both"/>
              <w:rPr>
                <w:rFonts w:ascii="Times New Roman" w:hAnsi="Times New Roman"/>
                <w:sz w:val="20"/>
                <w:szCs w:val="20"/>
              </w:rPr>
            </w:pPr>
            <w:r w:rsidRPr="006D6661">
              <w:rPr>
                <w:rFonts w:ascii="Times New Roman" w:hAnsi="Times New Roman"/>
                <w:sz w:val="20"/>
                <w:szCs w:val="20"/>
              </w:rPr>
              <w:t xml:space="preserve"> р-н,п. Сазанье, ул. Чаадаева, 1б</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58-00008-З-00592-250914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крупногабаритный)9120040001004; отходы от жилищ (несортированные) 9110010001004; отходы от уборки территории 9120110001005; мусор строительный от разборки зданий 9120060101004;</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566091518</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Пензенская область, р.п.Беково </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МУП «Центр разви-</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тия предпринима-</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тельства Бековского района»</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 xml:space="preserve"> 442940, р.п. Беково,</w:t>
            </w:r>
          </w:p>
          <w:p w:rsidR="00CC4A4F" w:rsidRPr="006D6661" w:rsidRDefault="00CC4A4F" w:rsidP="00CD129C">
            <w:pPr>
              <w:pStyle w:val="NoSpacing"/>
              <w:jc w:val="both"/>
              <w:rPr>
                <w:rFonts w:ascii="Times New Roman" w:hAnsi="Times New Roman"/>
                <w:sz w:val="20"/>
                <w:szCs w:val="20"/>
              </w:rPr>
            </w:pPr>
            <w:r w:rsidRPr="006D6661">
              <w:rPr>
                <w:rFonts w:ascii="Times New Roman" w:hAnsi="Times New Roman"/>
                <w:sz w:val="20"/>
                <w:szCs w:val="20"/>
              </w:rPr>
              <w:t xml:space="preserve"> ул. Базарная, 12А</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58-00009-З-00592-250914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крупногабаритный)9120040001004; отходы от жилищ (несортированные) 9110010001004; отходы от уборки территории 9120110001005; мусор строительный от разборки зданий 9120060101004;</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6D6661" w:rsidRDefault="00CC4A4F" w:rsidP="00CD129C">
            <w:pPr>
              <w:pStyle w:val="NoSpacing"/>
              <w:jc w:val="center"/>
              <w:rPr>
                <w:rFonts w:ascii="Times New Roman" w:hAnsi="Times New Roman"/>
                <w:sz w:val="20"/>
                <w:szCs w:val="20"/>
              </w:rPr>
            </w:pPr>
            <w:r w:rsidRPr="006D6661">
              <w:rPr>
                <w:rFonts w:ascii="Times New Roman" w:hAnsi="Times New Roman"/>
                <w:sz w:val="20"/>
                <w:szCs w:val="20"/>
              </w:rPr>
              <w:t>566181015</w:t>
            </w:r>
          </w:p>
          <w:p w:rsidR="00CC4A4F" w:rsidRPr="00DC5106" w:rsidRDefault="00CC4A4F" w:rsidP="00CD129C">
            <w:pPr>
              <w:spacing w:after="0" w:line="240" w:lineRule="auto"/>
              <w:rPr>
                <w:rFonts w:ascii="Times New Roman" w:hAnsi="Times New Roman"/>
                <w:sz w:val="20"/>
                <w:szCs w:val="20"/>
              </w:rPr>
            </w:pP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Пензенская область, г. Городище </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ООО «Городище-</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водоснаб»</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442310, г. Городи-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ще, ул. Советская, 48</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58-00010-З-00592-250914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крупногабаритный)9120040001004; отходы от жилищ (несортированные) 9110010001004; отходы от уборки территории 9120110001005; мусор строительный от разборки зданий 9120060101004</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566261511</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 Симанки Иссинского района Пензенской области </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ООО «Комму-</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нальные услуги»</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442710, р.п. Исса,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ул. Лебедева, 46</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58-00011-З-00592-250914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15% и более)  5490270101033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Металлическая тара из-под ЛКМ, загрязненная 3510000000000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гидрофильтров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(мусор от предприятий и организаций) 9900000000000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Фильтры, пропитанные нефтепродуктами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 3140230301034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металла 50% и более 3515036611004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минеральных масел (осадок очистных сооружений мойки автотранспорта) 5470000000000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(смет с территории) 9900000000000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(Березовский) 3130020201004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1470060113004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коры 1711010101004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кусковые отходы древесно-стружечных и/или древесно-волокнистых плит, содержащих связующие смолы в количестве от 0.2% до 2.5% включительно  1712020301014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 3140350201004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сварочный 3140480001 994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 5490120001 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 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 (мешки из-под цемента) 1879010001004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(Мусор складских помещений) 9900000000000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566451514</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Пензенская область, р.п. Мокшан </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ООО «Радикс»</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442370, р.п. Мокшан, ул. Планская, 42А</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58-00012-З-00592-250914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15% и более)  5490270101033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Металлическая тара из-под ЛКМ, загрязненная 3510000000000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(мусор от предприятий и организаций) 9900000000000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Фильтры, пропитанные нефтепродуктами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 3140230301034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минеральных масел (осадок очистных сооружений мойки автотранспорта) 5470000000000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(смет с территории) 9900000000000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коры 1711010101004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кусковые отходы древесно-стружечных и/или древесно-волокнистых плит, содержащих связующие смолы в количестве от 0.2% до 2.5% включительно  1712020301014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 (мешки из-под цемента) 1879010001004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(Мусор складских помещений) 9900000000000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566541513</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Пензенская область, р.п. Пачелма </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ООО «Исток»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442100, р.п. Пачелма, ул. 40 лет Октября, 13 а</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58-00013-З-00592-250914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15% и более) 5490270101033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Металлическая тара из-под ЛКМ, загрязненная 3510000000000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гидрофильтров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Фильтры, пропитанные нефтепродуктами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 3140230301034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металла 50% и более 3515036611004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минеральных масел (осадок очистных сооружений мойки автотранспорта) 5470000000000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(смет с территории) 9900000000000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коры 1711010101004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кусковые отходы древесно-стружечных и/или древесно-волокнистых плит, содержащих связующие смолы в количестве от 0.2% до 2.5% включительно  1712020301014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сварочный 3140480001 994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 5490120001 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 (мешки из-под цемента) 1879010001004</w:t>
            </w:r>
          </w:p>
          <w:p w:rsidR="00CC4A4F" w:rsidRPr="00DC5106" w:rsidRDefault="00CC4A4F" w:rsidP="00CD129C">
            <w:pPr>
              <w:spacing w:after="0" w:line="240" w:lineRule="auto"/>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566591516</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Пензенскаая область, р.п. Шемышейка </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ООО «Благо-устройство»</w:t>
            </w:r>
          </w:p>
          <w:p w:rsidR="00CC4A4F" w:rsidRPr="006D6661" w:rsidRDefault="00CC4A4F" w:rsidP="00CD129C">
            <w:pPr>
              <w:pStyle w:val="NoSpacing"/>
              <w:jc w:val="both"/>
              <w:rPr>
                <w:rFonts w:ascii="Times New Roman" w:hAnsi="Times New Roman"/>
                <w:sz w:val="20"/>
                <w:szCs w:val="20"/>
              </w:rPr>
            </w:pPr>
            <w:r w:rsidRPr="006D6661">
              <w:rPr>
                <w:rFonts w:ascii="Times New Roman" w:hAnsi="Times New Roman"/>
                <w:sz w:val="20"/>
                <w:szCs w:val="20"/>
              </w:rPr>
              <w:t xml:space="preserve"> 442940, р.п. Шемышейка, ул. Набережная, 1</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58-00014-З-00592-250914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15% и более)  5490270101033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Металлическая тара из-под ЛКМ, загрязненная 3510000000000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(мусор от предприятий и организаций) 9900000000000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Фильтры, пропитанные нефтепродуктами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 3140230301034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металла 50% и более 3515036611004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(смет с территории) 9900000000000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(Березовский) 3130020201004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1470060113004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 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 (мешки из-под цемента) 1879010001004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(Мусор складских помещений) 9900000000000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566231518</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Пензенская область, р.п. Земетчино </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ООО «Земетчино-автодорсервис»</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442000, р.п. Земетчино, ул. Смирнова, 103</w:t>
            </w:r>
          </w:p>
        </w:tc>
      </w:tr>
      <w:tr w:rsidR="00CC4A4F" w:rsidRPr="00DC5106" w:rsidTr="007A7BC9">
        <w:trPr>
          <w:trHeight w:val="982"/>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58-00015-Х-00592-250914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гальванический 5110000000000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566134300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Пензенская область, Бессоновский района, с. Чемодановка </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«Пензмаш» 440052, г. Пенза, ул. Баумана, 30</w:t>
            </w:r>
          </w:p>
        </w:tc>
      </w:tr>
      <w:tr w:rsidR="00CC4A4F" w:rsidRPr="00DC5106" w:rsidTr="007A7BC9">
        <w:trPr>
          <w:trHeight w:val="956"/>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58-00016-Х-00592-250914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гальванический 5110000000000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566134300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Пензенская область, Бессоновский района, с. Чемодановка </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«Радиозавод» 440039, г. Пенза, ул. Байдукова, 1</w:t>
            </w:r>
          </w:p>
        </w:tc>
      </w:tr>
      <w:tr w:rsidR="00CC4A4F" w:rsidRPr="00DC5106" w:rsidTr="007A7BC9">
        <w:trPr>
          <w:trHeight w:val="930"/>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58-00017-Х-00592-250914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гальванический 5110000000000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566134300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Пензенская область, Бессоновский района, с. Чемодановка </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ЗАО «Пензенский завод точных приборов» 440031, г. Пенза, ул. Окружная, 3</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58-00018-Х-00592-250914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гальванический 5110000000000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566134300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Пензенская область, Бессоновский района, с. Чемодановка </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ОАО «Пензадизель-маш»</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440034, г. Пенза, ул. Калинина, 118</w:t>
            </w:r>
          </w:p>
        </w:tc>
      </w:tr>
      <w:tr w:rsidR="00CC4A4F" w:rsidRPr="00DC5106" w:rsidTr="007A7BC9">
        <w:trPr>
          <w:trHeight w:val="845"/>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58-00019-Х-00592-250914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Карта шламоотвала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567010004</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Пенза</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Филиал ОАО «ТГК №6»</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440022, г. Пенза, ул. Ново-Черкасская, 1</w:t>
            </w:r>
          </w:p>
        </w:tc>
      </w:tr>
      <w:tr w:rsidR="00CC4A4F" w:rsidRPr="00DC5106" w:rsidTr="007A7BC9">
        <w:trPr>
          <w:trHeight w:val="632"/>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58-00020-Х-00592-250914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Карта шламоотвала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567010004</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Пенза</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Филиал ОАО «ТГК №6»</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440022, г. Пенза, ул. Ново-Черкасская, 1</w:t>
            </w:r>
          </w:p>
        </w:tc>
      </w:tr>
      <w:tr w:rsidR="00CC4A4F" w:rsidRPr="00DC5106" w:rsidTr="007A7BC9">
        <w:trPr>
          <w:trHeight w:val="40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58-00021-Х-00592-250914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Карта шламоотвала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9410000000000; отходы (осадки) при механической и биологической очистке сточных вод 9430000000000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567010004</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Пенза</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Филиал ОАО «ТГК №6»</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440022, г. Пенза, ул. Ново-Черкасская, 1</w:t>
            </w:r>
          </w:p>
        </w:tc>
      </w:tr>
      <w:tr w:rsidR="00CC4A4F" w:rsidRPr="00DC5106" w:rsidTr="007A7BC9">
        <w:trPr>
          <w:trHeight w:val="756"/>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58-00022-Х-00592-250914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Карта шламоотвала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9410000000000; отходы (осадки) при механической и биологической очистке сточных вод 9430000000000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567010004</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Пенза</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Филиал ОАО «ТГК №6»</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440022, г. Пенза, ул. Ново-Черкасская, 1</w:t>
            </w:r>
          </w:p>
        </w:tc>
      </w:tr>
      <w:tr w:rsidR="00CC4A4F" w:rsidRPr="00DC5106" w:rsidTr="007A7BC9">
        <w:trPr>
          <w:trHeight w:val="671"/>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58-00023-Х-00592-250914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Карта шламоотвала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известняка и доломита 3140130001000; отходы (осадки) при подготовке воды 9410000000000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567010004</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Пенза</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Филиал ОАО «ТГК №6»</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440022, г. Пенза, ул. Ново-Черкасская, 1</w:t>
            </w:r>
          </w:p>
        </w:tc>
      </w:tr>
      <w:tr w:rsidR="00CC4A4F" w:rsidRPr="00DC5106" w:rsidTr="007A7BC9">
        <w:trPr>
          <w:trHeight w:val="302"/>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58-00024-Х-00592-250914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Карта шламоотвала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известняка и доломита 3140130001000; отходы (осадки) при подготовке воды 9410000000000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567010004</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Пенза</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Филиал ОАО «ТГК №6»</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440022, г. Пенза, ул. Ново-Черкасская, 1</w:t>
            </w:r>
          </w:p>
        </w:tc>
      </w:tr>
      <w:tr w:rsidR="00CC4A4F" w:rsidRPr="00DC5106" w:rsidTr="007A7BC9">
        <w:trPr>
          <w:trHeight w:val="371"/>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58-00025-Х-00592-250914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Карта шламоотвала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известняка и доломита 3140130001000; отходы (осадки) при подготовке воды 9410000000000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567010004</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Пенза</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Филиал ОАО «ТГК №6»</w:t>
            </w:r>
          </w:p>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 xml:space="preserve">440022, г. Пенза, ул. Ново-Черкасская, 1 </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58-00026-З-00592-250914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Бункер пестицидов</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пришедшие в негодность пестициды и агрохимикаты</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566514256</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Пензенская область, Нижнеломовский р-н, с. Старая Нявка </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Администрация Н-Ломовского района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442150, г. Нижний Ломов, ул. Р-Люксембург, 4</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58-00027-Х-00592-250914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Хранилище промышленных отходов № 1054</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обезвреживании прочих видов отходов (отходы от обжига корпусов, пробок и свинцовых прокладок) 74790000000;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обезвреживании прочих видов отходов (зола от сжигания твердых отходов) 74790000000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6D6661" w:rsidRDefault="00CC4A4F" w:rsidP="00CD129C">
            <w:pPr>
              <w:pStyle w:val="NoSpacing"/>
              <w:jc w:val="both"/>
              <w:rPr>
                <w:rFonts w:ascii="Times New Roman" w:hAnsi="Times New Roman"/>
                <w:sz w:val="20"/>
                <w:szCs w:val="20"/>
              </w:rPr>
            </w:pPr>
            <w:r w:rsidRPr="006D6661">
              <w:rPr>
                <w:rFonts w:ascii="Times New Roman" w:hAnsi="Times New Roman"/>
                <w:sz w:val="20"/>
                <w:szCs w:val="20"/>
              </w:rPr>
              <w:t>566551532</w:t>
            </w:r>
          </w:p>
        </w:tc>
        <w:tc>
          <w:tcPr>
            <w:tcW w:w="486" w:type="pct"/>
          </w:tcPr>
          <w:p w:rsidR="00CC4A4F" w:rsidRPr="006D6661" w:rsidRDefault="00CC4A4F" w:rsidP="00CD129C">
            <w:pPr>
              <w:pStyle w:val="NoSpacing"/>
              <w:jc w:val="both"/>
              <w:rPr>
                <w:rFonts w:ascii="Times New Roman" w:hAnsi="Times New Roman"/>
                <w:sz w:val="20"/>
                <w:szCs w:val="20"/>
              </w:rPr>
            </w:pPr>
            <w:r w:rsidRPr="006D6661">
              <w:rPr>
                <w:rFonts w:ascii="Times New Roman" w:hAnsi="Times New Roman"/>
                <w:sz w:val="20"/>
                <w:szCs w:val="20"/>
              </w:rPr>
              <w:t>Село Леонидовка</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Филиал федерального бюджетного учреждения «Федеральное управление по безопасному хранению и уничтожению химического оружия при Министерстве промышленности и торговли Российской Федерации (войсковая часть 70855)» - 1206 объект по хранению и уничтожению химического оружия (войсковая часть 21222)</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58-00028-Х-00592-250914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технической территории</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обезвреживании прочих видов отходов (отходы от обжига корпусов, пробок и свинцовых прокладок) 74790000000;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обезвреживании прочих видов отходов (зола от сжигания твердых отходов) 74790000000; отходы при обезвреживании прочих видов отходов (отходы термического обезвреживания реакционных масс и сточных вод от уничтожения фосфорорганических отравляющих веществ) 74790000000;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Сорбенты на основе оксидов металлов отработанные (сорбент на основе оксида алюминия после термического обезвреживания) 44260100000;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обезвреживании прочих видов отходов (отходы от обезвреживания реакционной массы (водно-солевого слоя) 74790000000;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незагрязненные черные металлы (в том числе чугунную и/или стальную пыль), несортированные 46101003204;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обезвреживании прочих видов отходов (плав солей) 74790000000;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огнеупорных материалов от ремонта печей и печного оборудования (кирпич футеровочный от печей термического обезвреживания) 91219000000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6D6661" w:rsidRDefault="00CC4A4F" w:rsidP="00CD129C">
            <w:pPr>
              <w:pStyle w:val="NoSpacing"/>
              <w:jc w:val="both"/>
              <w:rPr>
                <w:rFonts w:ascii="Times New Roman" w:hAnsi="Times New Roman"/>
                <w:sz w:val="20"/>
                <w:szCs w:val="20"/>
              </w:rPr>
            </w:pPr>
            <w:r w:rsidRPr="006D6661">
              <w:rPr>
                <w:rFonts w:ascii="Times New Roman" w:hAnsi="Times New Roman"/>
                <w:sz w:val="20"/>
                <w:szCs w:val="20"/>
              </w:rPr>
              <w:t>566551532</w:t>
            </w:r>
          </w:p>
        </w:tc>
        <w:tc>
          <w:tcPr>
            <w:tcW w:w="486" w:type="pct"/>
          </w:tcPr>
          <w:p w:rsidR="00CC4A4F" w:rsidRPr="006D6661" w:rsidRDefault="00CC4A4F" w:rsidP="00CD129C">
            <w:pPr>
              <w:pStyle w:val="NoSpacing"/>
              <w:jc w:val="both"/>
              <w:rPr>
                <w:rFonts w:ascii="Times New Roman" w:hAnsi="Times New Roman"/>
                <w:sz w:val="20"/>
                <w:szCs w:val="20"/>
              </w:rPr>
            </w:pPr>
            <w:r w:rsidRPr="006D6661">
              <w:rPr>
                <w:rFonts w:ascii="Times New Roman" w:hAnsi="Times New Roman"/>
                <w:sz w:val="20"/>
                <w:szCs w:val="20"/>
              </w:rPr>
              <w:t>Село Леонидовка</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Филиал федерального бюджетного учреждения «Федеральное управление по безопасному хранению и уничтожению химического оружия при Министерстве промышленности и торговли Российской Федерации (войсковая часть 70855)» - 1206 объект по хранению и уничтожению химического оружия (войсковая часть 21222)</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58-00029-Х-00592-250914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Открытая площадка твердых отходов 901/1</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цветных металлов загрязненные (лом и отходы свинца продегазированные) 46820000000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6D6661" w:rsidRDefault="00CC4A4F" w:rsidP="00CD129C">
            <w:pPr>
              <w:pStyle w:val="NoSpacing"/>
              <w:jc w:val="both"/>
              <w:rPr>
                <w:rFonts w:ascii="Times New Roman" w:hAnsi="Times New Roman"/>
                <w:sz w:val="20"/>
                <w:szCs w:val="20"/>
              </w:rPr>
            </w:pPr>
            <w:r w:rsidRPr="006D6661">
              <w:rPr>
                <w:rFonts w:ascii="Times New Roman" w:hAnsi="Times New Roman"/>
                <w:sz w:val="20"/>
                <w:szCs w:val="20"/>
              </w:rPr>
              <w:t>566551532</w:t>
            </w:r>
          </w:p>
        </w:tc>
        <w:tc>
          <w:tcPr>
            <w:tcW w:w="486" w:type="pct"/>
          </w:tcPr>
          <w:p w:rsidR="00CC4A4F" w:rsidRPr="006D6661" w:rsidRDefault="00CC4A4F" w:rsidP="00CD129C">
            <w:pPr>
              <w:pStyle w:val="NoSpacing"/>
              <w:jc w:val="both"/>
              <w:rPr>
                <w:rFonts w:ascii="Times New Roman" w:hAnsi="Times New Roman"/>
                <w:sz w:val="20"/>
                <w:szCs w:val="20"/>
              </w:rPr>
            </w:pPr>
            <w:r w:rsidRPr="006D6661">
              <w:rPr>
                <w:rFonts w:ascii="Times New Roman" w:hAnsi="Times New Roman"/>
                <w:sz w:val="20"/>
                <w:szCs w:val="20"/>
              </w:rPr>
              <w:t>Село Леонидовка</w:t>
            </w:r>
          </w:p>
        </w:tc>
        <w:tc>
          <w:tcPr>
            <w:tcW w:w="742" w:type="pct"/>
          </w:tcPr>
          <w:p w:rsidR="00CC4A4F" w:rsidRPr="006D6661" w:rsidRDefault="00CC4A4F" w:rsidP="00CD129C">
            <w:pPr>
              <w:pStyle w:val="NoSpacing"/>
              <w:rPr>
                <w:rFonts w:ascii="Times New Roman" w:hAnsi="Times New Roman"/>
                <w:sz w:val="20"/>
                <w:szCs w:val="20"/>
              </w:rPr>
            </w:pPr>
            <w:r w:rsidRPr="006D6661">
              <w:rPr>
                <w:rFonts w:ascii="Times New Roman" w:hAnsi="Times New Roman"/>
                <w:sz w:val="20"/>
                <w:szCs w:val="20"/>
              </w:rPr>
              <w:t>Филиал федерального бюджетного учреждения «Федеральное управление по безопасному хранению и уничтожению химического оружия при Министерстве промышленности и торговли Российской Федерации (войсковая часть 70855)» - 1206 объект по хранению и уничтожению химического оружия (войсковая часть 21222)</w:t>
            </w:r>
          </w:p>
        </w:tc>
      </w:tr>
      <w:tr w:rsidR="00CC4A4F" w:rsidRPr="00DC5106" w:rsidTr="007A7BC9">
        <w:trPr>
          <w:trHeight w:val="70"/>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Пермский край</w:t>
            </w:r>
          </w:p>
        </w:tc>
      </w:tr>
      <w:tr w:rsidR="00CC4A4F" w:rsidRPr="00DC5106" w:rsidTr="007A7BC9">
        <w:trPr>
          <w:trHeight w:val="420"/>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59-00044-З-00592-250914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Свалка ТБО г. Гремячинск</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и картона1879000000000,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CD129C">
            <w:pPr>
              <w:spacing w:after="0" w:line="240" w:lineRule="auto"/>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57615000000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 Энтузиастов</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"ЭкоТранс", 618270, Пермский край, г. Гремячинск, ул. Ленина, 140</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59-00045-З-00592-250914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Открытый полигон захоронения производственных отходов (свалка)</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(фильтры масляные автомобильные) 9200000000000, Прочие отходы нефтепродуктов, продуктов переработки нефти, угля, газа, горючих сланцев и торфа (осадки от пропарки газовых вагонов-цистерн) 5490000000000, Отходы (осадки) при механической и биологической очистке сточных вод (смолосодержащий осадок механической очистки промышленных стоков) 9430000000000, Мусор от бытовых помещений организаций несортированный (исключая крупногабаритный) 9120040001004, Отходы шлаковаты 3140160101004, Отходы асбеста в кусковой форме (отработанные накладки к тормозным колодкам) 3140370201014, Обувь кожанная рабочая, потерявшая потребительские свойства 1470060113004, Другие химические отходы (Остатки огнетушащего порошка от зарядки огнетушителей) 5900000000000, Обтирочный материал, загрязненный маслами (содержание масел менее 15%) 5490270101034, Сальниковая набивка асбестографитовая, промасленная (содержание масла менее 15%) 5490100301034, Песок, загрязненный маслами (содержание масел менее 15%) 3140230101034, Коксовые массы отработанные, загрязненные минеральными маслами (содержание масла менее 15%) 3148030201034, Лом и отходы черных металлов с примесями или загрязненные опасными веществами (тара железная, загрязненная засохшими лакокрасочными материалами) 3515000001000, Прочие коммунальные отходы (смет с территории) 9900000000000, Деревянная упаковка (невозвратная тара) из натуральной чистой древесины 1711050213005, Отходы сучьев, ветвей от лесоразработок 1730010101005, Отходы упаковочной бумаги незагрязненные 1871020101005, Стеклянный бой незагрязненный (исключая бой стекла электронно-лучевых трубок и люминесцентных ламп) 3140080201995, Абразивные круги отработанные, лом отработанных абразивных кругов 3140430201995, Бой кирпичной кладки при ремонте зданий и сооружений 3140140301995, Отходы активированного угля, незагрязненного опасными веществами (отходы угля из фильтрующих противогазов) 3140170001995, Отходы полиэтилена в виде пленки 5710290201995, Электрические лампы накаливания отработанные и брак 9231010001995, Отходы изолированных проводов и кабелей 9236000013005, Отходы полиэтилена в виде лома, литников (защитные каски по ГОСТ 12.4.087-84) 5710290101995, Отходы тканей, старая одежда 5810110701995, Отходы твердого полистирола, полистирольной пены или пленки (отработанный катализатор «Пьюрлолайт СТ-175») 5710080001005, Пищевые отходы кухонь и организаций общественного питания  несортированные 9120100100005, Обрезь натуральной чистой древесины 1711050101005, Обрезки древесины 5750010201005, Резиновые изделия незагрязненные, потерявшие потребительские свойства (паровые шланги) 5750010113005, Отходы полипропилена в виде пленки 5710300201995, Мусор строительные (от разборки зданий) 9120060001000</w:t>
            </w:r>
          </w:p>
          <w:p w:rsidR="00CC4A4F" w:rsidRPr="00DC5106" w:rsidRDefault="00CC4A4F" w:rsidP="00CD129C">
            <w:pPr>
              <w:spacing w:after="0" w:line="240" w:lineRule="auto"/>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57435000000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 Ольховка, Чайковский район</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"Уралоргсинтез", 617761, Пермский край, Чайковский муниципальный район, Ольховское сельское поселение</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59-00046-Х-00592-250914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Шламонакопитель канализационных очистных сооружений</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(избыточный активный ил БОС) 9430000000000</w:t>
            </w:r>
          </w:p>
          <w:p w:rsidR="00CC4A4F" w:rsidRPr="00DC5106" w:rsidRDefault="00CC4A4F" w:rsidP="00CD129C">
            <w:pPr>
              <w:spacing w:after="0" w:line="240" w:lineRule="auto"/>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57435000000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д. Чернушка Чайковского района</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"Уралоргсинтез", 617761, Пермский край, Чайковский муниципальный район, Ольховское сельское поселение</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59-00047-Х-00592-250914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Объект размещения древесных отходов</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коры 1711010101004, Опилки натуральной чистой древесины 1711060101005, Древесные отходы из натуральной чистой древесины 1711200001005, Стружка натуральной чистой древесины 1711060201005, Пыль древесная от шлифовки стружка натуральной чистой древесины 1711010011004, Отходы (осадки) при механической и биологической очистке сточных вод (скоп) 9430000000000</w:t>
            </w:r>
          </w:p>
          <w:p w:rsidR="00CC4A4F" w:rsidRPr="00DC5106" w:rsidRDefault="00CC4A4F" w:rsidP="00CD129C">
            <w:pPr>
              <w:spacing w:after="0" w:line="240" w:lineRule="auto"/>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57430000000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Соликамск</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"Соликамскбумпром", 618548, Пермский край, г. Соликамск, ул. Коммунистическая, 21</w:t>
            </w:r>
          </w:p>
        </w:tc>
      </w:tr>
      <w:tr w:rsidR="00CC4A4F" w:rsidRPr="00DC5106" w:rsidTr="007A7BC9">
        <w:trPr>
          <w:trHeight w:val="697"/>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59-00048-Х-00592-250914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Шламохранилище БКПРУ-3</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(глинисто-солевые шламы)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3450000000000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57408000000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Сибирь, Усольский район</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"Уралкалий", 618426, Пермский край, г. Березники, ул. Пятилетки, 63</w:t>
            </w:r>
          </w:p>
        </w:tc>
      </w:tr>
      <w:tr w:rsidR="00CC4A4F" w:rsidRPr="00DC5106" w:rsidTr="007A7BC9">
        <w:trPr>
          <w:trHeight w:val="786"/>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59-00049-Х-00592-250914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Солеотвал БКПРУ-4</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(галитовые отходы)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3450000000000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57408000000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Заполье</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"Уралкалий", 618426, Пермский край, г. Березники, ул. Пятилетки, 63</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59-00050-З-00592-250914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вошедших в другие пункты (фильтры масляные отработанные) 9200000000003, Отходы из жилищ несортированные (исключая крупногабаритные)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9110010001004, Отходы потребления на производстве, подобные коммунальным (смет уличный) 120000000004, Мусор от бытовых помещений организаций несортированный (исключая крупногабаритный) 9120060101004, Отходы (осадки) из выгребных ям 9510000000004, Мусор строительный от разборки зданий 9120060101004,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территорий и помещений объектов оптово-розничной торговли промышленными товарами 9120120001005, Отходы (мусор) от уборки территории и помещений учебно-вспомогательных учреждений 9120120001005, Отходы (мусор) от уборки территории и помещений культурно-спортивных учреждений 9120140001005, Отходы полиэтилена в виде пленки 5710290201995, Отходы бумаги и картона от канцелярской деятельности и делопроизводства 1871030001005, Отходы упаковочной бумаги незагрязненные 1871020101005, Деревянная упаковка (невозвратная тара) из натуральной древесины 1711050213005, Пластмассовая незагрязненная тара, потерявшая потребительские свойства 5710180013005, Стеклянный бой незагрязненный (исключая бой стекла электронно-лучевых трубок и люминесцентных ламп) 3140080201995, Пищевые отходы кухонь и организаций общественного питания несортированные 9120100100005, Остатки и огарки стальныхсварочных электродов 3512160101995, Тормозные колодки отработанные 3515050001995, Лом черных металлов 3513010001995</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57121000000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пос. Юрино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"ЭКО-ГОРОД", 619000, Пермский край, г. Кудымкар, ул. 50 лет Октября, 22а</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59-00051-Х-00592-250914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Песковые площадки очистных сооружений</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(песок, уловленный при механической очистке хозбытовых стоков) 9430000000000</w:t>
            </w:r>
          </w:p>
          <w:p w:rsidR="00CC4A4F" w:rsidRPr="00DC5106" w:rsidRDefault="00CC4A4F" w:rsidP="00CD129C">
            <w:pPr>
              <w:spacing w:after="0" w:line="240" w:lineRule="auto"/>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57435000000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 Ольховка, Чайковский район</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"Уралоргсинтез", 617761, Пермский край, Чайковский муниципальный район, Ольховское сельское поселение</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59-00052-Х-00592-250914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Площадка для складирования осадка очистных сооружений г. Березники</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(осадки городских сточных вод) 943 000 00 00 00 0, Отходы (осадки) при механической и биологической очистке сточных вод (песок с песколовок) 943 000 00 00 00 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57408000000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Березники</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"Новогор-Прикамье", г. Пермь, ул. Архитектора Свиязева, 35</w:t>
            </w:r>
          </w:p>
          <w:p w:rsidR="00CC4A4F" w:rsidRPr="00DC5106" w:rsidRDefault="00CC4A4F" w:rsidP="00CD129C">
            <w:pPr>
              <w:spacing w:after="0" w:line="240" w:lineRule="auto"/>
              <w:rPr>
                <w:rFonts w:ascii="Times New Roman" w:hAnsi="Times New Roman"/>
                <w:sz w:val="20"/>
                <w:szCs w:val="20"/>
              </w:rPr>
            </w:pPr>
          </w:p>
        </w:tc>
      </w:tr>
      <w:tr w:rsidR="00CC4A4F" w:rsidRPr="00DC5106" w:rsidTr="007A7BC9">
        <w:trPr>
          <w:trHeight w:val="830"/>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59-00053-Х-00592-250914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Песковая площадка г. Березники</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(песок с песколовок) 943 000 00 00 00 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57408000000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 Южный</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"Новогор-Прикамье", г. Пермь, ул. Архитектора Свиязева, 35</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59-00054-Х-00592-250914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Пескоотвал п. Хмели</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(песок с песколовок) 943 000 00 00 00 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5740100000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Большое Савино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"Новогор-Прикамье", г. Пермь, ул. Архитектора Свиязева, 35</w:t>
            </w:r>
          </w:p>
        </w:tc>
      </w:tr>
      <w:tr w:rsidR="00CC4A4F" w:rsidRPr="00DC5106" w:rsidTr="007A7BC9">
        <w:trPr>
          <w:trHeight w:val="664"/>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59-00056-Х-00592-250914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Илонакопитель № 10 п. Хмели</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(осадки городских сточных вод) 943 000 00 00 00 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5740100000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пос. Нижние Муллы</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"Новогор-Прикамье", г. Пермь, ул. Архитектора Свиязева, 35</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59-00063-Х-00592-250914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Шламоотвал для осадков от реагентной очистки сточных вод (шлама кислотных промывок)</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кислотных промывок) 9450000000000</w:t>
            </w:r>
          </w:p>
          <w:p w:rsidR="00CC4A4F" w:rsidRPr="00DC5106" w:rsidRDefault="00CC4A4F" w:rsidP="00CD129C">
            <w:pPr>
              <w:spacing w:after="0" w:line="240" w:lineRule="auto"/>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57401000000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пос. Крым</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Филиал ОАО "Территориально генерирующая компания № 9" "Пермский" (Пермская ТЭЦ-14), 614990, г. Пермь, Комсомольский пр-т, д. 48</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59-00064-Х-00592-250914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Золошлакоотвал Закамской ТЭЦ-5</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Золошлаки от сжигания углей 3130020101995, Отходы (осадки) при подготовке воды (шлам ХВО) 9410000000000 </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57420000000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Краснокамск</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Филиал ОАО "Территориально генерирующая компания № 9" "Пермский" (Закамская ТЭЦ-5), 614990, г. Пермь, Комсомольский пр-т, д. 48</w:t>
            </w:r>
          </w:p>
        </w:tc>
      </w:tr>
      <w:tr w:rsidR="00CC4A4F" w:rsidRPr="00DC5106" w:rsidTr="00683207">
        <w:trPr>
          <w:trHeight w:val="56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59-00065-Х-00592-250914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Фильтруемые шламоотвалы осадков при подготовке воды (шлама водоподготовки)</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Ионообменные смолы для водоподготовки, потерявшие потребительские свойства 5710240101005, Отходы (осадки) при подготовке воды (шлам водоподготовки) 9410000000000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57401000000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пос. Крым</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Филиал ОАО "Территориально генерирующая компания № 9" "Пермский" (Пермская ТЭЦ-14), 614990, г. Пермь, Комсомольский пр-т, д. 48</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59-00066-Х-00592-250914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Площадка для хранения промышленных отходов</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Древесные отходы из натуральной чистой древесины несортированные 1711200001005, Шлам при изготовлении и бработке древесностружечных и/или древесно волокнистых плит, содержащих связующие смолы в количестве от 0,2% до 2,5% включительно 1712020604014, Кора с примесью земли 1711010201004</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57701000000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Пермь</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"Пермский домостроительный комбинат", 614026, г. Пермь, ул. Дачная, 10</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59-00067-Х-00592-250914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Площадка хранения отходов (осадков)  очистных сооружений канализации с самотечной дренажной системой</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хранения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(ил очистных сооружений канализации) 9430000000000, Отходы (осадки) при обработке сточных вод, не вошедшие в другие позиции (песок с песколовок) 9480000000000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57616000000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Добрянка</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"Уралводоканал", 618740, Пермский край, г. Добрянка, Проезд центральный, корпус 4/3</w:t>
            </w:r>
          </w:p>
        </w:tc>
      </w:tr>
      <w:tr w:rsidR="00CC4A4F" w:rsidRPr="00DC5106" w:rsidTr="007A7BC9">
        <w:trPr>
          <w:trHeight w:val="420"/>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59-00068-Х-00592-250914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Золошлакоотвал "Яйвинская ГРЭС"</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3130020101995</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57405558000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 Яйва</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Филиал "Яйвинская ГРЭС" ОАО "Э.ОН Россия", Тюменская область, Ханты-Мансийский автономный округ-Югра, г. Сургут, ул. Энергостроителей, 23, сооруж. 34</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59-00069-Х-00592-250914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Склад хранения отходов</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Ртутные лампы, люминесцентные ртутьсодержащие  трубки отработанные и брак 3533010013011,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с примесями или загрязненные опасными веществами (баллоны с остатками хлора, аммиака, аргона и др. газами) 3515000001000, Отходы, содержащие ртуть 3531070002011, Изделия, устройства, приборы, потерявшие потребительские свойства, содержащие ртуть 3533000013001,</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Ртутные лампы, люминесцентные ртутьсодержащие трубки отработанные и брак 3533010013011, Ртутные термометры отработанные и брак3533030013011, Ртутные вентили (игнитроны и иное) отработанные и брак3533020013011,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оксида хрома шестивалентного 5130060000011, Отходы оксидов ванадия 5130110000011, Отходы солей мышьяка в твердом виде 5150390101011, Отходы солей (отходы цианидов) 5150000000000, Масла трансформаторные отработанные, содержащие полихлорированные дифенилы и терфенилы 5410020802071, Прочие масла, содержащие  полихлорированные  дифенилы и терфенилы,  отработанные 5410021002071, Остатки крезола, потерявшего потребительские свойства 5530580102011, Шлам, содержащий тетраэтилсвинец (антидетонационные присадки) 5920050004011, Отходы полихлорированных дифенилов и терфинилов, полибромированных дифенилов, а также отходы веществ и изделий, их содержащих (исключая отходы синтетических и минеральных масел) 5990010000011, Конденсаторы с трихлордифенилом отработанные 5990010113011, Конденсаторы с пентохлордифенилом отработанные 5990010213011, Трансформаторы с пентохлордифенилом отработанные 5990010313011, Отходы солей свинца в твердом виде 5150210101012, Отходы хлорида меди в твердом виде 5150300101012, Растворы аммиачные для травления меди отработанные 5150430002012, Щелочи аккумуляторные отработанные 5240010000012, Масла трансформаторные  и теплонесущие отработанные, содержащие галогены 5410020902072, Кислота аккумуляторная серная отработанная 5210010102012, Шлам сернокислого электролита 5210010304012, Отходы гидроксида натрия с рН&gt;11,5 5240020102012,Отходы гидроксида калия с рН&gt;11,5 5240020202012, Отходы кислых смол, кислого дегтя 5480020000002, Другие химические отходы</w:t>
            </w:r>
            <w:r w:rsidRPr="00DC5106">
              <w:rPr>
                <w:rFonts w:ascii="Times New Roman" w:hAnsi="Times New Roman"/>
                <w:sz w:val="20"/>
                <w:szCs w:val="20"/>
              </w:rPr>
              <w:br/>
              <w:t>(изопропиловый спирт отработанный) 5900000000000, Аккумуляторы свинцовые отработанные неповрежденные, с не слитым электролитом 9211010113012, Остатки пиридина, потерявшего потребительские свойства 5530200102072, Шпалы железнодорожные деревянные, пропитанные антисептическими средствами, отработанные и брак 1712060013013,Опилки древесные, загрязненные минеральными маслами (содержание масел –15% и более) 1713020104033, Стружка древесная, загрязненная минеральными маслами (содержание масел – 15% и более) 1713020204033, Опилки древесные, загрязненные бензином (содержание бензина – 15% и более) 1713030104033, Стружка древесная, загрязненная бензином (содержание бензина – 15% и более) 1713030204033, Пыль электрофильтров алюминиевого производства 3120310011013, Песок, загрязненный мазутом (содержание мазута – 15% и более) 3140230204033, Песок, загрязненный маслами (содержание масел – 15% и более) 3140230304033, Песок, загрязненный бензином (содержание  бензина – 15% и более) 3140230404033, Шлам минеральный от газоочистки производства алюминия 3160600304013, Отходы гидроксида натрия с рН=10,1-11,5 5240020102013, Отходы гидроксида калия с рН=10,1-11,5 5240020202013, Синтетические и минеральные масла отработанные (масла отработанные моторные, автомобильные, дизельные, авиационные, индустриальные, трансмиссионные, компрессорные, турбинные, гидравлические, силиконовые, трансформаторные, не содержащие галогены, полихлорированные дифенилы и терфенилы) 5410020002000, Смазочно-охлаждающие масла для механической обработки отработанные 541003150203, Всплывающая пленка из нефтеуловителей (бензоуловителей) 5460020006033, Шлам нефтеотделительных установок 5460030004033, Шлам от очистки танков нефтеналивных судов 5460040004033, Шлам шлифовальный маслосодержащий 5460100004033, Шлам очистки трубопроводов и емкостей (бочек, контейнеров, цистерн, гудронатов) от нефти 5460150104033, Обтирочный материал, загрязненный маслами (содержание масел –15% и более) 5490270101033,Окалина замасленная (содержание масла 15% и более) 5490300104033, Пенька промасленная (содержание масла 15% и более) 5490300201033, Сальниковая набивка асбесто-графитовая, промасленная (содержание масла 15% и более) 5490300301033, Остатки ацетона, потерявшего потребительские свойства 5530010102073, Остатки этилацетата, потерявшего потребительские свойства 5530020102073, Остатки этиленгликоля, потерявшего потребительские свойства 5530040102073, Остатки бензола, потерявшего потребительские свойства 5530060102073, Остатки диэтилового эфира, потерявшего потребительские свойства 5530100102073, Остатки сероуглерода, потерявшего потребительские свойства 5530210102153, Остатки толуола, потерявшего потребительские свойства 5530250102073, Остатки ксилола, потерявшего потребительские свойства5530270102073, Шламы, содержащие растворители 5540000000000, Другие химические отходы</w:t>
            </w:r>
            <w:r w:rsidRPr="00DC5106">
              <w:rPr>
                <w:rFonts w:ascii="Times New Roman" w:hAnsi="Times New Roman"/>
                <w:sz w:val="20"/>
                <w:szCs w:val="20"/>
              </w:rPr>
              <w:br/>
              <w:t xml:space="preserve">(остатки одоранта, потерявшего потребительские свойства) 5900000000000, Аккумуляторы никель-железные  отработанные со слитым электролитом 9211000013000, Отходы неорганических кислот 5210000000000, Резиновые шламы и эмульсии 5770000000000, Отходы негалогенированных органических растворителей и их смесей 5530000000000,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металлоорганические соединения, не вошедшие в другие пункты 5920000000000, Жидкие отходы термической обработки отходов и от топочных установок 9540000000000,  Масла растительные отработанные 1260020002004, Отходы обработки натуральной чистой древесины, незагрязненные опасными веществами1712050001004, Отходы древесины с масляной пропиткой 1712080001014, Древесные отходы с пропиткой и покрытиями несортированные1712200001014, Опилки древесные, загрязненные минеральными маслами (содержание масел – менее 15%)1713020101034, Стружка древесная, загрязненная минеральными маслами (содержание масел – менее 15%)1713020201034, Опилки древесные, загрязненные бензином (содержание бензина – менее 15%) 1713030101034, Стружка древесная, загрязненная бензином (содержание бензина – менее 15%)1713030201034, Отходы целлюлозы, бумаги и картона 1800000000000, Отходы бумаги и картона с пропиткой и покрытиями 1872000000000, Отходы рубероида, толи и бумаги, пропитанной битумом1872040001000, Горновой песок литейного производства 3140010008004, Абразивная пыль и порошок от шлифования черных металлов (с содержанием металла менее 50%)3140030011004, Отходы керамики 3140070001000, Отходы кирпича (включая шамотный) 3140140001000, Песок, загрязненный мазутом (содержание мазута менее 15%) 3140230201034, Песок, загрязненный маслами (содержание масел менее 15%) 3140230301034, Песок, загрязненный бензином (содержание бензина менее 15%) 3140230401034, Отходы бетона, железобетона 3140230401034, Отходы асфальтобетона и/или асфальтобетонной смеси в кусковой форме 3140350201004, Отходы асбеста в кусковой форме 3140370201014, Шлам асбестовый, незагрязненный опасными веществами 3160440104004, Окалина 3515040001000, Отходы поташа в твердом виде 5150080101004, Отходы гидроксида натрия с рН=9,0-10,0 5240020102014, Отходы гидроксида  калия  с рН=9,0-10,0 5240020202014, Отходы битума, асфальта в твердой форме 5490120001004, Обтирочный материал, загрязненный маслами (содержание масел –15% и менее) 5490270101034, Окалина замасленная (содержание масла менее 15%) 5490300104034, Пенька промасленная (содержание масла менее 15%) 5490300201034, Сальниковая набивка асбесто-графитовая, промасленная (содержание масла менее 15%) 5490300301034, Шины пневматические отработанные 5750020013004, Камеры пневматические отработанные 5750020113004, Покрышки отработанные 5750020213004, Покрышки с тканевым кордом отработанные 5750020313004, Покрышки с металлическим кордом отработанные 5750020413004, Лом и отходы черных металлов с примесями или загрязненные опасными веществами 3515000001000, Металлические шламы 3570000000000, Отходы оксидов и гидроксидов5130000000000, Отходы солей 5150000000000, Отходы солей (отработанные электролиты и технологические растворы гальванических производств) 5150000000000, Отходы органических кислот 5220000000000, Отходы щелочей 5240000000000, Отходы щелочей и их смесей 5240020002010, Отходы концентратов 5270000000000, Отходы средств защиты растений, средств дезинфекции 5300000000000, Отходы средств обработки и защиты растений от вредителей 5310000000000, Отходы жиров (смазок) и парафинов из минеральных масел 5420000000000, Отходы эмульсий и смесей нефтепродуктов 5440000000000, Отходы органических растворителей, красок, лаков, клея, мастик и смол 5500000000000, Отходы органических галогенсодержащих растворителей, их смесей и других галогенированных жидкостей 5520000000000, Отходы фармацевтической продукции, ее производства и приготовления 5610000000000, Лабораторные отходы и остатки химикалиев 5930000000000, Электрическое оборудование, приборы, устройства и их части 9210000000000, Отходы аккумуляторов 9211000013000, Лампы  электрические и электронные отработанные и брак 9231000001000, Отходы клея, клеящих веществ, мастик, незатвердевших смол 5570000000000, Отходы  гигиенических средств 5660000000000, Отходы полимерных материалов (незагрязненные и загрязненные полимерная тара, упаковка, изделия) 5700000000000, Отходы сложного комбинированного состава в виде изделий, оборудования, устройств, не вошедшие в другие пункты</w:t>
            </w:r>
            <w:r w:rsidRPr="00DC5106">
              <w:rPr>
                <w:rFonts w:ascii="Times New Roman" w:hAnsi="Times New Roman"/>
                <w:sz w:val="20"/>
                <w:szCs w:val="20"/>
              </w:rPr>
              <w:br/>
              <w:t>(отработанная  оргтехника) 9200000000000, Гальванические шламы 5110000000000, Древесные отходы с пропиткой и покрытиями, незагрязненные опасными веществами 1712000000000, Опилки и стружки древесные, загрязненные преимущественно органическими веществами (минеральные масла, лаки, растворители) 1713000000000, Отходы минерального происхождения (исключая отходы металлов) 3100000000000, Печной бой, металлургический и литейный щебень (брак) 3110000000000, Металлургические шлаки, съемы и пыль3120000000000, Золы, шлаки и пыль от топочных установок и от термической обработки отходов 3130000000000, Прочие твердые минеральные отходы</w:t>
            </w:r>
            <w:r w:rsidRPr="00DC5106">
              <w:rPr>
                <w:rFonts w:ascii="Times New Roman" w:hAnsi="Times New Roman"/>
                <w:sz w:val="20"/>
                <w:szCs w:val="20"/>
              </w:rPr>
              <w:br/>
              <w:t xml:space="preserve">(почвогрунт, загрязненный  нефтью и  нефтепродуктами) 3140000000000, Фильтровочные и поглотительные отработанные массы, загрязненные опасными веществами 3148000000000, Уголь активированный отработанный, загрязненный опасными веществами 3148010000000, Шлам минеральный от газоочистки 3160600004000, Отходы при добыче нефти и газа 3410000000000, Другие отходы минерального происхождения (б/у порошок огнетушащий) 3900000000000, Отходы  переработки нефти, угля, газа, горючих сланцев и торфа 5400000000000, Отходы эмульсий и эмульсионных смесей для механической обработки, содержащие масла или нефтепродукты 5440020006030,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минеральных масел 5470000000000,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Остатки рафинирования нефтепродуктов 5480000000000, Прочие отходы нефтепродуктов, продуктов переработки нефти, угля, газа, горючих сланцев и торфа 5490000000000, Отходы твердых производственных материалов, загрязненные нефтяными и минеральными жировыми продуктами (фильтры отработанные, сорбционные материалы) 5490300000000, Текстиль загрязненный 5820000000000, Отходы лакокрасочных средств 5550000000000, Твердые отходы резины 5750010001000, Отходы чистящих и моющих средств 5940000000000, Сорбенты, не вошедшие в другие пункты 5960000000000, Отходы (осадки) от реагентной очистки сточных вод (травильный шлам) 9450000000000, Отходы (осадки) от реагентной очистки сточных вод</w:t>
            </w:r>
            <w:r w:rsidRPr="00DC5106">
              <w:rPr>
                <w:rFonts w:ascii="Times New Roman" w:hAnsi="Times New Roman"/>
                <w:sz w:val="20"/>
                <w:szCs w:val="20"/>
              </w:rPr>
              <w:br/>
              <w:t>(осадок от очистки металлсодержащих сточных вод) 9450000000000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57246000000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Двуреченское сельское поселение, д. Устиново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"Экологическая перспектива" 614113, Пермский край, г. Пермь, ул. Шишкина, 5-3</w:t>
            </w:r>
          </w:p>
        </w:tc>
      </w:tr>
      <w:tr w:rsidR="00CC4A4F" w:rsidRPr="00DC5106" w:rsidTr="007A7BC9">
        <w:trPr>
          <w:trHeight w:val="754"/>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59-00070-Х-00592-250914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Шламонакопитель № 6 (резервный)</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со станции нейтрализации) 9450000000000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57401000000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Пермь</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"ГалоПолимер Пермь" г.Пермь, ул.Ласьвинская, 98</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59-00071-Х-00592-250914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размещения  твердых отходов (Шламонакопитель № 1-5)</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(Фторгипс) 3140000000000, Фильтровочные и поглотительные массы, загрязненные опасными веществами (Цеолит отработанный при осушке воздуха и газов) 3148000000000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57401000000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Пермь</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"ГалоПолимер Пермь" г.Пермь, ул.Ласьвинская, 98</w:t>
            </w:r>
          </w:p>
        </w:tc>
      </w:tr>
      <w:tr w:rsidR="00CC4A4F" w:rsidRPr="00DC5106" w:rsidTr="007A7BC9">
        <w:trPr>
          <w:trHeight w:val="845"/>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59-00072-Х-00592-250914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Шламонакопитель № 7</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со станций нейтрализации) 9450000000000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57401000000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Пермь</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"ГалоПолимер Пермь" г.Пермь, ул.Ласьвинская, 98</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59-00073-З-00592-250914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твердых бытовых отходов г. Горнозаводска</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Прочие коммунальные отходы (смет с территории) 9900000000000, Отходы из жилищ несортированные (исключая крупногабаритные) 9110010001004, Осадок от нейтрализации сливных вод ферросплавного производства 5000000000000,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 Отходы (мусор) от уборки территории и помещений культурно-спортивных учреждений и зрелищных мероприятий 9120140001005</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57214000000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Горнозаводск</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МУП "Горнозаводский комбинат благоустройства"  618820, Пермский край г. Горнозаводск, ул. Октябрьская, 60</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59-00074-Х-00592-250914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Склад хранения оборудования компьютерного, бытового, лабораторного, утратившего потребительские свойства</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Компьютеры и периферийное оборудование, утратившие потребительские свойства (компьютеры портативные и аналогичная компьютерная техника) 48120000000, Компьютеры и периферийное оборудование, утратившие потребительские свойства (мониторы, подключаемые к компьютеру 48120000000, Системный блок компьютера, утративший потребительские свойства 48120101524, Принтеры, сканеры, многофункциональные устройства (МФУ), утратившие потребительские свойства 48120201524, Клавиатура, манипулятор "мышь" с соединительными проводами, утратившие потребительские свойства 48120401524, Техника бытовая электронная, утратившая потребительские свойства (приемники телевизионные (телевизоры), видеокамеры) 48140000000, Оборудование для измерения, испытаний и навигации; часы всех видов, утратившие потребительские свойства 48150000000, Приборы бытовые (машины стиральные бытовые, машины и приборы для механизации кухонных работ) 48250000000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57246000000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Кондратово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"Городская Утилизирующая компания",  614520, Пермский край, Пермский район, с. Култаево, ул. Первомайская, д. 17, кв. 4</w:t>
            </w:r>
          </w:p>
        </w:tc>
      </w:tr>
      <w:tr w:rsidR="00CC4A4F" w:rsidRPr="00DC5106" w:rsidTr="007A7BC9">
        <w:trPr>
          <w:trHeight w:val="1653"/>
        </w:trPr>
        <w:tc>
          <w:tcPr>
            <w:tcW w:w="266" w:type="pct"/>
          </w:tcPr>
          <w:p w:rsidR="00CC4A4F" w:rsidRPr="00DC5106" w:rsidRDefault="00CC4A4F" w:rsidP="00683207">
            <w:pPr>
              <w:spacing w:after="0" w:line="240" w:lineRule="auto"/>
              <w:rPr>
                <w:rFonts w:ascii="Times New Roman" w:hAnsi="Times New Roman"/>
                <w:sz w:val="20"/>
                <w:szCs w:val="20"/>
              </w:rPr>
            </w:pPr>
            <w:r w:rsidRPr="00DC5106">
              <w:rPr>
                <w:rFonts w:ascii="Times New Roman" w:hAnsi="Times New Roman"/>
                <w:sz w:val="20"/>
                <w:szCs w:val="20"/>
              </w:rPr>
              <w:t>59-00075-З-00592-250914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Свалка ТБО г. Кизел</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9110010001004, Отходы бумаги с нанесенным лаком 1872010101014,  Мусор от бытовых помещений организаций несортированный (исключая крупногабаритный) 9120040001004, Мусор строительный от разборки зданий 9120060101004, Отходы бумажной клеевой ленты1872010201014, Отходы фотобумаги 1872020001014, Отходы рубероид 1872040101014, Отходы толи 1872040201014, Другие отходы минерального происхождения (рекультивированный почвогрунт) 3900000000000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57623000000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Кизел</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ЭкоПлан", 618350, Пермский край, г. Кизел, ул. Советская, 22, корпус А</w:t>
            </w:r>
          </w:p>
        </w:tc>
      </w:tr>
      <w:tr w:rsidR="00CC4A4F" w:rsidRPr="00DC5106" w:rsidTr="007A7BC9">
        <w:trPr>
          <w:trHeight w:val="1653"/>
        </w:trPr>
        <w:tc>
          <w:tcPr>
            <w:tcW w:w="266" w:type="pct"/>
          </w:tcPr>
          <w:p w:rsidR="00CC4A4F" w:rsidRPr="00DC5106" w:rsidRDefault="00CC4A4F" w:rsidP="00683207">
            <w:pPr>
              <w:spacing w:after="0" w:line="240" w:lineRule="auto"/>
              <w:rPr>
                <w:rFonts w:ascii="Times New Roman" w:hAnsi="Times New Roman"/>
                <w:sz w:val="20"/>
                <w:szCs w:val="20"/>
              </w:rPr>
            </w:pPr>
            <w:r w:rsidRPr="00DC5106">
              <w:rPr>
                <w:rFonts w:ascii="Times New Roman" w:hAnsi="Times New Roman"/>
                <w:sz w:val="20"/>
                <w:szCs w:val="20"/>
              </w:rPr>
              <w:t>59-00076-З-00592-250914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Межпоселенческий полигон ТБО Бекрятского глинокарьера Краснокамского муниципального района (участок, эксплуатируемый ООО «Буматика» (ИНН 2129045996 ))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p w:rsidR="00CC4A4F" w:rsidRPr="00DC5106" w:rsidRDefault="00CC4A4F" w:rsidP="00CD129C">
            <w:pPr>
              <w:spacing w:after="0" w:line="240" w:lineRule="auto"/>
              <w:rPr>
                <w:rFonts w:ascii="Times New Roman" w:hAnsi="Times New Roman"/>
                <w:sz w:val="20"/>
                <w:szCs w:val="20"/>
              </w:rPr>
            </w:pP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Лузга зерновая (рисовая, гречневая, овсяная,   просяная) 1111040008000, Технологические потери муки, мучки (сметки) 1111110011000, Отходы дробленки и сечки зерновых культур 1111120008000, Отходы растениеводства, парникового хозяйства 1112000000000, Отходы от переработки овощей и фруктов 1113000000000, Бой свеклы 1113010001000, Выжимки овощные1113040000000, Выжимки фруктовые и ягодные 1113210000000, Отходы пивоваренного, спиртового и ликероводочного производства 1114000000000, Пыль солодовая 1114020011994, Отходы производства вкусовых продуктов 1140000000000, Некондиционные зерна кофе, кофейная шелуха, кофейная пыль, дробленые частицы кофейного  полуфабриката 1140010001000, Пыль кофейная 1140010111004, Чай некондиционный и/или загрязненный, чайная  пыль 1140020001000, Пыль чайная 1140020211004, Отходы пряностей 1140150001000, Отходы пряностей в виде пыли или порошка 1140150101004, Отходы дрожжей 1140300000000, Остатки табачной мелочи, жилки табачного листа, табачная пыль 1140410001000, Отходы производства кормов 1170000000000, Отходы кормов 1171000000000, Пыль комбикормовая 1171050011004, Отходы   растительных   и    животных   жировых  продуктов 1200000000000, Отходы   растительных   и    животных   жировых  продуктов (в том числе, фрукты и овощи, потерявшие потребительские свойства) 1200000000000, Отходы жмыха и шрота 1210030001000, Отходы  производства  растительных  и  животных  жиров и восков 1230000000000, Отходы растительных жиров 1230030000004, Эмульсии  и  смеси,  содержащие  растительные и  животные жировые продукты 1250000000000, Отходы продуктов из растительных и животных жиров, включая простроченные продукты и конфискаты (в том числе фрукты и овощи, потерявшие потребительские свойства) 1260000000000, Отходы шкур, мехов и кожи 1400000000000, Отходы шкур 1410000000000, Отходы мехов 1420000000000, Отходы щетино-щеточного производства 1430000000000, Отходы дубилен (кроме дубящих веществ)1440000000000, Отходы кожи 1470000000000, Отходы хромовой кожи 1470020001000, Обрезки спилка хромовой кожи 1470020101004, Стружка хромовой кожи 1470020201004, Обрезки готовой хромовой кожи 1470020301004, Отходы кож нехромового дубления 1470030001000, Шлам от шлифовки кож и кожная пыль (мука) 1470040000004, Отходы использованных кожаных изделий 1470060001000, Обувь кожаная рабочая, потерявшая потребительские свойства 1470060113004, Древесные отходы (в том числе сучья, ветви, пни)1700000000000, Отходы обработки и переработки древесины 1710000000000, Отходы обработки натуральной чистой древесины, незагрязненные опасными веществами 1711000000000, Отходы коры 1711010101004, Кора с примесью земли 1711010201004, Деревянная упаковка (невозвратная тара) и деревянные отходы из натуральной чистой древесины 1711050001000, Опилки и стружки натуральной чистой древесины (незагрязненные маслами, эмульсиями, нефтепродуктами) 1711060001000, Пыль древесная от шлифовки натуральной чистой древесины 1711070011004, Пыль древесная от шлифовки натуральной чистой древесины (из циклона) 1711070011004, Древесные отходы с пропиткой и покрытиями, незагрязненные опасными веществами (в том числе глазурью, восками, каменноугольным маслом и т.д.) 1712000000000, Древесные отходы с пропиткой и покрытиями, незагрязненные опасными веществами (остатки ламинированной фанеры) 1712000000000, Отходы обработки фанеры, изделия из фанеры, потерявшие свои потребительские свойства, содержащие связующие смолы в количестве от 0,2 % до 2,5 % включительно 1712010001000, Обрезь фанеры,  содержащей связующие смолы в количестве от 0,2  % до 2,5  % включительно1712010101014, Брак фанерных заготовок, содержащих связующие смолы в количестве от 0,2  % до 2,5  % включительно 1712010201014, Отходы обработки древесно-стружечных и/или древесно-волокнистых плит, содержащие связующие смолы в количестве от 0,2  % до 2,5  % включительно 1712020001000, Опилки древесно-стружечных и/или древесно-волокнистых плит, содержащие связующие смолы в количестве от 0,2  % до 2,5  % включительно 1712020101014, Стружка древесно-стружечных и/или древесно-волокнистых плит, содержащая связующие смолы в количестве от 0,2  % до 2,5  % включительно 1712020201014, Обрезки, кусковые отходы древесно-стружечных  и/или древесно-волокнистых плит,  содержащих связующие смолы в  количестве от 0,2  % до 2,5  % включительно 1712020301014, Древесно-стружечные и/или древесно-волокнистые плиты, содержащие связующие смолы в количестве от 0,2  % до 2,5  % включительно, некондиционные, брак 1712020401014, Пыль при изготовлении и обработке древесно-стружечных и/или древесно-волокнистых плит, содержащих связующие смолы в количестве от 0,2  % до 2,5  % включительно 1712020511014, Шлам при изготовлении и обработке древесно-стружечных и/или древесно-волокнистых плит, содержащих связующие смолы в количестве от 0,2  % до 2,5  % включительно 1712020604014, Отходы древесных строительных лесоматериалов, в том числе от сноса и разборки строений 1712050001004, Отходы древесины с солевой пропиткой 1712070001000, Отходы древесины, пропитанной 5-процентным раствором (NH4)2HPO4 (производство спичек)1712070101014, Прочие отходы обработки и переработки древесины (в том числе отходы лесозаготовок, переработки древесины и т.д.)1719000000000, Разнородные древесные отходы (в том числе отходы древесные строительных лесоматериалов, в том числе от сноса и разборки строений изделия из дерева) 1719010001000, Опилки разнородной древесины (например, содержащие опилки древесно-стружечных и/или  древесно-волокнистых плит) 1719010101004, Стружка разнородной древесины (например, содержащая стружку древесно-стружечных и/или древесно-волокнистых плит) 1719010201004, Опилки и стружки разнородной древесины  (например, содержащие опилки и стружку древесно-стружечных и/или древесно-волокнистых плит) 1719010301004, Пыль от обработки разнородной древесины (например, содержащая пыль древесно-стружечных и/или древесно-волокнистых плит) 1719010411004, Шлам от обработки разнородной древесины  (например, содержащий шлам древесно-стружечных и/или древесно-волокнистых плит) 1719010504004, Обрезь разнородной древесины (например, содержащая обрезь древесно-стружечных и/или древесно-волокнистых плит) 1719010601004, Отходы лесозаготовок и вырубок 1730000000000, Отходы древесины от лесоразработок 1730010001000, Отходы целлюлозы, бумаги и картона1800000000000, Отходы производства целлюлозы 1810000000000, Отходы переработки целлюлозы 1840000000000, Отходы бумаги и картона незагрязненные (незагрязненные эмульсиями, маслами, нефтепродуктами) 1871000000000, Отходы бумаги и картона от резки и штамповки незагрязненные (незагрязненные эмульсиями, маслами, нефтепродуктами) 1871010001000, Отходы упаковочных материалов из бумаги и картона незагрязненные (незагрязненные эмульсиями, маслами, нефтепродуктами) 1871020001000, Прочие незагрязненные отходы бумаги и картона (незагрязненные эмульсиями, маслами, нефтепродуктами)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пропиткой и покрытиями (фильтры бумажные, незагрязненные эмульсиями, маслами, нефтепродуктами) 1871990001000, Отходы бумаги и картона с пропиткой и покрытиями (фильтры бумажные, незагрязненные эмульсиями, маслами, нефтепродуктами) 1872000000000, Отходы бумаги и картона с синтетическим покрытием 1872010001000, Отходы бумаги с нанесенным лаком 1872010101014, Отходы бумажной клеевой ленты 1872010201014, Отходы фотобумаги 1872020001014, Отходы рубероида, толи и бумаги, пропитанной битумом 1872040001000, Отходы рубероида, толи и бумаги, пропитанной битумом (отходы бумаги, загрязненные битумом) 1872040001000, Отходы рубероида 1872040101014, Отходы толи 1872040201014, Прочие отходы бумаги и картона (ламинированная, фольгированная и прочие виды бумаги) 1879000000000, Разнородные отходы  бумаги и картона (в том числе отходы целлюлозно-бумажного производства, отходы, содержащие  фотобумагу) 1879010001004, Отходы минерального происхождения (в том числе печной бой, литейный и металлургический щебень, зола, шлаки, съемы и пыль, и другие отходы строительной индустрии, металлообрабатывающей, горнодобывающей и химической промышленностей, незагрязненные веществами, запрещенными к приему на Полигоны ТБО) 3000000000000, Отходы  минерального   происхождения  (исключая  отходы металлов), незагрязненные веществами, запрещенными к приему на Полигоны ТБО 3100000000000, Печной бой, металлургический и литейный  щебень (брак), незагрязненные веществами, запрещенными к приему на Полигоны ТБО 3110000000000, Бой от печей металлургических процессов, незагрязненные веществами, запрещенными к приему на Полигоны ТБО3111000001000, Бой отработанной     футеровки алюминиевого  производства,  незагрязненные веществами, запрещенными к приему на Полигоны ТБО 3111020001000, Футеровка миксеров алюминиевого производства отработанная3111020101004, Футеровка пламенных печей и печей переплава алюминиевого производства отработанная3111020201004, Футеровка разливочных и вакуумных ковшей алюминиевого производства отработанная 3111020301004, Кирпичная футеровка алюминиевых электролизеров отработанная 3111020401004, Металлургические шлаки, съемы и пыль (в том числе отходы печей переплавов, шлаки) 3120000000000, Шлак печей переплава алюминиевого производства 3120290001014, Золы, шлаки и пыль от топочных установок  и от термической обработки отходов (в том числе отходы ТЭЦ, зола, шлак от сжигания отходов, установок Форсаж, УЗГ, ЭКПО, Костер, Турмалин и др.) 3130000000000, Золошлаки от сжигания углей 3130020001000, Золошлаки от сжигания углей (Березовский) 3130020201004, Прочие твердые минеральные отходы (в том числе грунт, образовавшийся при проведении землеройных работ, незагрязненный опасными веществами, земля формовочная, остатки кварцевого песка, отсевы земли при сортировке алюминия, пыль газоочисток заточных станков, дробь, электрокорунд) 3140000000000, Прочие твердые минеральные отходы (в том числе отходы глины, отходы обмуровки котельной и т.д.) 3140000000000, Горновой песок литейного производства 3140010008004, Отходы песка очистных и пескоструйных устройств (в металлургии) 3140020008004, Абразивная пыль и порошок от шлифования черных металлов (с содержанием металла менее 50  %) 3140030011004, Отходы керамзита 3140060001000, Пыль керамзитовая 3140060111004, Отходы керамики 3140070001000, Пыль керамическая3140070111004, Стеклянные отходы (в том числе бой армированного стекла, зеркал, электронного стекла, триплекса, пеностекло, стеклотара, отходы стекла от строительного производства) 3140080001000, Пыль стеклянная 3140080111004, Отходы строительного щебня3140090001000, Пыль щебеночная 3140090111004, Отходы асбоцемента 3140120001000, Отходы асбоцемента в кусковой форме 3140120201014, Отходы известняка и доломита 3140130001000, Пыль известковая и доломитовая 3140130111004, Отходы мела в виде порошка или пыли3140130511004, Отходы кирпича (включая шамотный кирпич) 3140140001000, Пыль кирпичная 3140140211004, Отходы минерального волокна3140160001000, Отходы шлаковаты (в том числе отходы теплоизоляции, отходы ремонта и эксплуатации тепловых сетей) 3140160101004, Пыль от шлаковаты 3140160211004, Отходы базальтового супертонкого волокна 3140160301004, Отходы каменного угля 3140210001000, Пыль каменноугольная 3140210111004, Огарки обожженных   анодов    алюминиевого  производства3140210301004, Отходы песка (незагрязненные маслами, эмульсиями, нефтепродуктами) 3140230001000, Отходы песка (в том числе песок после очистных пескоструйных устройств, песок с песколовок, отходы песка цементного производства, строительной промышленности , отходы от загрузки водоочистных фильтров, отходы землеройных работ) 3140230001000, Отходы бетона, железобетона  3140270001000, Пыль бетонная3140270311004, Отходы графита 3140320001000, Пыль графитная 3140320111004, Пыль древесного угля3140340111004, Отходы асфальтобетона и асфальтобетонной смеси3140350001000, Отходы асфальтобетона и/или асфальтобетонной смеси в виде пыли 3140350111004, Отходы асфальтобетона и/или асфальтобетонной смеси в кусковой форме3140350201004, Отходы бетонной смеси3140360008000, Отходы бетонной смеси с содержанием пыли более 30 % 3140360108004, Отходы асбеста 3140370001000, Отходы асбеста в кусковой форме3140370201014, Отходы асбестовой бумаги, отходы асбестовой крошки 3140370301014, Отходы гипса 3140380001000, Пыль гипсовая3140380111004, Отходы минеральные от газоочистки3140390001000, Пыль электрофильтров производства кремния 3140390211004, Отходы абразивных материалов и инструментов3140430001000, Отходы абразивных материалов в виде пыли и порошка3 140430411004, Отходы абразивных материалов в виде пыли и порошка (из циклонов) 3140430411004, Шлак сварочный 3140480001994, Пыль коксовая 3140530111004, Отходы цемента 3140550001000, Отходы глазури (эмали) (в том числе отходы керамического производства) 3140600001000, Пыль глазури (эмали) 3140600111004, Фильтровочные  и  поглотительные отработанные массы, незагрязненные опасными веществами (незагрязненные маслами, эмульсиями, нефтепродуктами; в том числе уголь, воздушные фильтры, фильтровальная бумага, фильтры из пористого металла, пористого стекла, асбеста, активированная земля) 3147000000000, Цеолит отработанный, незагрязненный опасными веществами (в том числе адсорбенты, катализаторы, ионообменники, молекулярные сита) 3147030001000, Алюмогель отработанный, незагрязненный опасными веществами 3147040001000, Силикагель отработанный, незагрязненный опасными веществами (в том числе отходы от осушки воздуха, влагопоглощения,  очистки масел, сорбции)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3147050001000, Минеральные шламы (в том числе песчано-полимерная смесь, шлам после мойки бетоноукладочной машины и резки железобетона, шламы цеолита, шламы станций нетрализации, гипсосодержащие шламы, шламы очистки котлов на ТЭЦ) 3160000000000, Шлам карбоната кальция 3160230004000, Шлам асбестовый 3160440004000, Шлам асбестовый, незагрязненный опасными веществами 3160440104004, Шлам минеральный от газоочистки3160600004000, Пыль чугунная незагрязненная (в том числе отходы металлообработки)3511011611004, Пыль стальная незагрязненная (в том числе отходы металлообработки)3512011611004, Пыль стали    углеродистых марок     незагрязненная (в том числе отходы металлообработки)3512021611004, Пыль легированной стали незагрязненная (в том числе отходы металлообработки)3512031611004, Пыль оцинкованной стали незагрязненная (в том числе отходы металлообработки)3512041611004, Пыль луженой стали незагрязненная (в том числе отходы металлообработки) 3512051611004, Отходы стальных электродов3512160001000, Пыль черных металлов незагрязненная (от металлообработки)  3513160011004, Лом и отходы черных металлов с примесями или загрязненные опасными веществами (в том числе железные бочки из-под краски, банки из-под краски, тара железная) 3515000001000, Металлическая дробь с примесью шлаковой корки (дробеструйная обработка)3515030108004, Пыль (или порошок)  от  шлифования  черных  металлов с содержанием металла 50 % и более 3515036611004, Окалина3515040001000, Сростки корунда с ферросплавом    в    производстве шлифовальных материалов 3515040201004, Лом и отходы, содержащие алюминий3531010001000, Отходы, содержащие алюминий (в  том  числе  алюминиевую пыль), несортированные 3531011101004, Пыль алюминиевая незагрязненная3531011611004, Металлические шламы (в том числе отходы агломерационные, доменные, сталеплавильные и окалиносодержащие)  3570000000000, Другие отходы минерального происхожденияи (в т.ч. печной бой, литейный и металлургический щебень, зола, шлаки, съемы, пыль).  3900000000000, Другие отходы минерального происхождения (в том числе купрошлак отработанный)3900000000000, Отходы солей (в том числе карбамид, отходы чистки минераловозов; шлам водоподготовки, от  предприятий газового и энергетического сервиса после подготовки воды к техпроцессу, отходы от очистки газов выплава алюминия, фиксаж отработанный) 5150000000000, Прочие отходы нефтепродуктов, продуктов переработки нефти, угля, газа, горючих сланцев и торфа  (смет и отходы от очистки вагонов, содержащие серу, фильтры воздушные отработанные) незагрязненные маслами, эмульсиями, нефтепродуктами 5490000000000, Отходы битума, асфальта в твердой форме 5490120001004, Отходы лакокрасочных средств (в том числе кисти малярные, остатки затвердевших смол)5550000000000, Отходы лакокрасочных средств (шлам эмалей от гидрофильтров) 5550000000000, Отходы лакокрасочных средств (снятая краска с автомобилей) 5550000000000, Отходы гигиенических средств (в том числе бракованная, некондиционная продукция, товары с истекшим сроком годности) 5660000000000, Отходы полимерных материалов (в том числе бракованная продукция полимерных предприятий, полиэтиленовая тара, полимерные материалы,  загрязненные разными примесями, не содержащими растворители и тяжелые металлы, каски пластмассовые) 5700000000000, Затвердевшие отходы пластмасс (в том числе модельная масса, пленка, слитки, литники, куски, ленты, облой, некондиционные изделия, отходы синтеза, гранулята, жесткая пластмассовая тара, загрязненная органическими веществами) 5710000000000, Затвердевшие отходы пластмасс (в том числе пластиковая тара из-под реагента сульфата аммония) 5710000000000, Отходы гетинакса, текстолита, вулканизированной фибры, пленкосинтетического картон 5710090001000,Отходы пленкосинтетического картона 5710090101004, Отходы пленкоасбокартона 5710090201004, Отходы фото- и кинопленки, рентгеновской пленки 5710150001004, Отходы затвердевшего поливинилхлорида и пенопласта на его базе 5710160001004, Отходы затвердевшей смолы ионообменников (в том числе отработанной), не содержащей опасные вещества5710240001000, Отходы затвердевшего полиэтилена  (в том числе крупные слитки, куски частично оплавленного или деструктированного сырья, затвердевшие куски массы, емкости, ирригационные трубы, обшивочные панели) 5710290001000, Отходы затвердевшего полиэтилена (остатки пленки декоративной) 5710290001000, Отходы затвердевшего полипропилена (в том числе, крупные слитки, куски частично оплавленного или деструктированного сырья пластиковые короба, корпуса аккумуляторных батарей, бамперы, другие пластиковые детали автомобилей, изоляционные панели, упаковочные материалы, утепляющая обшивка труб, напольные покрытия) 5710300001000, Отходы затвердевших стеклопластиков 5710320001000, Отходы стеклолакоткани 5710320101004, Отходы твердых сополимеров стирола (в том числе пластики от отработанной оргтехники, катриджей и иных промышленных приборов) 5710360001000, Отходы смеси затвердевших разнородных пластмасс (каски защитные, очки защитные) 5710990001004, Отходы смеси затвердевших разнородных пластмасс 5710990001004, Отходы  незатвердевших  пластмасс,  формовочных  масс и компонентов 5720000000000, Шламы и эмульсии полимерных материалов5730000000000, Отходы резины, включая старые шины (в том числе остатки резины, незагрязненные опасными компонентами; образуются по истечении срока годности и/или досрочном выходе из строя резиновых изделий, не пригодные к переработке) 5750000000000, Отходы резины, включая старые шины (в том числе отходы прорезиненной спецодежды, спецобуви) 5750000000000, Твердые отходы резины (в том числе обрезки резины, скрап, порошки, гранулы, напольные покрытия, части приборов и электрического оборудования, станков, конвейерных лент) 5750010001000, Твердые отходы резины (в том числе рукава резиновые с текстильным каркасом) 5750010001000, Резиноасбестовые отходы (в том числе изделия отработанные и брак) 5750030001004, Резинометаллические отходы (в том числе изделия отработанные и брак) 5750040001000, Резинометаллические отходы (в том числе изделия отработанные и брак) (противогазы) 5750040001000, Остатки полимерных материалов в размельчителях (в том числе пыль композиционных материалов)5780000000000, Отходы полимерных материалов  из  размалывающих устройств (легкие фракции) 5780010001004, Пыль полимерных материалов с фильтров размалывающих устройств 5780020011004, Отходы текстильного производства,  производства   волокон5800000000000, Текстильные отходы и шламы (незагрязненные эмульсиями, маслами, нефтепродуктами) 5810000000000, Отходы полиамидного волокна и нитей5810010001000, Отходы растительного волокна (включая очесы,  прядильные отходы и расщипанное сырье) (в том числе очес льняной отработанный, незагрязненный нефтепродуктами и тяжелыми металлами) 5810060001000, Пыль хлопковая 5810061111004, Отходы тканей, старая одежда (в том числе загрязненная использованная спецодежда, костюмы, рукавицы, суммарное загрязнение различными примесями не превышает 10%) 5810110001000, Текстиль загрязненный (спецодежда, загрязненная примесями суммарно не более 10%) 5820000000000, Текстиль загрязненный (фильтровальная ткань загрязненная примесями суммарно не более 10%, мешки из-под мочевины)5820000000000, Отходы  катализаторов  и  контактных  масс,  не    вошедших в другие пункты (в том числе катализаторы промышленные, катализаторы на алюмосиликатной основе, адсорбенты) 5950000000000, Сорбенты, не вошедшие в другие пункты (в том числе цеолит отработанный, суммарное загрязнение различными примесями кроме масел, эмульсий, нефтепродуктов не превышает 10%  ткань фильтровальная и фильтрокартон ) 5960000000000, Отходы коммунальные (в том числе в том числе твердые муниципальные отходы, отходы несанкционированных свалок, отходы жизнедеятельности населения, отходы, образующиеся в неблагоустроенных зданиях, садовые и парковые отходы, отходы потребления, образующиеся в населенных пунктах, в том числе в результате жизнедеятельности человека, а также отходы производства, близкие к ним по составу и характеру образования) 9000000000000, Твердые коммунальные отходы (в том числе твердые муниципальные отходы, отходы несанкционированных свалок, отходы жизнедеятельности населения, отходы, образующиеся в неблагоустроенных зданиях, садовые и парковые отходы) 9100000000000, Отходы из жилищ9110000000000, Отходы из жилищ несортированные (исключая крупногабаритные) 9110010001004, Отходы потребления  на  производстве,  подобные  коммунальным (в том числе смет с территории, мусор от уборки помещений)  9120000000000, Мусор от бытовых помещений организаций несортированный (исключая крупногабаритный) 9120040001004, Мусор строительный (в том числе образованный от ремонта помещений, капитального ремонта и демонтажа объектов,  малярные кисти, валики, рубероид, паронит, отработанный утеплительный материал) 9120060001000, Мусор строительный 9120060001000, Мусор строительный от разборки зданий 9120060101004, Отходы сложного комбинированного состава в виде изделий, оборудования, устройств, не вошедшие в другие пункты (в том числе противогазы, фильтры от противогазов, фильтры воздушные отработанные, отходы оргтехники, промышленных и бытовых приборов, незагрязненные эмульсиями, маслами, нефтепродуктами) 9200000000000, Электрическое оборудование, приборы, устройства и их части (в том числе отработанная оргтехника  и промышленные приборы, не содержащие вещества, запрещенные к приему на Полигоны ТБО) 9210000000000, Лампы (накаливания, электронные  и другие), провода   изолированные,   кабели   и    другие изолированные электрические проводники 9230000000000, Лампы электрические и электронные отработанные и брак 9231000001000, Отходы от водоподготовки, обработки сточных вод и использования воды 9400000000000, Отходы от водоподготовки, обработки сточных вод и использования воды (в том числе отходы от мойки деталей, узлов агрегатов) 9400000000000, Отходы (осадки) при  подготовке воды (в том числе шлам водоподготовки, осадок чаш градирен оборотного водоснабжения) 9410000000000, Отходы (осадки) при механической и биологической очистке сточных вод (при соответствии СаНПиН 2.1.7.1322-03) 9430000000000, Отходы (осадки) при механической и биологической очистке сточных вод (в том числе осадки сточных вод, песок с песоколовок, мусор с решеток очистных сооружений, осадок с установок обезвреживания, илы, осадок с иловых площадок, шлам от автомойки, мусор с решеток КНС и очистных сооружений) (при соответствии СаНПиН 2.1.7.1322-03) 9430000000000, Отходы (осадки) при механической и биологической очистке сточных вод (в том числе песок с песколовок) (при соответствии СаНПиН 2.1.7.1322-03) 9430000000000, Отходы (осадки) при механической и биологической очистке сточных вод (в том числе песок с песколовок заиленный: песок, ил) (при соответствии СаНПиН 2.1.7.1322-03) 9430000000000, Отходы (осадки) при механической и биологической очистке сточных вод (в том числе осадок городских сточных вод очистных сооружений) (при соответствии СаНПиН 2.1.7.1322-03) 9430000000000, Отходы (осадки) при механической и биологической очистке сточных вод (в том числе осадок сточных вод от мойки автомобилей) (при соответствии СаНПиН 2.1.7.1322-03) 9430000000000, Отходы (осадки) при механической и биологической очистке сточных вод (в том числе обезвоженный избыточный активный ил) (при соответствии СаНПиН 2.1.7.1322-03) 9430000000000, Отходы (осадки) от реагентной очистки сточных вод (в том числе очистка стоков различных производств: металлургическое, гальваническое и прочие, осадок от чистки емкостей) (при соответствии СаНПиН 2.1.7.1322-03) 9450000000000, Отходы (осадки) при промывке канализационных сетей9470000000000, Отходы (осадки) при обработке сточных вод, не вошедшие в другие позиции (в том числе осадки, содержащие нефтепродукты и моющие вещества суммарно менее 10%) (при соответствии СаНПиН 2.1.7.1322-03) 9480000000000, Отходы (осадки) при обработке сточных вод, не вошедшие в другие позиции (в том числе осадок, грунт от автомойки, осадок из отстойников моек, содержащий нефтепродукты и моющие вещества суммарно менее 10%) (при соответствии СаНПиН 2.1.7.1322-03) 9480000000000, Отходы от водоэксплуатации 9490000000000, Прочие коммунальные отходы (в том числе смет с территории предприятия, смет с территории цехов) 9900000000000, Прочие коммунальные отходы (в том числе мусор от уборки территорий, помещений незагрязненный опасными веществами) 9900000000000, Прочие коммунальные отходы (отходы образованные после сортировки ТБО   на   мусоросортировочном   комплексе,   непригодные  в  качестве вторресурсов) 9900000000000, Отходы (осадки) при механической и биологической очистке сточных вод (мусор с решеток КНС и очистных сооружений – после компостирования) при соответствии СаНПиН 2.1.7.1322-03, ГОСТ Р54535-2011 9430000000000, Отходы (осадки) при механической и биологической очистке сточных вод (песок с песколовок– после компостирования), при соответствии СаНПиН 2.1.7.1322-03, ГОСТ Р54535-2011 9430000000000, Отходы (осадки) при механической и биологической очистке сточных вод (песок с песколовок заиленный: песок, ил– после компостирования), при соответствии СаНПиН 2.1.7.1322-03, ГОСТ Р54535-2011 9430000000000, Отходы (осадки) при механической и биологической очистке сточных вод (осадок городских сточных вод очистных сооружений– после компостирования), при соответствии СаНПиН 2.1.7.1322-03, ГОСТ Р54535-2011 9430000000000, Отходы (осадки) при механической и биологической очистке сточных вод (осадок сточных вод от мойки автомобилей– после компостирования), при соответствии  СаНПиН 2.1.7.1322-03, ГОСТ Р54535-2011 9430000000000, Отходы (осадки) при механической и биологической очистке сточных вод (обезвоженный избыточный активный ил– после компостирования), при соответствии СаНПиН 2.1.7.1322-03, ГОСТ Р54535-2011 9430000000000, Отходы (осадки) от реагентной очистки сточных вод (после компостирования), при соответствии СаНПиН 2.1.7.1322-03, ГОСТ Р54535-2011 9450000000000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57420000000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Запальта</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ООО «Буматика»,  г. Пермь,  ул. Аркадия Гайдара, 8 Б, офис 301, </w:t>
            </w:r>
          </w:p>
        </w:tc>
      </w:tr>
      <w:tr w:rsidR="00CC4A4F" w:rsidRPr="00DC5106" w:rsidTr="007A7BC9">
        <w:trPr>
          <w:trHeight w:val="1653"/>
        </w:trPr>
        <w:tc>
          <w:tcPr>
            <w:tcW w:w="266" w:type="pct"/>
          </w:tcPr>
          <w:p w:rsidR="00CC4A4F" w:rsidRPr="00DC5106" w:rsidRDefault="00CC4A4F" w:rsidP="00683207">
            <w:pPr>
              <w:spacing w:after="0" w:line="240" w:lineRule="auto"/>
              <w:rPr>
                <w:rFonts w:ascii="Times New Roman" w:hAnsi="Times New Roman"/>
                <w:sz w:val="20"/>
                <w:szCs w:val="20"/>
              </w:rPr>
            </w:pPr>
            <w:r w:rsidRPr="00DC5106">
              <w:rPr>
                <w:rFonts w:ascii="Times New Roman" w:hAnsi="Times New Roman"/>
                <w:sz w:val="20"/>
                <w:szCs w:val="20"/>
              </w:rPr>
              <w:t>59-00077-З-00592-250914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Межпоселенческий полигон ТБО Бекрятского глинокарьера Краснокамского муниципального района (участок, эксплуатируемый ООО «Буматика» (ИНН 590 413 7287))</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органические  природного  происхождения    (животного и растительного) 1000000000000,Отходы   производства   пищевых   и    вкусовых   продуктов 1100000000000, Отходы производства пищевых продуктов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1110000000000, Отходы от переработки зерновых культур 1111000000000,Лузга зерновая (рисовая, гречневая, овсяная,   просяная) 1111040008000, Технологические потери муки, мучки (сметки) 1111110011000, Отходы дробленки и сечки зерновых культур 1111120008000, Отходы растениеводства, парникового хозяйства 1112000000000, Отходы от переработки овощей и фруктов 1113000000000, бой свеклы 1113010001000, Выжимки овощные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1113040000000, Выжимки фруктовые и ягодные 1113210000000, Отходы пивоваренного, спиртового и ликероводочного производства 1114000000000, Пыль солодовая1114020011994, Отходы производства вкусовых продуктов1140000000000, Некондиционные зерна кофе, кофейная шелуха, кофейная пыль, дробленые частицы кофейного  полуфабриката 1140010001000,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кофейная 1140010111004, Чай некондиционный и/или загрязненный, чайная  пыль 1140020001000, Пыль чайная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1140020211004, Отходы пряностей 1140150001000, Отходы пряностей в виде пыли или порошка 1140150101004, Отходы дрожжей 1140300000000, Остатки табачной мелочи, жилки табачного листа, табачная пыль 1140410001000, Пыль табачная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1140410211013, Отходы производства кормов 1170000000000, Отходы кормов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1171000000000, Пыль комбикормовая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1171050011004, Отходы   растительных   и    животных   жировых  продуктов 1200000000000, Отходы жмыха и шрота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1210030001000, Отходы  производства  растительных  и  животных  жиров и восков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1230000000000, Отходы растительных жиров 1230030000004, Отходы животных жиров 1230040000004, Отходы шквары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1230050001004,Эмульсии  и  смеси,  содержащие  растительные и  животные жировые продукты 1250000000000, Отходы из      жироотделителей,      содержащие  растительные жировые продукты 1250010000004, Отходы из жироотделителей,  содержащие животные жировые продукты 1250020000004, Отходы эмульсий  масляных,  жировых и смазочных из растительного сырья 1250030006000, Масляные эмульсии  от  мойки  оборудования  производства растительных масел 1250030106004, Отходы эмульсий  масляных,  жировых и смазочных   из животного сырья 1250040006000, Масляные эмульсии  от  мойки  оборудования  производства животных жиров 1250040106004, Отходы продуктов из растительных и животных жиров, включая простроченные продукты и конфискаты (фрукты и овощи, потерявшие потребительские свойства) 1260000000000,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смазочных   и  гидравлических  масел  из  растительного сырья 1260010002004, Масла растительные отработанные 1260020002004, Отходы от  зачистки  растительных и животных  жиров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1260050000004, Шламы  производства   растительных  и  животных  жиров 1270000000000, Отходы производства молочных продуктов 1280000000000, Остатки   рафинирования   при   производстве  и переработке растительных и животных жиров 1290000000000, Отходы отбеливающей глины, содержащей масла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1290010000004, Отходы  содержания, убоя и переработки животных  и   птиц   (включая   отходы   рыбы   и    иных  морепродуктов)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1300000000000, Отходы содержания животных и птиц 1310000000000, Отходы костей животных и птицы 1320020001000, Отходы внутренностей животных и птицы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1320030099000, Отходы перьев и пуха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1320070001004, Отходы скорлупы яичной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1320130001000,Отходы от переработки мяса животных 1330000000000, Отходы от переработки мяса птиц 1340000000000,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переработки рыбы и других морепродуктов 1350000000000,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шкур, мехов и кожи 1400000000000,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шкур 1410000000000, Мездра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1410010000004, Спилок сырой при обработке шкур 1410020001004, Спилок желатиновый при обработке шкур 1410030001004, Отходы мехов 1420000000000, Отходы щетино-щеточного производства 1430000000000, Отходы дубилен (кроме дубящих веществ) 1440000000000,Отходы кожи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1470000000000, Отходы хромовой кожи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1470020001000, Обрезки спилка хромовой кожи1470020101004, Стружка хромовой кожи1470020201004, Обрезки готовой хромовой кожи 1470020301004, Отходы кож нехромового дубления 1470030001000,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от шлифовки кож и кожная пыль (мука) 1470040000004, Отходы использованных кожаных изделий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1470060001000, Обувь кожаная рабочая, потерявшая потребительские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1470060113004, Другие   отходы   от   переработки    продуктов  животного и растительного происхождения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1900000000000, Другие  отходы  от  переработки и рафинирования   продуктов растительного происхождения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1980000000000, Другие  отходы  от  переработки и рафинирования  продуктов животного происхождения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1990000000000, Отходы каменного угля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3140210001000,  Пыль каменноугольная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3140210111004, Песок, загрязненный мазутом (содержание мазута  менее 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3140230201034, Отходы древесного угля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3140340008000, Пыль древесного угля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3140340111004, Фильтровочные и поглотительные отработанные массы, загрязненные опасными веществами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3148000000000, Уголь активированный отработанный, загрязненный опасными веществами 3148010000000, Уголь активированный отработанный, загрязненный минеральными маслами (содержание масла - менее 15%) 3148010201034, Угольные фильтры отработанные, загрязненные опасными веществами 3148020000000, Угольные фильтры отработанные, загрязненные минеральными маслами (содержание масла - 15% и более) 3148020201033,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Коксовые массы отработанные, загрязненные опасными веществами 3148030000000, Коксовые массы отработанные, загрязненные минеральными маслами (содержание масла - менее 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3148030201034, Отходы добывающей промышленности 3400000000000, Отходы при добыче угля и горючих сланцев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3430000000000, Отходы при добыче торфа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3440000000000, Обтирочный материал, загрязненный нефтепродуктами 5490270001030, Окалина замасленная (содержание масла менее 15%) 5490300104034, Пенька промасленная (содержание масла менее 15%) 5490300201034, Сальниковая набивка асбесто-графитовая, промасленная (содержание масла менее 15%) 5490300301034, Отходы лакокрасочных средств (кисти малярные)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(шлам эмалей от гидрофильтров)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(снятая краска с автомобилей)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клея, клеящих веществ, мастик, незатвердевших смол 5570000000000,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фармацевтической   продукции       и    гигиенических средств 5600000000000,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фармацевтической     продукции, ее производства  и приготовления 5610000000000, Отходы гигиенических средств 5660000000000, Затвердевшие отходы пластмасс (пластиковая тара из-под реагента сульфата аммония)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5710000000000, Затвердевшие отходы пластмасс (пенополиуретан, загрязненный минеральными маслами) 5710000000000,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гетинакса, текстолита, вулканизированной фибры, пленкосинтетического картона 5710090001000, Отходы пленкосинтетического картона 5710090101004, Отходы пленкоасбокартона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5710090201004, Отходы фото- и кинопленки, рентгеновской пленки 5710150001004, Отходы затвердевшего поливинилхлорида и пенопласта на его базе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5710160001004,Отходы затвердевшей смолы ионообменников (в том числе отработанной), не содержащей опасные вещества 5710240001000, Отходы затвердевшего полиэтилена5710290001000,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полиэтилена (остатки пленки</w:t>
            </w:r>
            <w:r w:rsidRPr="00DC5106">
              <w:rPr>
                <w:rFonts w:ascii="Times New Roman" w:hAnsi="Times New Roman"/>
                <w:sz w:val="20"/>
                <w:szCs w:val="20"/>
              </w:rPr>
              <w:br/>
              <w:t>декоративной) 5710290001000, Отходы затвердевшего полипропилена 5710300001000, Отходы затвердевших стеклопластиков 5710320001000, Отходы твердых сополимеров стирола 5710360001000, Отходы смеси затвердевших разнородных пластмасс (каски защитные, очки защитные) 5710990001004, Отходы смеси затвердевших разнородных пластмасс 5710990001004, Отходы  незатвердевших  пластмасс,  формовочных  масс и компонентов 5720000000000, Шламы и эмульсии полимерных материалов 5730000000000, Отходы резины, включая старые шины (отходы прорезиненной спецодежды, спецобуви) 5750000000000,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резины, включая старые шины 5750000000000, Резиноасбестовые отходы (в том числе изделия отработанные и брак)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5750030001004, Резинометаллические отходы (в том числе изделия отработанные и брак) 5750040001000, Остатки полимерных материалов в размельчителях</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5780000000000, Отходы полимерных материалов  из  размалывающих устройств (легкие фракции) 5780010001004, Пыль полимерных материалов с фильтров размалывающих устройств 5780020011004,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текстильного производства,  производства   волокон 5800000000000,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текстильные отходы и шламы 5810000000000,Отходы полиамидного волокна и нитей 5810010001000, Отходы растительного волокна (включая очесы,  прядильные отходы и расщипанное сырье)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5810060001000, Пыль хлопковая 5810061111004, Отходы тканей, старая одежда (загрязненная спецодежда: костюмы, рукавицы) 5810110001000, Отходы тканей, старая одежда 5810110001000, Текстиль загрязненный (фильтровальная ткань, пропитанная нефтепродуктами) 5820000000000, Текстиль загрязненный (спецодежда)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(фильтровальная ткань) 5820000000000, Отходы  катализаторов  и  контактных  масс,  не    вошедших в другие пункты 5950000000000,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катализаторов  и  контактных  масс,  не    вошедших в другие пункты (катализаторы промышленные) 5950000000000, Сорбенты, не вошедшие в другие пункты (цеолит отработанный, загрязненный) 5960000000000, Сорбенты, не вошедшие в другие пункты 5960000000000, Навоз (отходы жизнедеятельности безнадзорных собак)1310040000000, Древесные отходы 1700000000000, Отходы обработки и переработки древесины1710000000000, Отходы обработки натуральной чистой древесины, незагрязненные опасными веществами 1711000000000, Отходы коры 1711010001000, Отходы коры 1711010101004, Кора с примесью земли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1711010201004, Деревянная упаковка (невозвратная тара) и деревянные отходы из натуральной чистой древесины 1711050001000, Опилки и стружки натуральной чистой древесины 1711060001000, Пыль древесная от шлифовки натуральной чистой древесины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1711070011004, Пыль древесная от шлифовки натуральной чистой древесины (из циклона) 1711070011004, Древесные отходы с пропиткой и покрытиями, незагрязненные опасными веществами 1712000000000, Древесные отходы с пропиткой и покрытиями, незагрязненные опасными веществами (остатки ламинированной фанеры) 1712000000000, Отходы обработки фанеры, изделия из фанеры, потерявшие свои потребительские свойства, содержащие связующие смолы в количестве от 0,2%-до 2,5% включительно</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1712010001000, Обрезь фанеры,  содержащей связующие смолы в количестве от 0,2% до 2,5% включительно 1712010101014, Брак фанерных заготовок, содержащих связующие смолы в количестве от 0,2% до 2,5% включительно 1712010201014, Отходы обработки древесно-стружечных и/или древесно-волокнистых плит, содержащие связующие смолы в количестве от 0,2% до 2,5% включительно 1712020001000, Опилки древесно-стружечных и/или древесно-волокнистых плит, содержащие связующие-смолы в количестве от 0,2% до 2,5% включительно 1712020101014, Стружка древесно-стружечных и/или древесно-волокнистых плит, содержащая связующие-смолы в количестве от 0,2% до 2,5% включительно 1712020201014, Обрезки, кусковые      отходы древесно-стружечных  и/или древесно-волокнистых плит,  содержащих связующие смолы в  количестве от 0,2% до 2,5% включительно</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1712020301014, Древесно-стружечные и/или древесно-волокнистые плиты, содержащие связующие смолы в количестве от 0,2% до 2,5% включительно, некондиционные, брак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1712020401014, 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 Шлам при изготовлении и обработке древесно-стружечных и/или древесно-волокнистых плит, содержащих связующие смолы в количестве от 0,2% до 2,5% включительно</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1712020604014, Отходы древесных строительных лесоматериалов, в том числе от сноса и разборки строений 1712050001004, Отходы древесины с солевой пропиткой 1712070001000, Отходы древесины, пропитанной 5-процентным раствором (NH4)2HPO4 (производство спичек) 1712070101014, Отходы древесины с масляной пропиткой 1712080001014,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несортированные 1712200001014, Опилки и стружки древесные, загрязненные преимущественно органическими веществами (минеральные масла, лаки, растворители) 1713000000000,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и стружки   древесные, загрязненные минеральными маслами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1713020001030, Опилки древесные, загрязненные минеральными маслами (содержание масел - менее 15 %) 1713020101034, Опилки древесные,            загрязненные минеральными маслами (содержание масел -  15% и более) 1713020104033, Стружка древесная, загрязненная минеральными маслами (содержание масел – менее 15%) 1713020201034, Опилки и стружки   древесные, загрязненные     бензином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1713030001030, Опилки древесные, загрязненные бензином (содержание бензина - менее 15%) 1713030101034,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Стружка древесная, загрязненная бензином  (содержание бензина - менее 15%) 1713030201034, Прочие отходы обработки и переработки древесины 1719000000000, Разнородные древесные отходы 1719010001000, Опилки разнородной древесины (например, содержащие опилки древесно-стружечных и/или  древесно-волокнистых плит) 1719010101004, Сстружка разнородной древесины (например, содержащая стружку древесно-стружечных и/или древесно-волокнистых плит) 1719010201004, Опилки и стружки разнородной древесины  (например, содержащие опилки и стружку древесно-стружечных и/или древесно-волокнистых плит) 1719010301004, Пыль от обработки разнородной древесины (например, содержащая пыль древесно-стружечных и/или древесно-волокнистых плит) 1719010411004, Шлам от обработки разнородной древесины  (например, содержащий шлам древесно-стружечных и/или древесно-волокнистых плит) 1719010504004, Обрезь разнородной древесины (например, содержащая обрезь древесно-стружечных и/или древесно-волокнистых плит) 1719010601004,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лесозаготовок и вырубок 1730000000000, Отходы древесины от лесоразработок 1730010001000, Отходы целлюлозы, бумаги и картона 1800000000000, Отходы производства целлюлозы 1810000000000, Отходы переработки целлюлозы 1840000000000,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незагрязненные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1871000000000, Отходы бумаги и картона от резки и штамповки незагрязненные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1871010001000, Отходы упаковочных материалов из бумаги и картона незагрязненные 1871020001000, Прочие незагрязненные отходы бумаги и картона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1871990001000, Отходы бумаги и картона с пропиткой и покрытиями 1872000000000,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синтетическим покрытием 1872010001000, Отходы бумаги с нанесенным лаком 1872010101014,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бумажной клеевой ленты 1872010201014, Отходы фотобумаги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1872020001014, Отходы рубероида, толи и бумаги, пропитанной битумом (отходы бумаги, загрязненные битумом) 1872040001000, Отходы рубероида, толи и бумаги, пропитанной битумом 1872040001000, Отходы рубероида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1872040101014, Отходы толи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1872040201014, Прочие отходы бумаги и картона (фильтровальный картон, пропитанный нефтепродуктами)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1879000000000, Прочие отходы бумаги и картона 1879000000000, Разнородные отходы  бумаги и картона (например, содержащие отходы фотобумаги) 1879010001004, Отходы песка 3140230001000, Песок, загрязненный маслами (содержание масел менее 15%) 3140230301034, Песок, загрязненный бензином (количество бензина менее 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3140230401034, отходы минеральные от газоочистки 3140390001000, Фильтровочные  и  поглотительные отработанные массы, незагрязненные опасными веществами 3147000000000, Цеолит отработанный, незагрязненный опасными веществами 3147030001000, Алюмогель отработанный, незагрязненный опасными веществами 3147040001000, Силикагель отработанный, незагрязненный опасными веществами 3147050001000, Угольные фильтры отработанные, загрязненные минеральными маслами (содержание масла - менее 15%) 3148020201034, Отходы полимерных материалов 5700000000000, Затвердевшие отходы пластмасс 5710000000000, Отходы стеклолакоткани 5710320101004, Отходы коммунальные 9000000000000, Твердые коммунальные отходы (инструменты, загрязненные биологическими выделениями) 9100000000000, Твердые коммунальные отходы 9100000000000, Отходы из жилищ 9110000000000, Отходы от жилищ несортированные (исключая крупногабаритные) 9110010001004,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 Мусор строительный (мусор от ремонта зданий, малярные кисти, валики, рубероид, паронит, отработанный утеплительный материал) 9120060001000, Отходы кухонь и предприятий общественного питания 9120100000000, Отходы от водоподготовки, обработки сточных вод и использования воды (отходы от мойки деталей, узлов агрегатов) 9400000000000, Отходы от водоподготовки, обработки сточных вод  и использования воды 9400000000000, Отходы (осадки) при  подготовке воды 9410000000000, Отходы (осадки) при механической и биологической очистке сточных вод 9430000000000, Отходы (осадки) при механической и биологической очистке сточных вод (мусор с решеток КНС и очистных сооружений) 9430000000000, Отходы (осадки) при механической и биологической очистке сточных вод (песок с песколовок) 9430000000000, Отходы (осадки) при механической и биологической очистке сточных вод (осадок городских сточных вод очистных сооружений) 9430000000000, Отходы (осадки) при механической и биологической очистке сточных вод (песок с песколовок заиленный: песок, ил) 9430000000000, Отходы (осадки) при механической и биологической очистке сточных вод (осадок сточных вод от мойки автомобилей)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9430000000000, Отходы (осадки) от реагентной очистки сточных вод 9450000000000, Отходы (осадки) при промывке канализационных сетей 9470000000000, Отходы (осадки) при обработке сточных вод, не вошедшие в другие позиции (осадок от автомойки) 9480000000000, Отходы (осадки) при обработке сточных вод, не вошедшие в другие позиции (отходы от очистки дренажных систем КЦ) 9480000000000, Отходы от водоэксплуатации 9490000000000, Прочие коммунальные отходы (смет с территории предприятия)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9900000000000, Прочие коммунальные отходы 9900000000000, Прочие коммунальные отходы (отходы образованные после сортировки ТБО на мусоросортировочном комплексе,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непригодные в качестве вторресурсов)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9900000000000, Отходы шлаковаты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3140160101004, Пыль от шлаковаты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3140160211004, Отходы базальтового супертонкого волокна 3140160301004,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Огарки обожженных   анодов    алюминиевого  производства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3140210301004, Отходы графита 3140320001000, Пыль графитная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3140320111004, Отходы асбеста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3140370001000, Отходы асбестовой бумаги, отходы асбестовой крошки 3140370301014,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гипсовая 3140380111004, Пыль электрофильтров производства кремния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3140390211004, Отходы абразивных материалов в виде пыли и порошка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3140430411004, Отходы абразивных материалов в виде пыли и порошка (из циклонов) 3140430411004, Минеральные шламы 3160000000000, Шлам карбоната кальция 3160230004000, Шлам асбестовый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3160440004000, Шлам асбестовый, незагрязненный опасными веществами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3160440104004, Шлам минеральный от газоочистки 3160600004000, Шлам минеральный от газоочистки производства алюминия 3160600304013, Отходы оксидов и гидроксидов (шлам нейтрализации) 5130000000000, Лом и  отходы  черных  металлов с примесями или    загрязненные опасными веществами 3515000001000, Отходы минерального происхождения 3000000000000, Отходы  минерального   происхождения  (исключая  отходы металлов) 3100000000000, Отходы минерального волокна 3140160001000, Мусор строительный 9120060001000, Мусор строительный от разборки зданий 9120060101004, Отходы сложного комбинированного состава в виде изделий, оборудования, устройств, не вошедшие в другие пункты (старые автомобили, огнетушители с истекшим сроком эксплуатации) 9200000000000, Отходы сложного комбинированного состава в виде изделий, оборудования, устройств, не вошедшие в другие пункты (противогазы, фильтры от противогазов) 9200000000000, Отходы сложного комбинированного состава в виде изделий, оборудования, устройств, не вошедшие в другие пункты (мониторы, компьютеры, принтеры, картриджи и т.д.) 9200000000000,  Электрическое оборудование, приборы, устройства и их части 9210000000000, Электрическое оборудование, приборы, устройства  и их части (офисная техника)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9210000000000, Электрическое оборудование, приборы, устройства и их части (батареи, литиевые батареи и.т.д.) 9210000000000, Отходы аккумуляторов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9211000013000, Печной бой, металлургический и литейный  щебень (брак) 3110000000000, Бой от печей металлургических процессов 3111000001000, Бой отработанной     футеровки алюминиевого  производства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3111020001000, Футеровка миксеров алюминиевого производства отработанная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3111020101004, Футеровка пламенных печей и печей переплава алюминиевого производства отработанная 3111020201004,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Футеровка разливочных и вакуумных ковшей алюминиевого производства отработанная 3111020301004, Кирпичная футеровка алюминиевых электролизеров отработанная 3111020401004, Металлургические шлаки, съемы и пыль</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3120000000000, Шлак печей переплава алюминиевого производства 3120290001014, Золошлаки от сжигания углей 3130020001000, Золошлаки от сжигания углей (Березовский)  3130020201004, Прочие твердые минеральные отходы (грунт, образовавшийся при проведении землеройных работ) 3140000000000, Прочие твердые минеральные отходы 3140000000000, Горновой песок литейного производства 3140010008004, Отходы песка очистных и пескоструйных устройств (в металлургии) 3140020008004, Абразивная пыль и порошок от шлифования черных металлов (с содержанием металла менее 50 %) 3140030011004, Отходы керамзита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3140060001000, Пыль керамзитовая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3140060111004, Отходы керамики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3140070001000, Стеклянные отходы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3140080001000, Отходы строительного щебня 3140090001000, Пыль щебеночная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3140090111004, Отходы асбоцемента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3140120001000, Отходы асбоцемента в кусковой форме 3140120201014, Отходы известняка и доломита 3140130001000,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кирпича (включая шамотный кирпич) 3140140001000, Отходы бетона, железобетона 3140270001000, Пыль бетонная 3140270311004, Отходы асфальтобетона и асфальтобетонной смеси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3140350001000, Отходы асфальтобетона и/или асфальтобетонной смеси в виде пыли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3140350111004, Отходы асфальтобетона и/или асфальтобетонной смеси в кусковой форме 3140350201004, Отходы бетонной смеси 3140360008000, Отходы бетонной смеси с содержанием пыли более 30%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3140360108004, Отходы асбеста в кусковой форме 3140370201014, Отходы гипса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3140380001000, Отходы абразивных материалов и инструментов 3140430001000, Шлак сварочный 3140480001994, Отходы кокса 3140530011000, Отходы цемента 3140550001000, Отходы при добыче рудных полезных ископаемых 3450000000000, Отходы при добыче нерудных полезных ископаемых 3470000000000, Прочие отходы добывающей промышленности 3490000000000,  Лом и отходы, содержащие чугун 3511000001000, Отходы, содержащие   чугун  (в  том  числе чугунную пыль), несортированные 3511011101004, Лом и отходы, содержащие сталь 3512000001000,  Отходы, содержащие  сталь  (в  том   числе стальную пыль), несортированные 3512011101004, Лом и отходы, содержащие углеродистую сталь 3512020001000, Отходы, содержащие   сталь    углеродистых   марок    (в    том    числе   стальную   пыль),    несортированные 3512021101004, Лом и отходы, содержащие легированную сталь</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3512030001000, Отходы, содержащие  легированную  сталь (в  том числе стальную пыль), несортированные 3512031101004, Лом и отходы, содержащие оцинкованную сталь 3512040001000, Отходы, содержащие оцинкованную  сталь  (в   том числе стальную пыль), несортированные 3512041101004, Лом и отходы, содержащие луженую сталь 3512050001000, Отходы, содержащие луженую  сталь  (в  том  числе стальную пыль), несортированные 3512051101004, Отходы стальных электродов 3512160001000, Лом и отходы, содержащие несортированные черные  металлы 3513000001000, Отходы, содержащие черные металлы (в том  числе чугунную и/или стальную пыль), несортированные 3513110001004, Лом и отходы черных металлов с примесями или загрязненные опасными веществами (железные бочки из-под краски, банки из-под краски) 3515000001000, Металлическая дробь с примесью шлаковой корки (дробеструйная обработка) 3515030108004, Пыль (или порошок)  от  шлифования  черных  металлов с содержанием металла 50% и более 3515036611004, Окалина 3515040001000, Сростки корунда     с    ферросплавом    в    производстве шлифовальных материалов 3515040201004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содержащие свинец в кусковой форме 3531021201013, Лом и отходы, содержащие медь 3531030001010, Отходы, содержащие медь, несортированные 3531031101013, Отходы, содержащие медь в кусковой форме 3531031201013, Отходы, содержащие листовой прокат меди 3531031401013, Лом и отходы, содержащие цинк 3531040001010, Отходы, содержащие цинк, несортированные 3531041101013, Отходы, содержащие цинк в кусковой форме 3531041201013, Отходы, содержащие листовой прокат цинка 3531041401013, Лом и отходы, содержащие никель 3531100001010, Отходы, содержащие никель (в том числе пыль и/или опилки никеля), несортированные 3531101101013,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никель в кусковой форме 3531101201014, Лом и отходы, содержащие олово 3531110001000, Отходы, содержащие олово, несортированные 3531111101004, Отходы, содержащие олово в кусковой форме 3531111201004, Отходы, содержащие листовой прокат олова 3531111401004, Лом и отходы, содержащие титан 3531170001000, Отходы, содержащие   титан  (в  том  числе   титановую пыль), несортированные 3531171101004, Лом и отходы, содержащие хром 3531190001013,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хром, несортированные 3531191101013,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хром в кусковой форме 3531191201013, Лом и отходы, содержащие   сплавы цветных металлов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3541000001000, Отходы, содержащие  медные сплавы (в том числе пыль медных сплавов), несортированные 3541011101004,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бронзу 3541020001000, Отходы, содержащие  бронзу  (в  том  числе  пыль бронзы), несортированные 3541021101004, Лом и отходы, содержащие латунь 3541030001000,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латунь  (в  том  числе  пыль латуни), несортированные 3541031101004, Лом и   отходы   сплавов   цветных  металлов  с  примесями или загрязненные 3546000001000, Металлические шламы 3570000000000,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(купрошлак отработанный)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3900000000000, Другие отходы минерального происхождения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3900000000000, Другие  отходы  минерального  происхождения,  а также отходы рафинирования продуктов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3990000000000, Отходы солей (карбамид, отходы чистки минераловозов)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5150000000000, Отходы битума, асфальта в твердой форме 5490120001004, Пыль электрофильтров алюминиевого производства 3120310011013, Золы, шлаки и пыль от топочных установок  и от термической обработки отходов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3130000000000, Пыль керамическая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3140070111004, Пыль стеклянная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3140080111004, Пыль асбоцементная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3140120111013, Пыль известковая и доломитовая 3140130111004, Отходы мела в виде порошка или пыли 3140130511004,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кирпичная 3140140211004, пыль коксовая 3140530111004, пыль цементная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3140550111003, Отходы глазури (эмали)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3140600001000, Пыль глазури (эмали)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3140600111004, Пыль чугунная незагрязненная 3511011611004, Пыль стальная незагрязненная 3512011611004,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стали    углеродистых марок     незагрязненная 3512021611004, Пыль легированной стали незагрязненная 3512031611004, Пыль оцинкованной стали3512041611004</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57420000000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Запальта</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«Буматика»,  г. Пермь,  ул.А.Гайдара, 8б-301</w:t>
            </w:r>
          </w:p>
        </w:tc>
      </w:tr>
      <w:tr w:rsidR="00CC4A4F" w:rsidRPr="00DC5106" w:rsidTr="007A7BC9">
        <w:trPr>
          <w:trHeight w:val="70"/>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Псковская область</w:t>
            </w:r>
          </w:p>
        </w:tc>
      </w:tr>
      <w:tr w:rsidR="00CC4A4F" w:rsidRPr="00DC5106" w:rsidTr="0060597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60-00002-Х-00592-250914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Склад хранения осадка</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Хранение отходов </w:t>
            </w:r>
          </w:p>
        </w:tc>
        <w:tc>
          <w:tcPr>
            <w:tcW w:w="1210" w:type="pct"/>
          </w:tcPr>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p w:rsidR="00CC4A4F" w:rsidRPr="00DC5106" w:rsidRDefault="00CC4A4F" w:rsidP="00CD129C">
            <w:pPr>
              <w:spacing w:after="0" w:line="240" w:lineRule="auto"/>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58606000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Креплянка</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МП «Водоканал»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Великие Луки, 182100, Псковская обл., г. Великие Луки, пер. Водопроводный, д.10</w:t>
            </w:r>
          </w:p>
        </w:tc>
      </w:tr>
      <w:tr w:rsidR="00CC4A4F" w:rsidRPr="00DC5106" w:rsidTr="0060597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60-00004-З-00592-250914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autoSpaceDE w:val="0"/>
              <w:autoSpaceDN w:val="0"/>
              <w:adjustRightInd w:val="0"/>
              <w:spacing w:after="0" w:line="240" w:lineRule="auto"/>
              <w:ind w:left="-108" w:right="-93"/>
              <w:rPr>
                <w:rFonts w:ascii="Times New Roman" w:hAnsi="Times New Roman"/>
                <w:sz w:val="20"/>
                <w:szCs w:val="20"/>
              </w:rPr>
            </w:pPr>
            <w:r w:rsidRPr="00DC5106">
              <w:rPr>
                <w:rFonts w:ascii="Times New Roman" w:hAnsi="Times New Roman"/>
                <w:sz w:val="20"/>
                <w:szCs w:val="20"/>
              </w:rPr>
              <w:t>Отходы 4-5 классов опасности:</w:t>
            </w:r>
          </w:p>
          <w:p w:rsidR="00CC4A4F" w:rsidRPr="00DC5106" w:rsidRDefault="00CC4A4F" w:rsidP="00CD129C">
            <w:pPr>
              <w:autoSpaceDE w:val="0"/>
              <w:autoSpaceDN w:val="0"/>
              <w:adjustRightInd w:val="0"/>
              <w:spacing w:after="0" w:line="240" w:lineRule="auto"/>
              <w:ind w:left="-108" w:right="-93"/>
              <w:rPr>
                <w:rFonts w:ascii="Times New Roman" w:hAnsi="Times New Roman"/>
                <w:sz w:val="20"/>
                <w:szCs w:val="20"/>
              </w:rPr>
            </w:pPr>
            <w:r w:rsidRPr="00DC5106">
              <w:rPr>
                <w:rFonts w:ascii="Times New Roman" w:hAnsi="Times New Roman"/>
                <w:sz w:val="20"/>
                <w:szCs w:val="20"/>
              </w:rPr>
              <w:t>Отходы древесины от лесоразработок    1730010001000,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Опилки и стружки древесные, загрязненные преимущественно органическими веществами ( минеральные  масла, лаки , растворители) 1713000000000,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Разнородные древесные отходы     1719010001000,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 загрязненные ( кроме бумажных мешков из-под строительных материалов и химических веществ)  1871020001000,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теплоизоляции ( котельная )   3100000000000,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Золошлаки от сжигания  углей Березовский) 3130020201004,</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Зола древесная и соломенная 3130060011995,</w:t>
            </w:r>
          </w:p>
          <w:p w:rsidR="00CC4A4F" w:rsidRPr="00DC5106" w:rsidRDefault="00CC4A4F" w:rsidP="00CD129C">
            <w:pPr>
              <w:autoSpaceDE w:val="0"/>
              <w:autoSpaceDN w:val="0"/>
              <w:adjustRightInd w:val="0"/>
              <w:spacing w:after="0" w:line="240" w:lineRule="auto"/>
              <w:ind w:left="-108" w:right="-93"/>
              <w:rPr>
                <w:rFonts w:ascii="Times New Roman" w:hAnsi="Times New Roman"/>
                <w:sz w:val="20"/>
                <w:szCs w:val="20"/>
              </w:rPr>
            </w:pPr>
            <w:r w:rsidRPr="00DC5106">
              <w:rPr>
                <w:rFonts w:ascii="Times New Roman" w:hAnsi="Times New Roman"/>
                <w:sz w:val="20"/>
                <w:szCs w:val="20"/>
              </w:rPr>
              <w:t>Прочие твердые и минеральные отходы  3140000000000,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3140030011004,</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Стеклянные отходы     3140080001000,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Стеклянный бой незагрязненный ( исключая бой стекла электронно- лучевых трубок и люминесцентных ламп) 3140080201995,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Лом дорожного полотна автомобильных дорог (исключая битум и асфальтное покрытие) 3140100001995,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кирпича (включая шамотный кирпич)   31401400 01000,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Бой кирпичной кладки при ремонте зданий и сооружений 3140140301995,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 xml:space="preserve">Бой бетонных изделий, отходы бетона в кусковой форме 3140270101995, </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Бой железобетонных изделий, отходы бетона в кусковой форме 3140270201995,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 3140430201995,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Шкурка шлифовальная отработанная 3140430301995,</w:t>
            </w:r>
          </w:p>
          <w:p w:rsidR="00CC4A4F" w:rsidRPr="007A7BC9" w:rsidRDefault="00CC4A4F" w:rsidP="00CD129C">
            <w:pPr>
              <w:pStyle w:val="ConsPlusCell"/>
              <w:ind w:left="-108"/>
              <w:rPr>
                <w:rFonts w:ascii="Times New Roman" w:hAnsi="Times New Roman" w:cs="Times New Roman"/>
                <w:lang w:eastAsia="en-US"/>
              </w:rPr>
            </w:pPr>
            <w:r w:rsidRPr="007A7BC9">
              <w:rPr>
                <w:rFonts w:ascii="Times New Roman" w:hAnsi="Times New Roman" w:cs="Times New Roman"/>
                <w:lang w:eastAsia="en-US"/>
              </w:rPr>
              <w:t xml:space="preserve">отходы абразивных материалов в виде пыли и порошка 31404304 11004,      </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Остатки и огарки стальных сварочных электродов 3512160101995,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Тормозные колодки отработанные 3515050001995,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 xml:space="preserve">Сальникова набивка асбесто-графитовая, </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промасленная ( содержанием масла менее 15%) 5490300301034,</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5490000000000,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 5490270101034,</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лакокрасочных средств   5550000000000,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гигиенических средств ( использованные подгузники для взрослых)    5660000000000,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Пластмассовая незагрязнённая тара, потерявшая потребительские свойства 5710180013005,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 xml:space="preserve">Отходы полиэтилена  в виде пленки 5710290201995, </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Полиэтиленовая тара, поврежденная 5710290313995,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 xml:space="preserve">Отходы твердого акрилонитрилбутадиенстирола  (пластик АБС) 5710360101005, </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Резиновые изделия незагрязненные ,потерявшие потребительские качества 5750010113005,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Обрезки резины 5750010201005,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тканей, старая одежда  5810110001000,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Твердые коммунальные отходы  9100000000000,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из жилищ    9110000000000,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отработанные накладки тормозных колодок)    9200000000000,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и их частей, не вошедшие в другие позиции ( Автомобильные воздушные фильтры отработанные, неразобранные)    9200000000000,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Электрические  лампы накаливания отработанные и брак 9231010001995,</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(мусор с решеток, осадок с песколовок) (9430000000000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58210000000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Бахново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МП ЖКХ Дедовичского района, 182710,Псковская область,  п. Дедовичи, ул. Энергетиков, д.3</w:t>
            </w:r>
          </w:p>
        </w:tc>
      </w:tr>
      <w:tr w:rsidR="00CC4A4F" w:rsidRPr="00DC5106" w:rsidTr="0060597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60-00005-З-00592-250914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Объект захоронения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4-5 классов опасности:</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коры-1711010101004,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Песок, загрязненный мазутом (содержание мазута менее 15% ) - 3140230201034,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Шлак сварочный - 3140480001994,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менее 50 %) - 3140030011004,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Пыль черных металлов незагрязненная - 3513160011004,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Обтирочный материал, загрязненный маслами (содержание масел менее 15 %) - 5490270101034, Сальниковая набивка асбесто-графитовая, промасленная (содержание масла менее 15 %) - 5490300301034,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Резиноасбестовые отходы (в том числе изделия отработанные и брак) - 5750030001004,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из жилищ несортированные (исключая крупногабаритные) - 9110010001004,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Мусор от бытовых помещений организаций несортированный (исключая крупногабаритный) - 9120040001004,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Мусор строительный от разборки зданий - 9120060101004,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(отработанные накладки тормозных колодок) - 9200000000000, Отходы сложного комбинированного состава в виде изделий, оборудования, устройств и их частей, не вошедших в другие позиции (Автомобильные воздушные фильтры отработанные, не разобранные) - 9200000000000, Твердые коммунальные отходы - 9100000000000, Отходы из жилищ - 9110000000000,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потребления на производстве, подобные коммунальным - 9120000000000,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сложного комбинированного состава - 9220000000000,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от водоподготовки, обработки сточных вод и использования воды (осадки ОС мойки автотранспорта) - 9400000000000,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(осадки) при механической и биологической очистке сточных вод (твердые осадки ОС)  - 9430000000000,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(осадки) при механической и биологической очистке сточных вод (мусор с решеток, осадок с песколовок) - 9430000000000, Отходы (осадки) при механической и биологической очистке вод (осадок от зачистки пожарных водоемов) - 9430000000000,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(осадки) от реагентной очистки сточных вод - 9450000000000,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(осадки) при промывке канализационных сетей - 9470000000000,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(осадки) при обработке сточных вод, не вошедшие в другие позиции (в т.ч. отходы с решеток КНС) - 9480000000000,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Прочие коммунальные отходы - 9900000000000, Отходы производства пищевых продуктов - 1110000000000,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от переработки зерновых культур -1111000000000,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растениеводства, парникового хозяйства - 1112000000000,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от переработки овощей и фруктов - 1113000000000,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кормов - 1171000000000,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Пыль комбикормовая - 1171050011004,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кожи -1470000000000,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обработки натуральной чистой древесины, незагрязненные опасными веществами -1711000000000,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Древесные отходы с пропиткой и покрытиями, не загрязненные опасными веществами - 1712000000000,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древесных строительных лесоматериалов, в том числе от сноса и разборки строений - 1712050001004,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Опилки и   стружки  древесные,   загрязненные преимущественно   органическими    веществами (минеральные масла; лаки, растворители) - 1713000000000,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Прочие отходы обработки и переработки древесины - 1719000000000,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Разнородные древесные отходы - 1719010001000, Отходы лесозаготовок и вырубок - 1730000000000, Отходы древесины от лесоразработок - 1730010001000,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бумаги и картона (Разнородные отходы бумаги и картона от распаковки чистящих, моющих и дезинфицирующих средств) - 187000000000, Отходы бумаги и картона - 1870000000000,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бумаги и картона незагрязненные - 1871000000000,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упаковочных материалов из бумаги и картона незагрязненные - 1871020001000,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бумаги и картона (пыль бумажная) - 1870000000000,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бумаги и картона с пропиткой и покрытиями -1872000000000,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Прочие отходы бумаги и картона - 1879000000000, Разнородные отходы бумаги и картона (например, содержащие отходы фотобумаги) -1879010001004, Отходы минерального происхождения (исключая отходы металлов) - 3100000000000,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теплоизоляции (котельная) - 3100000000000,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Солевые отходы от котельных - 3100000000000,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Золы, шлаки и пыль от топочных установок и от термической обработки отходов (Зола-унос от сжигания каменных углей типа Кузнецких, уловленная в циклоне) - 3130000000000,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Шлак (зола) от сжигания отходов - 1130010000000, Золошлаки от сжигания углей - 3130020201004,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Золы, шлаки и пыль от топочных установок и от термической обработки отходов - 3130000000000, Прочие твердые и минеральные отходы - 3140000000000,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Строительные отходы - 3140000000000,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минерального происхождения (отходы паронита) - 3140000000000,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Пыль керамзитовая - 3140060111004,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Силикатные и кварцевые отходы - 3140069000004, Пыль керамическая - 3140070111004,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Пыль стеклянная - 3140080111004, Стеклянные отходы - 3140080001000, Отходы строительного щебня - 3140090001000, Пыль щебеночная - 3140090111004, Отходы кирпича (включая шамотный кирпич) - 3140140001000,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кирпичная - 3140140211004, Отходы минерального волокна - 3140160001000, Отходы каменного угля - 3140210001000, Песок, загрязненный маслами (содержание масел менее 15%) - 3140230301034, Отходы песка (песок загрязненный нефтепродуктами с содержанием менее 15%) - 3140230001000, Отходы бетона и железобетона - 3140270001000, Отходы асфальтобетона и/или асфальтобетонной смеси в кусковой форме - 3140350201004, Отходы бетонной смеси - 3140360008000, Пыль абразивно-металлическая - 3140430411004, Фильтровочные и поглотительные массы, загрязненные опасными веществами (содержание масел менее 1 5 %) - 3148000000000, Лом и отходы черных  металлов - 3510000000000, Лом и отходы, содержащие сталь - 3512000001000, Отходы, содержащие сталь (в том числе стальную пыль), несортированные - 3512011101004, Пыль стальная незагрязненная - 3512011611004, Отходы, содержащие сталь углеродистых марок (в том числе стальную пыль), несортированные - 3512021101004, Пыль стали углеродистых марок незагрязненная - 3512021611004, Отходы стальных электродов - 3512160001000, Отходы, содержащие черные металлы (в том числе чугунную и/или стальную пыль), несортированные - 3513110001004, Пыль черных металлов незагрязненная - 3513160011004, Отходы черных металлов с примесями (пыль с фильтра от ГОУ (плазменная и газокислородная резка) - 3515030001000, Окалина - 3515040001000, Пыль алюминиевая незагрязненная - 3531011611004, Лом и отходы цветных металлов  и сплавов несортированный - 3510000000000, Отходы солей (осадок от нейтрализации электролита) - 5150000000000, Прочие отходы нефтепродуктов, продуктов переработки нефти, угля, газа, горючих сланцев и торфа - 5490000000000, Отходы битума, асфальта в твердой форме - 5490120001004, Обтирочный материал, загрязненный нефтепродуктами - 5490270001030, Тара железная, загрязненная засохшими ЛКМ, не содержащая растворители и тяжелые металлы - 5500000000000, Отходы лакокрасочных средств - 5550000000000, Отходы гигиенических средств (использованные подгузники для взрослых) - 5660000000000, Отходы полимерных материалов - 5700000000000, Затвердевшие отходы пластмасс (исключая отходы оргтехники) - 5710000000000, Отходы затвердевшего полипропилена - 5710300001000, Отходы гетинакса, текстолита, вулканизированной фибры, пленкосинтетического картона - 5710090001000, Отходы затвердевшего поливинилхлорида и пенопласта на его базе - 5710160001004, Отходы затвердевших стеклопластиков - 5710320001000, Отходы смеси затвердевших разнородных пластмасс - 5710990001004, Твердые оходы резины - 5750010001000, Пыль (мука) резиновая - 5750010511004, Камеры пневматические отработанные - 5750020113004, Резинометаллические отходы (в том числе изделия отработанные и брак) - 5750040001000, Отходы полиамидного волокна и нитей - 5810010001000, Отходы растительного волокна (включая очесы, прядильные отходы и расщипанное сырье) - 5810060001000, Пыль хлопковая - 5810061111004, Отходы тканей, старая одежда - 5810110001000, Текстиль загрязненный - 5820000000000.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58629000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Голощапы</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МУП "Коммунсервис"  182330, Псковская обл.,</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Опочка, ул. Красных Командиров, д. 9</w:t>
            </w:r>
          </w:p>
        </w:tc>
      </w:tr>
      <w:tr w:rsidR="00CC4A4F" w:rsidRPr="00DC5106" w:rsidTr="007A7BC9">
        <w:trPr>
          <w:trHeight w:val="845"/>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60-00006-З-00592-250914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Объект захоронения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 отходы 4 -5  класса опасности:</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 Абразивная пыль и порошок от шлифования черных металлов(с содержанием металла менее 50%) -3140030011004, Шлак сварочный -3140480001994, Пыль черных металлов незагрязненная -3513160011004, Обтирочный материал,  загрязненный маслами(содержание масел менее 15%) -5490270101034, Отходы лакокрасочных средств -5550000000000, Твердые отходы резины -5750010001000, Мусор строительный от разборки зданий -9120060101004, Отходы (осадки) при механической и биологической очистке сточных вод -9510000000004, Твердые коммунальные отходы -9100000000000, Отходы из жилищ -9110000000000, Отходы потребления на производстве, подобные коммунальным -9120000000000, Отходы сложного комбинированного состава в виде изделий,</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оборудования, устройств, не вошедшие в другие пункты (отработанные накладки тормозных колодок) -9200000000000, Прочие коммунальные отходы -9900000000000, Отходы полимерных материалов -5700000000000, Отходы (осадки) при промывке канализационных сетей -9470000000000, Отходы растениеводства, парникового хозяйства -1112000000000, Отходы обработки натуральной чистой древесины, незагрязненные опасными веществами -1711000000000, Отходы лесозаготовок и вырубок -1730000000000, Отходы бумаги и картона -1870000000000, Отходы бумаги и картона незагрязненные -1870000000000, Золошлаки от сжигания углей -3130020201004, Прочие твердые минеральные отходы -3140000000000</w:t>
            </w:r>
          </w:p>
          <w:p w:rsidR="00CC4A4F" w:rsidRPr="00DC5106" w:rsidRDefault="00CC4A4F" w:rsidP="00CD129C">
            <w:pPr>
              <w:spacing w:after="0" w:line="240" w:lineRule="auto"/>
              <w:ind w:left="-108" w:right="-108"/>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58623000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Большая Пожня</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МП Новоржевского района "ЖКО", Псковская обл., г. Новоржев, ул. Пушкина, д. 91</w:t>
            </w:r>
          </w:p>
          <w:p w:rsidR="00CC4A4F" w:rsidRPr="00DC5106" w:rsidRDefault="00CC4A4F" w:rsidP="00CD129C">
            <w:pPr>
              <w:spacing w:after="0" w:line="240" w:lineRule="auto"/>
              <w:rPr>
                <w:rFonts w:ascii="Times New Roman" w:hAnsi="Times New Roman"/>
                <w:sz w:val="20"/>
                <w:szCs w:val="20"/>
              </w:rPr>
            </w:pPr>
          </w:p>
        </w:tc>
      </w:tr>
      <w:tr w:rsidR="00CC4A4F" w:rsidRPr="00DC5106" w:rsidTr="0060597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60-00007-З-00592-250914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Объект захоронения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4-5  класса опасности:</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- 9120040001004,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- 5490270101034,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Абразивная пыль и порошок от шлифования черных металлов (с содержанием металла  менее 50%) - 3140030011004,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Золошлаки от сжигания углей -3130020201004, Смет с территории - 9120000000000, Песок, загрязненный маслами (содержание масел менее 15%) - 3140230301034, Отходы битума, асфальта в твердой форме - 5490120001004, Мусор строительный от разборки зданий 9120060101004, Шлак сварочный - 3140480001994, Сальниковая набивка асбестографитовая, промасленная (содержание масла менее 15%) - 5490300301034, Отходы (осадки) при промывке канализационных сетей (при зачистке канализационных колодцев) - 9470000000000, Отходы из жилищ несортированные (исключая крупногабаритные) - 9110010001004, Отходы кухонь и предприятий общественного питания (непищевые отходы столовой) - 9120100000000, Отходы лакокрасочных средств - 5550000000000, Отходы с решеток (ОС) - 9480000000000, Отходы коры - 1711010100004, Отходы рубероида - 1872040101014, Отходы толи - 1872040201014, Отходы (осадки) при механической и биологической очистке сточных вод (мусор с решеток от механической и биологической очистки сточных вод) - 9430000000000.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58653000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Малиновка</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МП "Горкомхоз",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181410, Псковская обл., г.Пыталово, ул. Чехова,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10</w:t>
            </w:r>
          </w:p>
        </w:tc>
      </w:tr>
      <w:tr w:rsidR="00CC4A4F" w:rsidRPr="00DC5106" w:rsidTr="0060597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60-00008-З-00592-250914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Объект захоронения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- 9120040001004, Отходы из жилищ несортированные  (исключая крупногабаритные) – 9110010001004,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- 9120120001005</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58606000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Бабки</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"Жилкомсервис"</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Псковская обл., г. Великие Луки, пер. Богдановский, д. 13</w:t>
            </w:r>
          </w:p>
        </w:tc>
      </w:tr>
      <w:tr w:rsidR="00CC4A4F" w:rsidRPr="00DC5106" w:rsidTr="0060597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60-00009-З-00592-250914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Объект захоронения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4-5 классов опасности:</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Сальниковая набивка асбесто-графитовая, промасленная (содержание масла 15% и более) – 5490300 301033,   Обтирочный материал, загрязненный маслами (содержание масел  менее 15%) - 5490270101034, Абразивная пыль и порошок от шлифования черных металлов (с содержанием металла не менее 50%) - 3140030011004, Мусор от бытовых помещений организаций несортированный (исключая крупногабаритный) - 9120040001004, Отходы лакокрасочных средств (Пустая жестяная тара, загрязнённая лакокрасочными средствами) - 5550000000000, Отходы из жилищ несортированные  (исключая крупногабаритные) - 9110010001004, Текстиль загрязненный (обтирочный материал загрязненный ЛКМ) - 5820000000000, Пыль древесная от шлифовки натуральной чистой древесины - 1711070011004, Шлак сварочный - 3140480001994, Пыль черных металлов незагрязненная - 3513160011004, Резиноасбестовые отходы (в т.ч. изделия отработанные и брак) – 5750030001004,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- 9120120001005</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58604000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Дешково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МП "Услуга",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182840, Псковская обл., п. Бежаницы, ул. Смольная, д. 66</w:t>
            </w:r>
          </w:p>
        </w:tc>
      </w:tr>
      <w:tr w:rsidR="00CC4A4F" w:rsidRPr="00DC5106" w:rsidTr="00683207">
        <w:trPr>
          <w:trHeight w:val="846"/>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60-00010-З-00592-250914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Объект захоронения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 Отходы 4-5 классов опасности:</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Мусор строительный от разборки зданий - 9120060101004,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Мусор от бытовых помещений организаций несортированный (исключая крупногабаритный) - 9120040001004,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Отработанные накладки тормозных колодок - 5710000000000,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(осадки) при механической и биологической очистке сточных вод (отходы с решеток КНС) - 9480000000000,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лакокрасочных средств (Пустая жестяная тара, загрязнённая лакокрасочными средствами) - 5550000000000, Отходы от жилищ несортированные  (исключая крупногабаритные) - 9110010001004,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коры - 1711010101004,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древесных строительных материалов, в т.ч. от сноса и разборки - 1712050001004,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мела в виде порошка или пыли - 3140130511004,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Загрязненная бумага - 1879000000004,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кожзаменителя - 1470000000004);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потребления на производстве, подобные коммунальным (Смет  с территории) - 9120000000000,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не менее 50%) – 3140030011004,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58633000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Оловяшкино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«Островспецавтопарк»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181350, Псковская обл., г. Остров, ул. К. Маркса, 81</w:t>
            </w:r>
          </w:p>
        </w:tc>
      </w:tr>
      <w:tr w:rsidR="00CC4A4F" w:rsidRPr="00DC5106" w:rsidTr="00683207">
        <w:trPr>
          <w:trHeight w:val="56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60-00011-З-00592-250914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Объект захоронения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3-5 классов опасности:</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Сальниковая набивка асбесто-графитовая, промасленная (содержание масла 15% и более) - 5490300301033,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Прочие отходы нефтепродуктов переработки нефти, угля, горючих сланцев и торфа (Фильтры тонкой очистки масла отработанные) - 5490000000000, Песок, загрязненный маслами (содержание масел менее 15%) - 3140230301034,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Обтирочный материал, загрязненный маслами (содержание масел  менее 15%) - 5490270101034, Прочие твердые минеральные  отходы  (Отходы паронита, Отходы теплоизоляционных изделий из стеклянного штапельного волокна) - 3140000000000,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Опилки древесные, загрязненные минеральными маслами (содержание масел менее 15%) - 1713020101034,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Золошлаки от сжигания углей (Березовский) - 3130020201004,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Абразивная пыль и порошок от шлифования черных металлов (с содержанием металла не менее 50%) - 3140030011004,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Шлак сварочный - 3140480001994,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Мусор  строительный - 9120060001004,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Мусор от бытовых помещений организаций несортированный (исключая крупногабаритный) - 9120040001004,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(Отработанные накладки тормозных колодок) - 92000000000000,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потребления на производстве, подобные коммунальным (Смет  с территории) - 9120000000000,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(осадки) при механической и биологической очистке сточных вод (осадок с песколовок, осадки с решеток ОС) - 9430000000000, Отходы лакокрасочных средств (емкости из-под ЛКМ, пластиковая тара из-под ЛКМ, ветошь, загрязненная   ЛКМ) - 5550000000000,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из жилищ несортированные  (исключая крупногабаритные) - 9110010001004,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Текстиль загрязненный (обтирочный материал загрязненный чистящими и моющими средствами) - 5820000000000,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Окалина замасленная (содержание масла менее 15%) - 5490300104034,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Резиноасбестовые отходы (в том числе изделия отработанные и брак) - 5750030001004,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Пыль черных металлов незагрязненная - 3513160011004,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коры - 1711010101004,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Осадки с иловых карт после механической и биологической очистки муниципальных сточных вод, содержащие опасные компоненты в количестве, соответствующем 4-му классу опасности – 9430110204014,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58647000</w:t>
            </w:r>
          </w:p>
        </w:tc>
        <w:tc>
          <w:tcPr>
            <w:tcW w:w="486" w:type="pct"/>
          </w:tcPr>
          <w:p w:rsidR="00CC4A4F" w:rsidRPr="00DC5106" w:rsidRDefault="00CC4A4F" w:rsidP="00CD129C">
            <w:pPr>
              <w:spacing w:after="0" w:line="240" w:lineRule="auto"/>
              <w:jc w:val="center"/>
              <w:rPr>
                <w:rFonts w:ascii="Times New Roman" w:hAnsi="Times New Roman"/>
                <w:sz w:val="20"/>
                <w:szCs w:val="20"/>
              </w:rPr>
            </w:pPr>
            <w:r w:rsidRPr="00DC5106">
              <w:rPr>
                <w:rFonts w:ascii="Times New Roman" w:hAnsi="Times New Roman"/>
                <w:sz w:val="20"/>
                <w:szCs w:val="20"/>
              </w:rPr>
              <w:t>д. Замушки</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Порховское ММПЖКХ , 182620, Псковская обл., г. Порхов, ул. Кузнецова, 43</w:t>
            </w:r>
          </w:p>
        </w:tc>
      </w:tr>
      <w:tr w:rsidR="00CC4A4F" w:rsidRPr="00DC5106" w:rsidTr="0060597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60-00012-З-00592-250914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Объект захоронения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4-5 классов опасности:</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комбикормовая 1171050011004,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древесная от шлифовки натуральной чистой древесины1711070011004,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строительных лесоматериалов, в том числе и разборки строений 1712050001004,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Опилки древесные, загрязненные минеральными маслами (содержание масел менее 15%) 1713020104034,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Золошлаки от сжигания углей (Березовский)  3130020201004,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менее 50%) 3140030011004,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3140230301034,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асфальто-бетона и / или асфальто-бетонной смеси в кусковой форме  3140350201004,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Шлак сварочный 3140480001994,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(или порошок) от шлифовки черных металлов с содержанием металла 50% и более 3515036611004,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Обтирочный материал, загрязнённый маслами (содержание масел менее 15%) 5490270101034,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стеклолакоткани  5710320101004,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7A7BC9" w:rsidRDefault="00CC4A4F" w:rsidP="00CD129C">
            <w:pPr>
              <w:pStyle w:val="ConsPlusCell"/>
              <w:ind w:left="-108" w:right="-108"/>
              <w:rPr>
                <w:rFonts w:ascii="Times New Roman" w:hAnsi="Times New Roman" w:cs="Times New Roman"/>
                <w:lang w:eastAsia="en-US"/>
              </w:rPr>
            </w:pPr>
            <w:r w:rsidRPr="007A7BC9">
              <w:rPr>
                <w:rFonts w:ascii="Times New Roman" w:hAnsi="Times New Roman" w:cs="Times New Roman"/>
                <w:lang w:eastAsia="en-US"/>
              </w:rPr>
              <w:t>Отходы из   жилищ   несортированные   (исключая                 крупногабаритные) 9110010001004,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Мусор строительный после разборки зданий 9120060101004,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производства пищевых продуктов 1110000000000,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от переработки зерновых культур 1111000000000,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кормов 1171000000000,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содержания животных и птиц (продукты жизнедеятельности собак кинологической службы) 1310000000000,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Разнородные древесные отходы 1719010001000,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незагрязненные 1871020001000,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теплоизоляции (котельные) 3100000000000,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Прочие твердые минеральные отходы 3140000000000,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лакокрасочных средств (емкости от лакокрасочных материалов) 5550000000000,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гетинакса, текстолита, вулканизированной фибры, пленкосинтетического картона 5710090001000,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Твердые отходы резины (Отходы резины, в том числе резинотехнические изделия, загрязненные нефтью и/или нефтепродуктами не более 5%) 5750010001000,</w:t>
            </w:r>
          </w:p>
          <w:p w:rsidR="00CC4A4F" w:rsidRPr="00DC5106" w:rsidRDefault="00CC4A4F" w:rsidP="00CD129C">
            <w:pPr>
              <w:spacing w:after="0" w:line="240" w:lineRule="auto"/>
              <w:ind w:left="-108"/>
              <w:rPr>
                <w:rFonts w:ascii="Times New Roman" w:hAnsi="Times New Roman"/>
                <w:sz w:val="20"/>
                <w:szCs w:val="20"/>
              </w:rPr>
            </w:pPr>
            <w:r w:rsidRPr="00DC5106">
              <w:rPr>
                <w:rFonts w:ascii="Times New Roman" w:hAnsi="Times New Roman"/>
                <w:sz w:val="20"/>
                <w:szCs w:val="20"/>
              </w:rPr>
              <w:t>Отходы тканей, старая одежда 5810110001000,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кухонь и предприятий общественного питания 9120100000000,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(отработанные накладки тормозных колодок) 9200000000000,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(иловый осадок после сушки) 9430000000000,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позиции (осадки ОС из песколовок) 9480000000000,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позиции (отбросы с решеток) 9480000000000,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58626000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Дольшино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МУП  ЖКХ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182200, Псковская обл., г. Новосокольники, ул. Володарского, д. 1                       </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60-00013-З-00592-250914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Объект захоронения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vAlign w:val="center"/>
          </w:tcPr>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4-5 класса опасности:</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Твердые коммунальные отходы  9100000000000,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из жилищ 9110000000000,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(отработанные накладки тормозных колодок) 9200000000000,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и их частей, не вошедших в другие позиции (Автомобильные воздушные фильтры отработанные, неразобранные) 9200000000000,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Прочие коммунальные отходы 9900000000000,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производства пищевых продуктов 11100000 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растениеводства, парникового хозяйства 111 2000000000,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производства  растительных  и  животных жиров и восков 1230000000000,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содержания животных и птиц (продукты  жизнедеятельности собак кинологической службы) 1310000000000,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кожи 1470000000000,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обработки натуральной чистой  древесины, незагрязненные опасными веществами 171100000000 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 загрязненные опасными веществами 1712000000000,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Опилки и    стружки   древесные,   загрязненные   преимущественно    органическими     веществами (минеральные масла, лаки, растворители) 1713000000 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 Прочие отходы обработки и переработки древесины 1719000000000,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Разнородные древесные отходы 1719010001000,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лесозаготовок и вырубок 1730000000000,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древесины от лесоразработок 1730010001000,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бумаги и картона (Разнородные отходы бумаги и картона от распаковки чистящих, моющих и дезинфицирующих средств) 1870000000000,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бумаги и картона 1870000000000,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бумаги и картона незагрязненные 18710000 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незагрязненные 1871020001000,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бумаги и картона (пыль бумажная) 18700000 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бумаги  и картона  с  пропиткой и покрытиями 1872000000000,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Прочие отходы бумаги и картона 1879000000000,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 1879010001004,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минерального происхождения (исключая отходы металлов) 3100000000000,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теплоизоляции (котельная) 3100000000000,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Солевые отходы от котельных 3100000000000,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(Зола-унос от сжигания каменных углей типа Кузнецких, уловленная в циклоне) 3130000000000,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Золошлаки от сжигания углей 3130020201004,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Прочие твердые минеральные отходы 3140000000000,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минерального происхождения (отходы паронита) 3140000000000,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менее 50%) 314003 0011004,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асбоцемента 3140120001000,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асбоцемента в кусковой форме 314012020101 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известняка и доломита 3140130001000,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кирпича (включая шамотный кирпич) 314014 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кирпичная 3140140211004,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минерального волокна 3140160001000,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шлаковаты 3140160101004,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каменного угля 3140210001000,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 3140230301034,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песка (песок загрязненный нефтепродуктами с содержанием менее 15%) 3140230001000,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бетона и железобетона 3140270001000,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 3140350201004,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абразивно-металлическая 3140430411004,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Шлак сварочный 3140480001994,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Фильтровочные и поглотительные массы, загрязненные опасными веществами (содержание масел менее 15 %) 3148000000000,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Уголь активированный отработанный, загрязненный опасными веществами 3148010000000,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минеральными маслами (содержание масла - менее 15%) 3148010201034,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опасными веществами 3148020000000,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минеральными маслами (содержание масла - менее 15%) 3148020201034,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Коксовые массы отработанные, загрязненные опасными веществами 3148030000000,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Лом и отходы металлокерамики с черными металлами 3510010001000,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Лом и отходы, содержащие сталь 3512000001000,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содержащие сталь (в том числе стальную пыль), несортированные 3512011101004,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стальная незагрязненная 3512011611004,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содержащие сталь углеродистых марок (в том числе стальную пыль), несортированные 3512021101004,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стальных электродов  3512160001000,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содержащие черные металлы (в том числе чугунную и/или стальную пыль), несортированные 3513110001004,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черных металлов незагрязненная 3513160011004,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черных металлов с примесями (пыль с фильтра от ГОУ (плазменная и газокислородная резка) 3515030001000,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Окалина 3515040001000,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солей (осадок от нейтрализации электролита) 5150000000000,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5490000000000,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битума, асфальта в твердой форме 5490120001004,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Обтирочный материал,  загрязненный нефтепродуктами 5490270001030,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5490270101034,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Сальниковая набивка асбесто-графитовая, промасленная (содержание масла менее 15%) 5490300301034,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Тара железная, загрязненная засохшими ЛКМ, не содержащая растворители и тяжелые металлы 550000 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лакокрасочных средств 5550000000000,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клея, клеящих   веществ,  мастик,  незатвердевших смол 5570000000000,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гигиенических средств (использованные подгузники для взрослых) 5660000000000,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полимерных материалов 5700000000000,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Затвердевшие отходы пластмасс (исключая отходы оргтехники) 5710000000000,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затвердевшего полипропилена 5710300001000,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гетинакса, текстолита, вулканизированной фибры, пленкосинтетического картона 5710090001000,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5710160001004,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затвердевших стеклопластиков 5710320001000,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стеклолакоткани 5710320101004,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твердых сополимеров стирола 5710360001000,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Твердые отходы резины 5750010001000,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Камеры пневматические отработанные 5750020113004,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Резиноасбестовые отходы 5750030001004,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Резинометаллические отходы (в том числе изделия отработанные и брак) 5750040001000,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полимерных материалов из размалывающих устройств (легкие фракции) 5780010001004,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растительного волокна (включая очесы, прядильные отходы и расщипанное сырье) 5810060001000,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тканей, старая одежда 5810110001000,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Текстиль загрязненный 5820000000000,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от водоподготовки, обработки сточных вод и использования воды (осадки ОС мойки автотранспорта) 9400000000000,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 при подготовке воды (осадок после промывки ионообменных фильтров) 9410000000000,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(осадки)при механической и биологической очистке сточных вод (твердые осадки ОС) 9430000000004,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(осадки)при механической и биологической очистке сточных вод (мусор  с решеток, осадок с песколовок) 9430000000000,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вод (осадок от зачистки пожарных водоемов) 9430000000000,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9450000000000,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 при промывке канализационных сетей 9470000000000,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(осадки) при обработке сточных вод, не вошедшие в другие позиции ( в т.ч. отходы с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решеток КНС) 9480000000000,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w:t>
            </w:r>
          </w:p>
          <w:p w:rsidR="00CC4A4F" w:rsidRPr="00DC5106" w:rsidRDefault="00CC4A4F" w:rsidP="00CD129C">
            <w:pPr>
              <w:autoSpaceDE w:val="0"/>
              <w:autoSpaceDN w:val="0"/>
              <w:adjustRightInd w:val="0"/>
              <w:spacing w:after="0" w:line="240" w:lineRule="auto"/>
              <w:ind w:left="-108" w:right="-108"/>
              <w:jc w:val="both"/>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58651000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д. Жарки</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МП ЖКХ Пушкиногорского района, 181371, Псковская обл., пгт. Пушкинские Горы, ул. Садовая, д. 5а</w:t>
            </w:r>
          </w:p>
        </w:tc>
      </w:tr>
      <w:tr w:rsidR="00CC4A4F" w:rsidRPr="00DC5106" w:rsidTr="007A7BC9">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60-00014-З-00592-250914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Объект захоронения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vAlign w:val="center"/>
          </w:tcPr>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4-5 класса опасности:</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из жилищ 9110000000000,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вошедших в другие пункты (отработанные накладки тормозных колодок) 9200000000000,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и их частей, не вошедших в другие позиции (Автомобильные воздушные фильтры отработанные, неразобранные) 9200000000000,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Твёрдые коммунальные отходы 9100000000000,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от водоподготовки, обработки сточных вод и использования воды (осадки ОС мойки автотранспорта)  9400000000000,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 при подготовке воды (осадок после промывки ионообменных фильтров 9410000000000,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Прочие коммунальные отходы 9900000000000,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растениеводства, парникового хозяйства 111 2000000000,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производства вкусовых продуктов 1140000000000,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содержания животных и птиц (продукты жизнедеятельности собак кинологической службы) 1310000000000,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кожи 1470000000000,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обработки натуральной чистой древесины, незагрязненные опасными веществами 1711000000000,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Деревянные отходы с пропитками и покрытиями, не загрязненные опасными веществами 1712000000000,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Опилки  и стружки древесные, загрязненные преимущественно органическими веществами (минеральные масла, лаки, растворители) 1713000000000,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Прочие отходы обработки и переработки древесины 1719000000000,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Разнородные древесные отходы 1719010001000,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лесозаготовок и вырубок1730000000000,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древесины от лесоразработок 1730010001000,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бумаги и картона с пропиткой и покрытиями 1872000000000,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 1879010001004,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минерального происхождения (исключая отходы металлов) 3100000000000,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теплоизоляции (котельная) 3100000000000,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Прочие твердые минеральные отходы (строительные отходы) 3140000000000,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Прочие твердые минеральные отходы (отходы паронита) 3140000000000,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металлов(с содержанием металла менее 50%) 3140030011004,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керамзитовая 314006 0111004,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керамзита 3140060001000,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керамическая 3140070111004,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стеклянная 3140080111004,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Стеклянные отходы 3140080001000,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строительного щебня 3140090001000,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щебеночная 3140090111004,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асбестоцемента 3140120001000,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асбестоцемента в кусковой форме 3140120201014,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известняка и доломита 3140130001000,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известковая и доломитовая 3140130111004,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мела в виде порошка и пыли 3140130511004,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кирпича (включая шамотный кирпич) 3140140001000,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кирпичная 3140140211004,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минерального волокна 3140160001000,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шлаковаты 3140160101004,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от шлаковаты 3140160211004,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каменного угля 3140210001000,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песка (песок, загрязненный нефтепродуктами содержанием менее 15%) 31402300010000,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3140230301034,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 3140350201004,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бетонной смеси 3140360008000,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 3140430411004,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Шлак сварочный 3140480001994,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Фильтровочные и поглотительные массы, загрязненные опасными веществами (содержание масел менее 15%) 3148000000000,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опасными веществами 3148010000000,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минеральными маслами (содержание масла – менее 15%) 3148010201034,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Угольные фильтры отработанные, загрязненные опасными веществами 3148020201034,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оцинкованной стали незагрязненная 3512041611004,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черных металлов с примесями 3515030001000,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Окалина 3515040001000,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битума, асфальта в твердой форме 5490120001004,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Обтирочный материал, загрязненный нефтепродуктами 5490270001030,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5490270101034,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Сальниковая набивка асбесто-графитовая, промасленная (содержание масел менее 15%) 5490300301034,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органических растворителей, красок, лаков, клея, мастик и смол (тара железная, загрязненная засохшими ЛКМ, не содержащая растворители и тяжелые металлы) 5500000000000,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лакокрасочных средств 5550000000000,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клея, клеящих веществ, мастик, незатвердевших смол 5570000000000,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гигиенических средств (использованные подгузники для взрослых) 5660000000000,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полимерных материалов 5700000000000,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затверд. полипропилена 5710300001000,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гетинакса, текстолита, вулканизированной фибры, пленкосинтетического картона 5710090001000,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5710160001004,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затвердевших стеклопластиков 5710320001000,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стеклолакоткани 5710320101004,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твердых сополимеров стирола 5710360001000,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Твердые отходы резины 5750010001000,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Пыль (мука) резиновая 5750010511004,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Камеры пневматические отработанные 5750020113004,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Резиноасбестовые отходы 5750030001004,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Резинометаллические отходы (в том числе изделия отработанные и брак) 5750040001000,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полимерных материалов из размалывающих устройств (легкие фракции) 5780010001004,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Текстильные отходы и шламы 5810000000000,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полиамидного волокна и нитей 5810010001000,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растительного волокна (включая очесы, прядильные отходы и расщипанное сырьё) 5810060001000,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хлопковая 5810061111004,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тканей, старая одежда 5810110001000,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Текстиль загрязненный 5820000000000,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w:t>
            </w:r>
          </w:p>
          <w:p w:rsidR="00CC4A4F" w:rsidRPr="00DC5106" w:rsidRDefault="00CC4A4F" w:rsidP="00CD129C">
            <w:pPr>
              <w:spacing w:after="0" w:line="240" w:lineRule="auto"/>
              <w:ind w:left="-108" w:right="-108"/>
              <w:jc w:val="both"/>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58640000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д. Буравцы</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МП «Благоустройство», 181500, Псковская обл., г. Печоры, ул. Юрьевская, д. 63а</w:t>
            </w:r>
          </w:p>
        </w:tc>
      </w:tr>
      <w:tr w:rsidR="00CC4A4F" w:rsidRPr="00DC5106" w:rsidTr="009141B2">
        <w:trPr>
          <w:trHeight w:val="70"/>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60-00015-З-00592-250914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Объект захоронения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vAlign w:val="center"/>
          </w:tcPr>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4-5 класса опасности:</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комбикормовая 1171050011004,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шквары 1230050001004,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от зачистки растительных и животных жиров 1260050000004,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Обрезки готовой хромовой кожи 1470020301004,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кож нехромового дубления 1470030001000,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Обувь кожаная рабочая, потерявшая потребительские свойства 1470060113004,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коры 1711010101004,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Кора с примесью земли 1711010201004, </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Обрезь фанеры, содержащей связующие смолы в количестве от 0,2 % до 2,5 % включительно 1712010101014,  </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Брак  фанерных заготовок, содержащих  связующие смолы в количестве от 0,2% до 2,5% включительно 1712010201004,</w:t>
            </w:r>
          </w:p>
          <w:p w:rsidR="00CC4A4F" w:rsidRPr="00DC5106" w:rsidRDefault="00CC4A4F" w:rsidP="00CD129C">
            <w:pPr>
              <w:tabs>
                <w:tab w:val="left" w:pos="322"/>
              </w:tabs>
              <w:spacing w:after="0" w:line="240" w:lineRule="auto"/>
              <w:ind w:left="-108" w:right="-108"/>
              <w:rPr>
                <w:rFonts w:ascii="Times New Roman" w:hAnsi="Times New Roman"/>
                <w:sz w:val="20"/>
                <w:szCs w:val="20"/>
              </w:rPr>
            </w:pPr>
            <w:r w:rsidRPr="00DC5106">
              <w:rPr>
                <w:rFonts w:ascii="Times New Roman" w:hAnsi="Times New Roman"/>
                <w:sz w:val="20"/>
                <w:szCs w:val="20"/>
              </w:rPr>
              <w:t>Опилки древесно-стружечных и/или древесно-волокнистых плит, содержащие связующие смолы в количестве от 0,2 % до 2,5 % включительно 1712020101014,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Стружка древесно-стружечных и/или древесно-волокнистых плит, содержащая связующие смолы в количестве от 0,2 % до 2,5 % включительно 1712020201014,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Обрезки, кусковые отходы древесно-стружечных и/или древесно-волокнистых  плит, содержащих  связующие смолы в количестве от 0,2% до 2,5% включительно 1712020301014,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при изготовлении и обработке древесно-стружечных и/или древесно-волокнистых плит, содержащих связующие смолы</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в количестве от 0,2 % до 2,5 % включительно 1712020511014,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Шлам при изготовлении и обработке древесно-стружечных и/или древесно-волокнистых  плит, содержащих  связующие смолы в количестве от 0,2% до 2,5% включительно 1712020604014,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Опилки древесные, загрязненные минеральными маслами (сод. масел – менее 15%) 1713020101034,  </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Стружка древесная, загрязненная минеральными маслами (сод. масел – менее 15%) 1713020201034,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Опилки древесные, загрязненные бензином (сод. бензина – менее 15%)1713030101034,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Стружка древесная, загрязненная бензином (сод. бензина – менее 15%) 1713030201034,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Стружка разнородной древесины (например, содержащие стружку древесно-стружечных и/или древесно-волокнистых плит) 1719010201004,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Опилки и стружки разнородной древесины (например, содерж. опилки  и стружку древесно-стружечных и/или древесно-волокнистых плит) 1719010301004,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Пыль от обработки разнородной древесины (например, содерж. пыль  древесно-стружечных и/или древесно-волокнистых плит) 1719010411004,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Шлам от обработки разнородной древесины (например, содерж. шлам древесно-стружечных и/или древесно-волокнистых плит) 1719010504004,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Обрезь разнородной древесины (например, содержащая обрезь древесно-стружечных и/или древесно-волокнистых плит) 1719010601004,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бумаги с нанесенным лаком 1872010101014,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бумажной клеевой ленты 1872010201014,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толи 1872040201014,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 1879010001004,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Золошлаки от сжигания углей (Березовский) 3130020201004,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 (в металлургии) 3140020008004,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не менее 50%) 3140030011004,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Пыль керамзитовая 3140060111004,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Пыль керамическая 3140070111004,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Пыль стеклянная 3140080111004,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Пыль щебеночная 3140090111004,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асбоцемента в кусковой форме 3140120111004,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Пыль известковая и доломитовая 3140130111004, </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мела в виде порошка и пыли 3140130511004,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Пыль кирпичная 3140140211004,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шлаковаты 3140160101004,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Пыль от шлаковаты 3140160211004,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базальтового супертонкого волокна 3140160301004,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 менее 15%) 3140230201034,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 менее 15%) 3140230201034,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 менее 15%) 3140230301034,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Песок, загрязненный бензином (содержание бензина – менее 15%)3140230401034, </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асфальтобетона и /или асфальтобетонной смеси в виде пыли 3140350111004,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асфальтобетона и /или асфальтобетонной смеси в кусковой форме 3140350201004,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бетонной смеси с содержанием пыли более 30% 3140360108004,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асбеста в кусковой форме 3140370201014, </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асбестовой бумаги 3140370301014,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асбестовой крошки 3140370401014,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Пыль гипсовая 3140380111004,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 3140430411004,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Шлак сварочный 3140480001994,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Пыль глазури (эмали) 3140600111004,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минеральными маслами (содержание масел – менее 15%) 3148010201034,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минеральными маслами (содержание масла – менее 15%) 3148020201034,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Коксовые массы отработанные, загрязненные минеральными маслами (содержание масла – менее 15%) 3148030201034,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Шлам асбестовый, не загрязненный опасными веществами 3160440104004,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содержащие черные металлы (в том числе чугунную и/или стальную пыль), несортированные 3513110001004,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черных металлов незагрязненная 3513160011004,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Металлическая дробь с примесью шлаковой корки (дробеструйная обработка) 3515030108004,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в содержанием металла 50% и более 3515036611004,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битума, асфальта в твердой форме 5490120001004,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 масел  менее 15%) 5490270101034,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Окалина замасленная (содержание масла менее 15%) 5490300104034,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Пенька промасленная (содерж. масла менее 15%)  5490300201034,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Сальниковая набивка асбесто-графитовая, промасленная (содерж. масел менее 15%) 5490300301034,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5710160001004,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стеклолакоткани 5710320101004,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Пыль (мука) резиновая 5750010511004,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Резиноасбестовые отходы (в том числе изделия отработанные и брак) 5750030001004,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полимерных материалов из размалывающих устройств (легкие фракции) 5780010001004,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Пыль полимерных материалов с фильтров размалывающих устройств 5780020011004,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растениеводства, парникового хозяйства 1120000000000,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производства растительных и животных  масел   1210000000000,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обработки и переработки древесины (Опилки  и стружки древесные, загрязненные преимущественно дез. средствами) 1710000000000,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обработки и переработки древесины (Опилки  и стружки древесные, загрязненные преимущественно органическими веществами (минеральные масла, лаки, растворители) 1710000000000,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(Золошлаки от сжигания каменных углей типа Кузнецких) 3130000000000,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(Зола – унос  от сжигания каменных углей типа Кузнецких) 3130000000000,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керамзита 3140060001000,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керамики 3140070001000,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Стеклянные отходы 3140080001000,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строительного щебня 3140090001000,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кирпича (вкл. шамотный кирпич) 3140140001000,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Лом  и отходы черных металлов (Тара железная, загрязненная засохшими лакокрасочными материалами, не содержащая растворители и тяжелые металлы) 3510000000000,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лакокрасочных средств   5550000000000,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клея, клеящих веществ, мастик, незатвердевших смол</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клея) 5570000000000,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гигиенических средств (одноразовые подгузники использованные) 5660000000000,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Затвердевшие отходы пластмасс (отходы гетинакса) 5710000000000,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Затвердевшие отходы пластмасс (отходы текстолита) 5710000000000,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Затвердевшие отходы пластмасс (отходы фторопласта) 5710000000000,</w:t>
            </w:r>
          </w:p>
          <w:p w:rsidR="00CC4A4F" w:rsidRPr="00DC5106" w:rsidRDefault="00CC4A4F" w:rsidP="00CD129C">
            <w:pPr>
              <w:spacing w:after="0" w:line="240" w:lineRule="auto"/>
              <w:ind w:left="-108" w:right="-108"/>
              <w:rPr>
                <w:rFonts w:ascii="Times New Roman" w:hAnsi="Times New Roman"/>
                <w:sz w:val="20"/>
                <w:szCs w:val="20"/>
              </w:rPr>
            </w:pPr>
            <w:r w:rsidRPr="00DC5106">
              <w:rPr>
                <w:rFonts w:ascii="Times New Roman" w:hAnsi="Times New Roman"/>
                <w:sz w:val="20"/>
                <w:szCs w:val="20"/>
              </w:rPr>
              <w:t>Отходы резины, включая стары шины (резиновая списанная спецодежда, спецобувь) 5750000000000,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тканей, старая одежда</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(спецодежда списанная) 5810110001000,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Текстиль загрязненный (изношенная рабочая одежда, загрязненная производственной пылью (без выраженных специфических загрязнений)) 5820000000000,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Текстиль загрязненный (изношенная рабочая одежда, загрязненная  нефтепродуктами) 5820000000000,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Твердые коммунальные отходы (мусор с городских территорий) 9100000000000,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из жилищ 9110000000000,</w:t>
            </w:r>
          </w:p>
          <w:p w:rsidR="00CC4A4F" w:rsidRPr="007A7BC9" w:rsidRDefault="00CC4A4F" w:rsidP="00CD129C">
            <w:pPr>
              <w:pStyle w:val="pasport"/>
              <w:ind w:left="-108" w:right="-108"/>
              <w:rPr>
                <w:noProof w:val="0"/>
                <w:lang w:eastAsia="en-US"/>
              </w:rPr>
            </w:pPr>
            <w:r w:rsidRPr="007A7BC9">
              <w:rPr>
                <w:noProof w:val="0"/>
                <w:lang w:eastAsia="en-US"/>
              </w:rPr>
              <w:t>Отходы из жилищ (мусор от жилищ неблагоустроенного фонда) 9110000000000,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(Отходы человеческого волоса) 9120000000000,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кухонь и организаций общественного питания несортированные) 9120000000000,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складских помещений) 9120000000000,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от ремонтных и строительных работ) 9120000000000,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 xml:space="preserve">Отходы потребления на производстве, подобные коммунальным (Смет  от уборки дорожного полотна) 9120000000000, </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(Отходы от уборки тротуаров и автобусных остановок) 9120000000000,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(Смет  с территории организаций, содерж. опасные компоненты в количестве, соответствующем 4-му классу опасности) 9120000000000,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(Растительные отходы от ухода за газонами, цветниками, древесно-кустарниковыми посадками, содержащие опасные компоненты в количестве, соответ.   4-му классу опасности) 9120000000000,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(Отработанные накладки тормозных колодок) 9200000000000,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(Отбросы с решеток КНС; Осадки с песколовок; Осадки от зачистки канализационных колодцев; Иловые осадки)  9430000000000,</w:t>
            </w:r>
          </w:p>
          <w:p w:rsidR="00CC4A4F" w:rsidRPr="00DC5106" w:rsidRDefault="00CC4A4F" w:rsidP="00CD129C">
            <w:pPr>
              <w:widowControl w:val="0"/>
              <w:autoSpaceDE w:val="0"/>
              <w:autoSpaceDN w:val="0"/>
              <w:adjustRightInd w:val="0"/>
              <w:spacing w:after="0" w:line="240" w:lineRule="auto"/>
              <w:ind w:left="-108" w:right="-108"/>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из отстойника мойки автотранспорта, содержащий нефтепродукты  и моющие средства суммарно в количестве менее 10%) 9430000000000,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58608000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д. Брагино   </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МУП «Гдовпроект», 181600, Псковская обл., г. Гдов, ул. К. Маркса, д. 39</w:t>
            </w:r>
          </w:p>
        </w:tc>
      </w:tr>
      <w:tr w:rsidR="00CC4A4F" w:rsidRPr="00DC5106" w:rsidTr="009141B2">
        <w:trPr>
          <w:trHeight w:val="70"/>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Ростовская область</w:t>
            </w:r>
          </w:p>
        </w:tc>
      </w:tr>
      <w:tr w:rsidR="00CC4A4F" w:rsidRPr="00DC5106" w:rsidTr="0060597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61-00002-З-00592-250914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полигон твердых бытовых отходов </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металлов металла 50% и более 3515036611004;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 отходы бумаги и картона незагрязненные (фильтры воздушные) 1871000000000;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 прочие коммунальные отходы (ветки деревьев, листва, смет с твердых покрытий) 9900000000000; прочие коммунальные отходы (смет с твердых покрытий) 9900000000000.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60209811001</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 Веселый</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Веселовское муниципальное унитарное предприятие жилищно-коммунального хозяйства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347780, Ростовская обл., Веселовский район, п. Веселый пер. Промышленный, 9</w:t>
            </w:r>
          </w:p>
        </w:tc>
      </w:tr>
      <w:tr w:rsidR="00CC4A4F" w:rsidRPr="00DC5106" w:rsidTr="0060597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61-00003-Х-00592-250914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Илонакопитель</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очистных сооружений) – 943 000 00 00 00 00 0; (по ФККО 2014 - отходы (осадки) при механической очистке хозяйственно-бытовой и смешанной канализации (осадок очистных сооружений) – 72210000000)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60419000000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г. Каменск-Шахтинский, Ростовская область </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Открытое акционерное общество «Каменскволокно» (ОАО «Каменскволокно»)</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347801, Ростовская обл., г. Каменск-Шахтинский, ул. Сапрыгина, 1</w:t>
            </w:r>
          </w:p>
        </w:tc>
      </w:tr>
      <w:tr w:rsidR="00CC4A4F" w:rsidRPr="00DC5106" w:rsidTr="0060597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61-00004-Х-00592-250914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очистных сооружений) – 943 000 00 00 00 00 0; (по ФККО 2014 - отходы (осадки) при механической очистке хозяйственно-бытовой и смешанной канализации (осадок очистных сооружений) – 72210000000)</w:t>
            </w:r>
          </w:p>
          <w:p w:rsidR="00CC4A4F" w:rsidRPr="00DC5106" w:rsidRDefault="00CC4A4F" w:rsidP="00CD129C">
            <w:pPr>
              <w:spacing w:after="0" w:line="240" w:lineRule="auto"/>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60419000000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г. Каменск-Шахтинский, Ростовская область </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Открытое акционерное общество «Каменскволокно» (ОАО «Каменскволокно»)</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347801, Ростовская обл., г. Каменск-Шахтинский, ул. Сапрыгина, 1</w:t>
            </w:r>
          </w:p>
        </w:tc>
      </w:tr>
      <w:tr w:rsidR="00CC4A4F" w:rsidRPr="00DC5106" w:rsidTr="0060597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61-00005-З-00592-250914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твердых бытовых отходов</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Резиноасбестовые отходы (в том числе отработанные и брак) (тормозные накладки и прокладки двигателей отработанные) - 575 003 00 01 00 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бумаги и картона (бумага и картон промасленные) - 187 200 00 00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графита (графитовые тигли использованные, остатки графитовых  электродов) - 314 032 00 01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(мешки бумажные из-под сырьевых компонентов, бумага и картон упаковочные, рубероид  т.д.) - 187 000 00 00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металла 50% и более - 351 503 66 11 00 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Мусор от бытовых помещений организации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несортированные (исключая крупногабаритный) - 912 004 00 01 00 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(мусор с приемных решеток КНС, песок из песколовки ОСК, ил ОСК, осадок из ОС мойки автотранспорта, осадок из отстойника ЛОС поверхностных сточных вод, отработ. фильтрующ. загрузка камеры доочистки ЛОС поверхностных сточных вод и т.д.) - 943 000 00 00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(мусор (смет) от уборки твердых покрытий территории, растительные отходы от ухода за зелеными насаждениями и т.д.) - 990 000 00 00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- 911 001 00 01 00 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(кусковые отходы, уловленная ПГОУ пыль от распиловки и мехобработки обмоточно-изоляционных материалов, пластика, отходы от замены изоляции, отходы от изготовления и мехобработки деталей из термопластиков, каски защитные) - 571 099 00 01 00 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(мешки, тара и упаковка полиэтиленовые и полипропиленовые из-под сырьевых компонентов и материалов, отходы генитакса и текстолита) - 571 000 00 00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 (спецодежда изношенная) - 581 011 00 01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 - 314 037 02 01 01 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незагрязненные опасными веществами (отходы фанеры, древесностружечных и древесно-волокнистых плит, древесины с масляной пропиткой, отходы древесных строительных лесоматериалов, коры и т.д.) - 171 200 00 00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 (в металлургии) - 314 002 00 08 00 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керамики (тигли керамические от литья алюминия отработанные) - 314 007 00 01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(отходы формовочной смеси, шлам минеральный от газоочистки, абразивная пыль и порошок от шлифования черных металлов, отходы очистки солевых ячеек, щебень, загрязненный н/п, бой шамотного кирпича, бой строительного кирпича, отходы песка, отходы цемента в кусковой форме, абразивные круги отработанные, шихта отработанная и т.д.) - 314 000 00 00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и стружка древесные, загрязненные преимущественно органическими веществами - 171 300 00 00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- 147 006 01 13 00 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пыль (шлак печей переплава черных металлов) - 312 000 00 00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печей переплава алюминиевого производства - 312 029 00 01 01 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(смет с территории предприятия, мусор от уборки твердых покрытий производственных помещений) - 912 000 00 00 00 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и т.д. - 912 006 00 01 00 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602010000000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 Самарское Азовского района Ростовской области</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Общество с ограниченной ответственностью «Экология города» (ООО «ЭКОГРАД»)</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346421, Ростовская область, г. Новочеркасск, ул. Буденновская, 171/2, оф. 212</w:t>
            </w:r>
          </w:p>
          <w:p w:rsidR="00CC4A4F" w:rsidRPr="00DC5106" w:rsidRDefault="00CC4A4F" w:rsidP="00CD129C">
            <w:pPr>
              <w:spacing w:after="0" w:line="240" w:lineRule="auto"/>
              <w:rPr>
                <w:rFonts w:ascii="Times New Roman" w:hAnsi="Times New Roman"/>
                <w:sz w:val="20"/>
                <w:szCs w:val="20"/>
              </w:rPr>
            </w:pPr>
          </w:p>
        </w:tc>
      </w:tr>
      <w:tr w:rsidR="00CC4A4F" w:rsidRPr="00DC5106" w:rsidTr="006E40A2">
        <w:trPr>
          <w:trHeight w:val="70"/>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Рязанская область</w:t>
            </w:r>
          </w:p>
        </w:tc>
      </w:tr>
      <w:tr w:rsidR="00CC4A4F" w:rsidRPr="00DC5106" w:rsidTr="0042080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62-00006-Х-00592-250914</w:t>
            </w:r>
          </w:p>
        </w:tc>
        <w:tc>
          <w:tcPr>
            <w:tcW w:w="820"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Другой специально оборудованный объект хранения отходов (Шламонакопитель)</w:t>
            </w:r>
          </w:p>
        </w:tc>
        <w:tc>
          <w:tcPr>
            <w:tcW w:w="461"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 xml:space="preserve">Хранение отходов </w:t>
            </w:r>
          </w:p>
        </w:tc>
        <w:tc>
          <w:tcPr>
            <w:tcW w:w="1210"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Золы, шлаки, пыль от топочных установок 3130000000000</w:t>
            </w:r>
            <w:r w:rsidRPr="00D92DC8">
              <w:rPr>
                <w:rFonts w:ascii="Times New Roman" w:hAnsi="Times New Roman"/>
                <w:sz w:val="20"/>
                <w:szCs w:val="20"/>
                <w:lang w:eastAsia="ru-RU"/>
              </w:rPr>
              <w:br/>
              <w:t>Отходы (осадки) при подготовке воды 9410000000000</w:t>
            </w:r>
          </w:p>
        </w:tc>
        <w:tc>
          <w:tcPr>
            <w:tcW w:w="483" w:type="pct"/>
          </w:tcPr>
          <w:p w:rsidR="00CC4A4F" w:rsidRPr="00D92DC8" w:rsidRDefault="00CC4A4F" w:rsidP="00CD129C">
            <w:pPr>
              <w:spacing w:after="0" w:line="240" w:lineRule="auto"/>
              <w:rPr>
                <w:rFonts w:ascii="Times New Roman" w:hAnsi="Times New Roman"/>
                <w:sz w:val="20"/>
                <w:szCs w:val="20"/>
                <w:lang w:eastAsia="ru-RU"/>
              </w:rPr>
            </w:pPr>
            <w:r>
              <w:rPr>
                <w:rFonts w:ascii="Times New Roman" w:hAnsi="Times New Roman"/>
                <w:sz w:val="20"/>
                <w:szCs w:val="20"/>
                <w:lang w:eastAsia="ru-RU"/>
              </w:rPr>
              <w:t>Отсутствует</w:t>
            </w:r>
          </w:p>
        </w:tc>
        <w:tc>
          <w:tcPr>
            <w:tcW w:w="532"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61701 000</w:t>
            </w:r>
          </w:p>
        </w:tc>
        <w:tc>
          <w:tcPr>
            <w:tcW w:w="486"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г.Рязань</w:t>
            </w:r>
          </w:p>
        </w:tc>
        <w:tc>
          <w:tcPr>
            <w:tcW w:w="742"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Открытое акционерное общество "Квадра - Генерирующая компания", производственное подразделение "Дягилевская ТЭЦ", 300012, Тульская обл., г.Тула, ул.Тимирязевскач, д.99в, ком.700</w:t>
            </w:r>
          </w:p>
        </w:tc>
      </w:tr>
      <w:tr w:rsidR="00CC4A4F" w:rsidRPr="00DC5106" w:rsidTr="0042080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62-00007-Х-00592-250914</w:t>
            </w:r>
          </w:p>
        </w:tc>
        <w:tc>
          <w:tcPr>
            <w:tcW w:w="820"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Другой специально оборудованный объект хранения отходов (Полигон)</w:t>
            </w:r>
          </w:p>
        </w:tc>
        <w:tc>
          <w:tcPr>
            <w:tcW w:w="461"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Хранение отходов</w:t>
            </w:r>
          </w:p>
        </w:tc>
        <w:tc>
          <w:tcPr>
            <w:tcW w:w="1210"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 xml:space="preserve">Опилки загрязненные маслами (содержание масел 15% и более) 1713020104033, </w:t>
            </w:r>
          </w:p>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Обтирочный материал (содержание масел 15% и более) 5490207101033,</w:t>
            </w:r>
          </w:p>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Песок, загрязненный амиилами  (содержание масел 15% и более) 6140230204033,</w:t>
            </w:r>
          </w:p>
          <w:p w:rsidR="00CC4A4F" w:rsidRPr="00D92DC8" w:rsidRDefault="00CC4A4F" w:rsidP="00CD129C">
            <w:pPr>
              <w:rPr>
                <w:rFonts w:ascii="Times New Roman" w:hAnsi="Times New Roman"/>
                <w:sz w:val="20"/>
                <w:szCs w:val="20"/>
                <w:lang w:eastAsia="ru-RU"/>
              </w:rPr>
            </w:pPr>
            <w:r w:rsidRPr="00D92DC8">
              <w:rPr>
                <w:rFonts w:ascii="Times New Roman" w:hAnsi="Times New Roman"/>
                <w:sz w:val="20"/>
                <w:szCs w:val="20"/>
                <w:lang w:eastAsia="ru-RU"/>
              </w:rPr>
              <w:t>Эмульсии и эмульсионные смеси для шлифовки металлов отработанные, содержащие масла или нефтепродукты в количестве 15 % и более 5440020106033,</w:t>
            </w:r>
          </w:p>
          <w:p w:rsidR="00CC4A4F" w:rsidRPr="00D92DC8" w:rsidRDefault="00CC4A4F" w:rsidP="00CD129C">
            <w:pPr>
              <w:rPr>
                <w:rFonts w:ascii="Times New Roman" w:hAnsi="Times New Roman"/>
                <w:sz w:val="20"/>
                <w:szCs w:val="20"/>
                <w:lang w:eastAsia="ru-RU"/>
              </w:rPr>
            </w:pPr>
            <w:r w:rsidRPr="00D92DC8">
              <w:rPr>
                <w:rFonts w:ascii="Times New Roman" w:hAnsi="Times New Roman"/>
                <w:sz w:val="20"/>
                <w:szCs w:val="20"/>
                <w:lang w:eastAsia="ru-RU"/>
              </w:rPr>
              <w:t>Всплывающая пленка из нефтеуловителей (бензоуловителей) 5460020006033</w:t>
            </w:r>
          </w:p>
        </w:tc>
        <w:tc>
          <w:tcPr>
            <w:tcW w:w="483" w:type="pct"/>
          </w:tcPr>
          <w:p w:rsidR="00CC4A4F" w:rsidRPr="00D92DC8" w:rsidRDefault="00CC4A4F" w:rsidP="00CD129C">
            <w:pPr>
              <w:spacing w:after="0" w:line="240" w:lineRule="auto"/>
              <w:rPr>
                <w:rFonts w:ascii="Times New Roman" w:hAnsi="Times New Roman"/>
                <w:sz w:val="20"/>
                <w:szCs w:val="20"/>
                <w:lang w:eastAsia="ru-RU"/>
              </w:rPr>
            </w:pPr>
            <w:r>
              <w:rPr>
                <w:rFonts w:ascii="Times New Roman" w:hAnsi="Times New Roman"/>
                <w:sz w:val="20"/>
                <w:szCs w:val="20"/>
                <w:lang w:eastAsia="ru-RU"/>
              </w:rPr>
              <w:t>Отсутствует</w:t>
            </w:r>
          </w:p>
        </w:tc>
        <w:tc>
          <w:tcPr>
            <w:tcW w:w="532"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61701 000</w:t>
            </w:r>
          </w:p>
        </w:tc>
        <w:tc>
          <w:tcPr>
            <w:tcW w:w="486"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Г.Рязань</w:t>
            </w:r>
          </w:p>
        </w:tc>
        <w:tc>
          <w:tcPr>
            <w:tcW w:w="742"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Муниципальное унитарное предприятие города Рязани «Эколозащита», 390035, г.Рязань, ул.Полетаева, д.29а.</w:t>
            </w:r>
          </w:p>
        </w:tc>
      </w:tr>
      <w:tr w:rsidR="00CC4A4F" w:rsidRPr="00DC5106" w:rsidTr="0042080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62-00008-Х-00592-250914</w:t>
            </w:r>
          </w:p>
        </w:tc>
        <w:tc>
          <w:tcPr>
            <w:tcW w:w="820"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Шламонакопитель (балка Поленское)</w:t>
            </w:r>
          </w:p>
        </w:tc>
        <w:tc>
          <w:tcPr>
            <w:tcW w:w="461"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Хранение отходов</w:t>
            </w:r>
          </w:p>
        </w:tc>
        <w:tc>
          <w:tcPr>
            <w:tcW w:w="1210"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Отходы (осадки) при механической и биологической очистке сточных вод (обезвоженный аэробно-стабилизированный осадок после центифуг) 9430000000000</w:t>
            </w:r>
          </w:p>
        </w:tc>
        <w:tc>
          <w:tcPr>
            <w:tcW w:w="483" w:type="pct"/>
          </w:tcPr>
          <w:p w:rsidR="00CC4A4F" w:rsidRPr="00D92DC8" w:rsidRDefault="00CC4A4F" w:rsidP="00CD129C">
            <w:pPr>
              <w:spacing w:after="0" w:line="240" w:lineRule="auto"/>
              <w:rPr>
                <w:rFonts w:ascii="Times New Roman" w:hAnsi="Times New Roman"/>
                <w:sz w:val="20"/>
                <w:szCs w:val="20"/>
                <w:lang w:eastAsia="ru-RU"/>
              </w:rPr>
            </w:pPr>
            <w:r>
              <w:rPr>
                <w:rFonts w:ascii="Times New Roman" w:hAnsi="Times New Roman"/>
                <w:sz w:val="20"/>
                <w:szCs w:val="20"/>
                <w:lang w:eastAsia="ru-RU"/>
              </w:rPr>
              <w:t>Отсутствует</w:t>
            </w:r>
          </w:p>
        </w:tc>
        <w:tc>
          <w:tcPr>
            <w:tcW w:w="532"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61701000</w:t>
            </w:r>
          </w:p>
        </w:tc>
        <w:tc>
          <w:tcPr>
            <w:tcW w:w="486"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д.Поленское</w:t>
            </w:r>
          </w:p>
        </w:tc>
        <w:tc>
          <w:tcPr>
            <w:tcW w:w="742"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Закрытое акционерное общество "Рязанская нефтеперерабатывающая компания", 390011, г.Рязань, район Южный промузел, д.8</w:t>
            </w:r>
          </w:p>
        </w:tc>
      </w:tr>
      <w:tr w:rsidR="00CC4A4F" w:rsidRPr="00DC5106" w:rsidTr="0042080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62-00009-Х-00592-250914</w:t>
            </w:r>
          </w:p>
        </w:tc>
        <w:tc>
          <w:tcPr>
            <w:tcW w:w="820"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Шламонакопитель (балка Подрябинка)</w:t>
            </w:r>
          </w:p>
        </w:tc>
        <w:tc>
          <w:tcPr>
            <w:tcW w:w="461"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Хранение отходов</w:t>
            </w:r>
          </w:p>
        </w:tc>
        <w:tc>
          <w:tcPr>
            <w:tcW w:w="1210"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Шлам нефтеотделительных установок 5460030004033</w:t>
            </w:r>
          </w:p>
        </w:tc>
        <w:tc>
          <w:tcPr>
            <w:tcW w:w="483" w:type="pct"/>
          </w:tcPr>
          <w:p w:rsidR="00CC4A4F" w:rsidRPr="00D92DC8" w:rsidRDefault="00CC4A4F" w:rsidP="00CD129C">
            <w:pPr>
              <w:spacing w:after="0" w:line="240" w:lineRule="auto"/>
              <w:rPr>
                <w:rFonts w:ascii="Times New Roman" w:hAnsi="Times New Roman"/>
                <w:sz w:val="20"/>
                <w:szCs w:val="20"/>
                <w:lang w:eastAsia="ru-RU"/>
              </w:rPr>
            </w:pPr>
            <w:r>
              <w:rPr>
                <w:rFonts w:ascii="Times New Roman" w:hAnsi="Times New Roman"/>
                <w:sz w:val="20"/>
                <w:szCs w:val="20"/>
                <w:lang w:eastAsia="ru-RU"/>
              </w:rPr>
              <w:t>Отсутствует</w:t>
            </w:r>
          </w:p>
        </w:tc>
        <w:tc>
          <w:tcPr>
            <w:tcW w:w="532"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61701000</w:t>
            </w:r>
          </w:p>
        </w:tc>
        <w:tc>
          <w:tcPr>
            <w:tcW w:w="486"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д.Турлатово</w:t>
            </w:r>
          </w:p>
        </w:tc>
        <w:tc>
          <w:tcPr>
            <w:tcW w:w="742"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Закрытое акционерное общество "Рязанская нефтеперерабатывающая компания", 390011, г.Рязань, район Южный промузел, д.8</w:t>
            </w:r>
          </w:p>
        </w:tc>
      </w:tr>
      <w:tr w:rsidR="00CC4A4F" w:rsidRPr="00DC5106" w:rsidTr="00420800">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62-00010-З-00592-250914</w:t>
            </w:r>
          </w:p>
        </w:tc>
        <w:tc>
          <w:tcPr>
            <w:tcW w:w="820"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Полигон захоронения твердых коммунальных отходов</w:t>
            </w:r>
          </w:p>
        </w:tc>
        <w:tc>
          <w:tcPr>
            <w:tcW w:w="461"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Захоронение отходов</w:t>
            </w:r>
          </w:p>
        </w:tc>
        <w:tc>
          <w:tcPr>
            <w:tcW w:w="1210"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 xml:space="preserve">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 </w:t>
            </w:r>
            <w:r w:rsidRPr="00D92DC8">
              <w:rPr>
                <w:rFonts w:ascii="Times New Roman" w:hAnsi="Times New Roman"/>
                <w:sz w:val="20"/>
                <w:szCs w:val="20"/>
                <w:lang w:eastAsia="ru-RU"/>
              </w:rPr>
              <w:br w:type="page"/>
              <w:t xml:space="preserve">Мусор строительный от разборки зданий 9120060101004, </w:t>
            </w:r>
            <w:r w:rsidRPr="00D92DC8">
              <w:rPr>
                <w:rFonts w:ascii="Times New Roman" w:hAnsi="Times New Roman"/>
                <w:sz w:val="20"/>
                <w:szCs w:val="20"/>
                <w:lang w:eastAsia="ru-RU"/>
              </w:rPr>
              <w:br w:type="page"/>
              <w:t>Прочие коммунальные отходы 9900000000000</w:t>
            </w:r>
          </w:p>
        </w:tc>
        <w:tc>
          <w:tcPr>
            <w:tcW w:w="483" w:type="pct"/>
          </w:tcPr>
          <w:p w:rsidR="00CC4A4F" w:rsidRPr="00D92DC8" w:rsidRDefault="00CC4A4F" w:rsidP="00CD129C">
            <w:pPr>
              <w:spacing w:after="0" w:line="240" w:lineRule="auto"/>
              <w:rPr>
                <w:rFonts w:ascii="Times New Roman" w:hAnsi="Times New Roman"/>
                <w:sz w:val="20"/>
                <w:szCs w:val="20"/>
                <w:lang w:eastAsia="ru-RU"/>
              </w:rPr>
            </w:pPr>
            <w:r>
              <w:rPr>
                <w:rFonts w:ascii="Times New Roman" w:hAnsi="Times New Roman"/>
                <w:sz w:val="20"/>
                <w:szCs w:val="20"/>
                <w:lang w:eastAsia="ru-RU"/>
              </w:rPr>
              <w:t>Имеется</w:t>
            </w:r>
          </w:p>
        </w:tc>
        <w:tc>
          <w:tcPr>
            <w:tcW w:w="532"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61615000</w:t>
            </w:r>
          </w:p>
        </w:tc>
        <w:tc>
          <w:tcPr>
            <w:tcW w:w="486"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п.Горняк</w:t>
            </w:r>
          </w:p>
        </w:tc>
        <w:tc>
          <w:tcPr>
            <w:tcW w:w="742" w:type="pct"/>
          </w:tcPr>
          <w:p w:rsidR="00CC4A4F" w:rsidRPr="00D92DC8" w:rsidRDefault="00CC4A4F" w:rsidP="00CD129C">
            <w:pPr>
              <w:spacing w:after="0" w:line="240" w:lineRule="auto"/>
              <w:rPr>
                <w:rFonts w:ascii="Times New Roman" w:hAnsi="Times New Roman"/>
                <w:sz w:val="20"/>
                <w:szCs w:val="20"/>
                <w:lang w:eastAsia="ru-RU"/>
              </w:rPr>
            </w:pPr>
            <w:r w:rsidRPr="00D92DC8">
              <w:rPr>
                <w:rFonts w:ascii="Times New Roman" w:hAnsi="Times New Roman"/>
                <w:sz w:val="20"/>
                <w:szCs w:val="20"/>
                <w:lang w:eastAsia="ru-RU"/>
              </w:rPr>
              <w:t>Общество с ограниченной ответственностью "Жилкомсервис"   391770, Рязанская область, р.п.Милославское, ул.Центральная, д.22</w:t>
            </w:r>
          </w:p>
        </w:tc>
      </w:tr>
      <w:tr w:rsidR="00CC4A4F" w:rsidRPr="00DC5106" w:rsidTr="006E40A2">
        <w:trPr>
          <w:trHeight w:val="70"/>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Самарская область</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63-00017-З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ТБО и ПО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асфальтобетона и/или асфальтобетонной смеси в кусковой форме  3140350201004,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Прочие твердые минеральные отходы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при добыче нефти и газа 3410000000000,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Пыль (или порошок) от шлифования черных металлов с содержанием металла 50 % и более 3515036611004,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затвердевшего полиэтилена 5710290001000,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Твердые отходы резины 5750010001000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из жилищ несортированные (исключая крупногабаритные)9110010001004,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потребления на производстве, подобные коммунальным 9120000000000,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Мусор от бытовых помещений организаций несортированный (исключая крупногабаритный) 9120040001004,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Мусор строительный от разборки зданий 9120060101004,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Пыль зерновая 1111010011995,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механической очистки зерна (зерновые отходы)1111020008995,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теста 1111310000995,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Древесные отходы из натуральной чистой древесины несортированные 1711200001005,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бумаги и картона от канцелярской деятельности и делопроизводства 1871030001005,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бетона, железобетона 3140270001000,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Абразивные круги отработанные, лом отработанных абразивных кругов 3140430201995,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Тормозные колодки отработанные 3515050001995,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тканей, старая одежда 5810110001000,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из жилищ крупногабаритные 9110020001005,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Пищевые отходы кухонь и организаций общественного питания несортированные 9120100100005,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(мусор) от уборки территории и помещений объектов оптово-розничной торговли продовольственными товарами 9120110001005,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(мусор) от уборки территории и помещений объектов оптово-розничной торговли промышленными товарами 9120120001005,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(мусор) от уборки территории и помещений учебно-воспитательных учреждений 9120130001005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36218000000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Кинель</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«Экосервис»</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63-00018-З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ТБО МСК «Водино»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vAlign w:val="center"/>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Абразивная пыль и порошок от шлифования черных металлов (с содержанием металла менее 50 %)3140030011004,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Абразивно-металлические шламы 3570000000000,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Абразивный шлам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Ветошь, загрязненная ЛКМ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Вспененный полистирол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Всплывающая пленка из нефтеуловителей (бензиноуловителей) 5460020006033,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Гальванические шламы 5110000000000,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Горновой песок литейного производства 3140010008004,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Древесные опилки, загрязненные 3% раствором лизола 1713000000000,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Другие отходы от переработки и рафинирования продуктов животного происхождения 1990000000000,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Загрязненная бумага 1879000000000,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Загрязненные рукавные фильтры 1800000000000,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Загрязненные рукавные фильтры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Затвердевшие отходы пластмасс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Земля, загрязненная нефтепродуктами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Золошлаки от сжигания углей 3130020001000,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Золошлаковые отходы 3130020001000,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Золы, шлаки и пыль от топочных установок и от термической обработки отходов 3130000000000,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Избыточный активный ил 9430000000000,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Изношенная спецодежда 5810110001000,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Изношенная спецодежда загрязненная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Ил отстойников канализационных очистных сооружений 9430000000000,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Ил с мойки автотранспорта 9430000000000,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Картон, загрязненный ПВА 1872000000000,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Кек гидроокиси железа от регенерации флюса 5440000000000,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Кек гидроокиси железа от утилизации травиального раствора 5440000000000,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Кисти малярные отработанные 1719010001000,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Кокс загрязненный 3140340008000,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Компост 9900000000000,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Кора с примесью земли 1711010201004,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Лом и отходы черных металлов 3510000000000,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Масляный шлам закаливания 5470000000000,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Металлическая дробь с примесью шлаковой корки (дробеструйная обработка)3515030108004,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Окалина 3515040001000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Металлические шламы 3570000000000,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Металлургические шлаки, съемы и пыль 3120000000000,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Минеральные шламы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Мусор от бытовых помещений организаций несортированный (исключая крупногабаритный) 9120040001004,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Мусор с защитных решеток очистных сооружений 9430000000000,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Мусор строительный от разборки зданий 9120060101004,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Обрезь деревьев 1730000000000,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Обрезь разнородной древесины (например, содержащая обрезь древесно-стружечных и=или древесно-волокнистых плит)1719010601004,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ЛКМ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маслами (содержание масел менее 15 %) 5490270101034,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маслами (содержание масел 15 % и более) 5490270101033,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мазутами (содержание мазута 15% и более) 5490270001030,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нефтепродуктами 5490270001030,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Обувь кожаная рабочая, потерявшая потребительские свойства 1470060113004,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Окалина замасленная (содержание масла менее 15 %) 5490300104034,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Окалина замасленная (содержание масла 15 % и более) 5490300104033,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Опилки древесные, загрязненные минеральными маслами (содержание масел - 15 % и более) 1713020104033,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Опилки древесные, загрязненные минеральными маслами (содержание масел - менее 15 %) 1713020101034,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Опилки и стружки разнородной древесины (например, содержащие опилки и стружку древесно-стружечных и=или древесно-волокнистых плит) 1719010301004,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Опилки разнородной древесины (например, содержащие опилки древесно-стружечных и=или древесно-волокнистых плит) 1719010101004,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Осадок жироловушек 1250000000000,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Остатки печенья, отходы чистки транспортеров 1110000000000,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Отработанное компьютерное оборудование 9200000000000,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Отработанные автомобильные фильтры 9200000000000,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Отработанные картриджи 9200000000000,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Отработанные фильтрующие материалы 9200000000000,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Отработанные фильтрующие элементы, загрязненные ЛКМ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Отработанные фильтрующие элементы, загрязненные хромом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Отработанные фильтры замасленные 1879000000000,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Отработанный карбюризатор 3140340008000,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Отработанный покрасочный инструмент 9200000000000,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Отсев от обогащения алюмосодержащих шлаков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(осадки) от реагентной очистки сточных вод 9450000000000,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(осадки) при механической и биологической очистке сточных вод 9430000000000,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(осадки) при обработке сточных вод, не вошедшие в другие позиции 9480000000000,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(осадки) при подготовке воды 9410000000000,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абразивных материалов в виде пыли и порошка 3140430411004,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асбеста в кусковой форме 3140370201014,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асбестосодержащие 3140340008000,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асбоцемента в кусковой форме 3140120201014,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асфальтобетона и=или асфальтобетонной смеси в кусковой форме 3140350201004,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базальтового супертонкого волокна 3140160301004,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бельтинга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битума, асфальта в твердой форме 5490120001004,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бумаги и картона 1870000000000,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бумаги с нанесенным лаком 1872010101014,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бумажно-полиэтиленовой тары загрязненной 1870000000000,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галтовки 1713020001030,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гетинакса, текстолита, вулканизированной фибры, пленкосинтетического картона 5710090001000,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грабельных решеток 9430000000000,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древесины с масляной пропиткой 1712080001014,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древесных строительных лесоматериалов, в том числе от сноса и разборки строений 1712050001004,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дробеструйной обработки 3140080001000,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затвердевшего поливинилхлорида и пенопласта на его базе 5710160001004,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Отоды иглопробивной подосновы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из жилищ  9110000000000,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из жилищ несортированные (исключая крупногабаритные) 9110010001004,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из жироотделителей, содержащие животные жировые продукты 1250020000004,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импрегнированной бумаги 1872000000000,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картона, загрязненной пастой ПВХ 1872000000000,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клея, клеящих вещееств, мастик, незатвердевших смол 5570000000000,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коры 1711010001000,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кухонь и предприятий общественного питания 9120100000000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лакокрасочных средств 5550000000000,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лесозаготовок и вырубок 1730000000000,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линолеума, загрязненные пастой  ПВХ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линолеума, не загрязненные пастой  ПВХ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ЛКМ 5550000000000,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магнезита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мастики пластизольной 5570000000000,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мастичных лент 5490300000000,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материала Бетабрайс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обработки и переработки древесины 1710000000000,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оксидов и гидрооксидов 5130000000000,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оксидов, гидрооксидов, солей 5100000000000,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водоэксплуатации 9490000000000,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зачистки емкостей хранения соапстока и фузы 1200000000000,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зачистки канализационных колодцев 9430000000000,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зачистки растительных и животных жиров 1260050000004,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механической очистки ливнестока 9430000000000,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эксплуатации офисной техники 9200000000000,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отбеливающей глины, содержащей масла 1290010000004,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отвержденных аминоформальдегидных смол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офисной техники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ПВХ полуфабриката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парафинированной бумаги 1872000000000,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песка очистных и пескоструйных устройств (в металлургии)3140020008004.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песка с содержанием металла менее 50% 3140230001000,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пленкосинтетического картона 5710090101004,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подосновы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полировальных кругов (войлок)1990000000000,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потребления на производстве, подобные коммунальным 9120000000000,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при добыче нефти и газа 3410000000000,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пищевых и вкусовых продуктов 1100000000000,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пищевых продуктов 1110000000000,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разнородных упаковочных материалов 1879000000000,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растительных и животных жировых продуктов 1200000000000,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резины, включая старые шины 5750000000000,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РТИ 5750010001000,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рубероида 1872040101014,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 решеток 9480000000000,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сажи 3130020001000,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9200000000000,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смеси затвердевших разнородных пластмасс 5710990001004,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солей 5150000000000,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солей на стадии травления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солехранилищ 5150000000000,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спецодежды 5810110001000,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стеклолакоткани 5710320101004,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стеклоткани 3140080001000,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стеклохолста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тары и упаковки ( загрязненное стекло) 3140080001000,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теплоизоляции 3140160001000,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упаковочных материалов 1871020000000,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фильтровальных элементов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фильтрующего полотна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флюса 5150000000000,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флюса в металлической таре 5150000000000,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флюса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формовочной земли 3140230001000,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фторпласта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целлюлозы, бумаги и картона 1800000000000,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шкур, мехов и кожи 1400000000000,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шлаковаты 3140160101004,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шпулей 1872010001000,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шпулей 5710290001000,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щелочей 5240000000000,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эмульсий и смесей нефтепродуктов 5440000000000,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загрязненные ЛКМ 1712000000000,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с песколовок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с песколовок 9430000000000,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загрязненный бензином (количество бензина 15 % и более) 3140230404033,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загрязненный мазутом (содержание мазута - 15 % и более) 3140230204033,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загрязненный мазутом (содержание мазута - менее 15 %) 3140230201034,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загрязненный мазутом, нефтепродуктами  3140230001000,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загрязненный маслами (содержание масел 15 % и более) 3140230304033,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загрязненный маслами (содержание масел менее 15 %) 3140230301034,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Печной бой, металлургический и литейный щебень (брак) 3110000000000,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Пластмассовая тара, загрязненная нефтепродуктами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Полипропиленовая тара 5710300001000,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Полиэтилен, загрязненный ПВА 5710290001000,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Прочие отходы нефтепродуктов, продуктов переработки нефти, угля, газа, горючих сланцев и торфа 5490000000000,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Прочие твердые минеральные отходы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Пылевидные алюмосодержащие отходы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Пыль (или порошок) от шлифования черных металлов с содержанием металла 50 % и более 3515036611004,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Пыль комбикормовая 1100000000000,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Пыль компонентов от зачистки циклонов и фильтров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Разнородные отходы бумаги и картона (например, содержащие отходы фотобумаги)1879010001004,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Резиноасбестовые отходы (в том числе изделия отработанные и брак)5750030001004,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Сальниковая набивка асбесто-графитовая, промасленная (содержание масла 15 % и более)5490300301033,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Сальниковая набивка асбесто-графитовая, промасленная (содержание масла менее 15 %)5490300301034,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Смет с территории 9120000000000,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Смет цехов замазученный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Солевой шлак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Солевой шлам 5150000000000,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Стружка разнородной древесины (например, содержащая стружку древесно-стружечных и=или древесно-волокнистых плит) 1719010201004,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Тара бумажная загрязненная 1879000000000,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Тара и упаковка из-под ЛКМ 3515000001000,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Тара  из-под ЛКМ  3515000001000,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Тара из-под масла металлическая 3515000000000,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Тара  из-под реагентов 3515000001000,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Тара из-под ГСМ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Тара из-под масла полиэтиленовая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Тара  из-под реактивов 5710030001000,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Тара полимерная, загрязненная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Текстиль загрязненный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Текстильные отходы и шламы 5810000000000,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Угольные тигли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Фильтровальный материал, отработанный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Фильтры грубой очистки отработанные 9200000000000,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Фильтры отработанные электроэрозионных установок 9200000000000,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Фильтры промасленные отработанные 9200000000000,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Фильтры тонкой очистки отработанные 1870000000000,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Футеровка пламенных печей и печей переплава алюминиевого производства отработанная 3111020201004,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Шлак литья черных металлов 3515030001000,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Шлак от зачистки дымоходных каналов 3130000000000,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Шлак печей переплава алюминиевого производства 3120290001014,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Шлак печей переплава черных металлов 3120000000000,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Шлак сварочный 3140480001994,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Шлак чистки дымоходных каналов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ванн закаливания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водяных ванн закаливания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гашенной извести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гашеной извести 5130000000000,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гидрофильтра 5550000000000,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зачистки дымоходных каналов 3130000000000,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зачистки емкостей хранения ГСМ 5460150004030,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зачситки резервуаров хранения воды 9410000000000,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из газовых колодцев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из ливневой канализации 9430000000000,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карбидного ила 5130000000000,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карбидный 5130000000000,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мойки оборудования 9480000000000,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от зачситки солерастворителя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от нейтрализации электролита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от обработки разнородной древесины (например, содержащий шлам древесно-стружечных и=или древесно-волокнистых плит)1719010504004,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очистки ванн обезжиривания 5210000000000,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очистки трубопроводов и емкостей (бочек, контейнеров, цистерн, гудронаторов) от нефти и нефтепродуктов 5460150004030,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очистных сооружений 9450000000000,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плавления мастики 5460000000000,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сажи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СОЖ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солевых ванн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солевых ванн закаливания 5150000000000,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соляно-бариевых ванн закаливания 5150000000000,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чистки градирен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чистки градирен 9490000000000,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чистки дымоходных каналов и труб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чистки емкостей приготовления раствора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чистки печного оборудования 3130000000000,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Шламы минеральных масел 5470000000000,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Шламы нефти и нефтепродуктов 5460000000000,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шлифовальный маслосодержащий 5460100004033,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Шпалы железнодорожные деревянные, пропитанные антисептическими средствами, отработанные и брак 1712060013013,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Щебень загрязненный 3147000000000,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Грунт, образовавшийся при проведении землеройных работ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Древесные отходы 1700000000000,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Другие отходы минерального происхождения, а также отходы рафинирования продуктов 3990000000000,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Другие отходы от переработки и рафинирования продуктов растительного происхождения 1980000000000,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Другие отходы от переработки продуктов животного и растительного происхождения 1900000000000,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Другие отходы минерального происхождения 3900000000000,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проводники 9230000000000,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Лом и отходы сплавов цветных металлов с примесями или загрязненные 3546000001000,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Металлические шламы 3570000000000,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Остатки рафинирования при производстве и переработке растительных и животных жиров 1290000000000,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Остатки полимерных материалов в размельчителях 5780000000000,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Остатки рафинирования нефтепродуктов 5480000000000,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клея, клеящих вещееств, мастик, незатвердевших смол 5570000000000,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жиров (смазок) и парафинов из минеральных масел 5420000000000,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растительных и животных масел 1210000000000,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незатвердевших пластмасс, формовочных масс и компонентов 5720000000000,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продуктов из растительных и животных жиров, включая просроченные продукты 1260000000000,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(осадки) при промывке канализационных сетей 9470000000000,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Буровой шлам 3400000000000,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кожи 1470000000000,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минерального происхождения 3000000000000,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минерального происхождения (исключая отходы метеллов)3100000000000,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оксидов и гидрооксидов 5130000000000,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оксидов, гидрооксидов, солей 5100000000000,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органических растворителей, красок, лаков, клея, мастик и смол 5500000000000,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водоподготовки, обработки сточных вод и использования воды 9400000000000,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переработки целлюлозы 1840000000000,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полимерных материалов 5700000000000,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при добыче нерудных полезных ископаемых 3470000000000,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при добыче рудных полезных ископаемых 3450000000000,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при добыче торфа 3440000000000,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при добыче угля и горючих сланцев 3430000000000,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вкусовых продуктов 1140000000000,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кормов 1170000000000,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молочных продуктов 1280000000000,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целлюлозы 1810000000000,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Твердые отходы резины 5750010001000,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химического происхождения 5000000000000,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чистящих и моющих средств 5940000000000,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шкур 1410000000000,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щелочей 5240000000000,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Резиновые шламы и эмульсии 5770000000000,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Твердые коммунальные отходы 9100000000000,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Шламы производства растительных и животных жиров 1270000000000,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Шламы и эмульсии полимерных материалов 5730000000000,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Шламы минеральных масел 5470000000000,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Шламы, содержащие растворители 5540000000000,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Электрическое оборудование, приборы, устройства и их части 9210000000000,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Эмульсии и смеси, содержащие растительные и животные жировые продукты 1250000000000,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Пыль зерновая 1111010011995,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механической очистки зерна (зерновые отходы)1111020008995,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Лузга овсяная 1111040108995,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Лузга гречневая 1111040208995,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Лузга просяная 1111040408995,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Зерновая оболочка солода 1111040508995,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мякины 1111050001995,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Технологические потери муки пшеничной 1111110611995,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Технологические потери муки ржаной 1111110711995,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дробленки и сечки овсяной 1111120108995,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дробленки и сечки гречневой 1111120208995,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дробленки и сечки рисовой 1111120308995,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дробленки и сечки просяной 1111120408995,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дробленки и сечки ячменной 1111120508995,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отрубей и высевок (пшеничных и ржаных)1111130008995,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Мезга крупяная (производство пищевых концентратов)1111210000995,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теста 1111310000995,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Хлебная крошка 1111320001995,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Ботва от корнеплодов, другие подобные растительные остатки при выращивании овощей 1112010001995,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Свекловичные хвосты 1113010101995,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Жом свекловичный 1113020001995,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Очистки овощного сырья 1113030001995,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Косточки плодовые 1113250001995,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Дробина солодовая (пивная)1114030001995,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Дробина хмелевая 1114040001995,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Остатки табачной мелочи, жилки табачного листа 1140410111015,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растительных и животных масел 1210000000000,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масличных семян 1210010008995,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Лузга подсолнечная 1210020008995,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Жмых подсолнечный 1210030101995,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растительных восков 1230010000995,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животных восков 1230020000995,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Скорлупа от куриных яиц 1320130101005,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кож нехромового дубления 1470030001000,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горбыля, рейки из натуральной чистой древесины 1711020001005,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шпона натуральной чистой древесины 1711030001005,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Обрезь натуральной чистой древесины 1711050101005,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Деревянная упаковка (невозвратная тара) из натуральной древесины 1711050213005,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Изделия из натуральной древесины, потерявшие свои потребительские свойства 1711050313005,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Опилки натуральной чистой древесины 1711060101005,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Стружка натуральной чистой древесины 1711060201005,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древесный от шлифовки натуральной чистой древесины 1711080004005,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Древесная шерсть 1711090001005,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Древесные отходы из натуральной чистой древесины несортированные 1711200001005,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сучьев, ветвей от лесоразработок 1730010101005,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корчевания пней 1730010201005,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бумаги от резки и штамповки 1871010101005,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картона от резки и штамповки 1871010201005,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упаковочной бумаги незагрязненные 1871020101005,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упаковочного картона незагрязненные 1871020201005,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упаковочного гофрокартона незагрязненные 1871020301005,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бумаги и картона от канцелярской деятельности и делопроизводства 1871030001005,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печатной продукции (черно-белая печать)1871050001005,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Прочие отходы бумаги незагрязненные 1871990101005,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Прочие отходы картона незагрязненные 1871990201005,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Золошлаки от сжигания углей (Башкирский бурый, Ирша-Бородинский, Назаровский) 3130020101995,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Зола древесная и соломенная 3130060011995,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стекловолокна 3140050001995,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керамзита в кусковой форме 3140060201995,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Керамические изделия, потерявшие потребительские свойства 3140070301995,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Стеклянный бой незагрязненный (исключая бой стекла электронно-лучевых трубок и люминесцентных ламп) 3140080201995,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Грунт, образовавшийся при проведении землеройных работ, незагрязненный опасными веществами  3140110008995,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известняка и доломита в кусковой форме 3140130301995,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Бой шамотного кирпича 3140140101995,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Бой строительного кирпича 3140140401995,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Бой бетонных изделий, отходы бетона в кусковой форме 3140270101995,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Бой железобетонных изделий, отходы железобетона в кусковой форме 3140270201995,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Электроды графитовые, отработанные, не загрязненные опасными веществами 3140320213995,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бетонной смеси с содержанием пыли менее 30 % 3140360208995,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Абразивные круги отработанные, лом отработанных абразивных кругов  3140430201995,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Шкурка шлифовальная отработанная  3140430301995,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Накипь котельная  3140500001995,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Силикагель, отработанный при осушке воздуха и газов 3147050101995,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керамики в кусковой форме  3140070201995,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песка, незагрязненного опасными веществами 3140230101995,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гипса в кусковой форме 3140380201995,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цемента в кусковой форме 3140550201995,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Алюмогель, отработанный при осушке воздуха и газов 3147040101995,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Лом и отходы черных металлов с примесями или загрязненные опасными веществами 3515000001000,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Тормозные колодки отработанные 3515050001995,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формовочных масс (термореактивной пластмассы) затвердевшие  5710070001005,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твердого полистирола, полистирольной пены или пленки 5710080001005,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твердого полистирола, полистирольной пены или пленки 5710080001005,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затвердевших полиамидов 5710110001005,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жесткого пенопласта (исключая поливинилхлоридный) 5710120001005,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затвердевших полиакрилатов, поликарбонатов, органического стекла 5710170001005,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Пластмассовая незагрязненная тара, потерявшая потребительские свойства 5710180013005,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пластмассовой (синтетической) пленки, незагрязненной  5710190001005,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Ионообменные смолы для водоподготовки, потерявшие потребительские свойства 5710240101005,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затвердевших полиолефинов  (кроме полиэтилена и полипропилена) 5710280001005,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полиэтилена в виде лома, литников 5710290101995,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полиэтилена в виде пленки  5710290201995,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Полиэтиленовая тара, поврежденная  5710290313995,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полипропилена в виде лома, литников  5710300101995,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полипропилена в виде пленки 5710300201995,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стеклослюдопласта 5710320301005,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затвердевшего компаунда 5710330001005,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полиэтилентерефталата (в том числе пленки на его базе) 5710390001005,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Резиновые изделия незагрязненные, потерявшие потребительские свойства 5750010113005,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Обрезки резины  5750010201005,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Резинометаллические изделия, отработанные 5750040213005,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пленки (накипи) латекса 5750050001005,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Обрезь валяльно-войлочной продукции 5810100001005,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Обрезки и обрывки тканей из полиакрилового волокна 5810110301995,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Обрезки и обрывки тканей хлопчатобумажных 5810110701995,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Обрезки и обрывки тканей смешанных 5810110801995,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из жилищ крупногабаритные  9110020001005,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Мусор от бытовых помещений организаций крупногабаритный 9120050001005,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Пищевые отходы кухонь и организаций общественного питания несортированные 9120100100005,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(мусор) от уборки территории и помещений объектов оптово-розничной торговли продовольственными товарами 9120110001005,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(мусор) от уборки территории и помещений объектов оптово-розничной торговли промышленными товарами 9120120001005,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(мусор) от уборки территории и помещений учебно-воспитательных учреждений 9120130001005,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(мусор) от уборки территории и помещений культурно-спортивных учреждений и зрелищных мероприятий  9120140001005,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уборки территорий кладбищ, колумбариев 9120150001005,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Электрические лампы накаливания отработанные и брак 9231010001995,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изолированных проводов и кабелей 9236000013005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36228000000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Водино</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ЗАО «Экология-Сервис»</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443030, г. Самара, ул. Чернореченская, 21, офис 442</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63-00019-З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ТБО в карьере «Северо-Восточный-1»</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vAlign w:val="center"/>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Прочие твердые минеральные отходы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органические природного происхождения (животного и растительного)1000000000000,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пищевых и вкусовых продуктов 1100000000000,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переработки зерновых культур 1111000000000,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переработки овощей и фруктов 1113000000000,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пивоваренного, спиртового и ликероводочного производства 1114000000000,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вкусовых продуктов 1140000000000,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кормов 1170000000000,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растительных и животных жиров и восков 1230000000000,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Эмульсии и смеси, содержащие растительные и животные жировые продукты 1250000000000,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продуктов из растительных и животных жиров, включая просроченные продукты 1260000000000,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Шламы производства растительных и животных жиров 1270000000000,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молочных продуктов 1280000000000,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Остатки рафинирования при производстве и переработке растительных и животных жиров 1290000000000,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содержания животных и птиц 1310000000000,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убоя животных и птиц 1320000000000,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шкур, мехов и кожи 1400000000000,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кожи 1470000000000,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Древесные отходы 1700000000000,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обработки и переработки древесины 1710000000000,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лесозаготовок и вырубок 1730000000000,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целлюлозы, бумаги и картона 1800000000000,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производства целлюлозы 1810000000000,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переработки целлюлозы 1840000000000,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бумаги и картона 1870000000000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Другие отходы от переработки продуктов животного и растительного происхождения 1900000000000,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Другие отходы от переработки и рафинирования продуктов растительного происхождения 1980000000000,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Другие отходы от переработки и рафинирования продуктов животного происхождения 1990000000000,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минерального происхождения 3000000000000,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минерального происхождения (исключая отходы метеллов) 3100000000000,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Печной бой, металлургический и литейный щебень (брак)3110000000000,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Металлургические шлаки, съемы и пыль 3120000000000,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Золы, шлаки и пыль от топочных установок и от термической обработки отходов 3130000000000,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Прочие твердые минеральные отходы 3140000000000,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Минеральные шламы 3160000000000,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добывающей промышленности 3400000000000,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при добыче нефти и газа 3410000000000,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металлов и сплавов 3500000000000,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Лом и отходы черных металлов 3510000000000,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Лом и отходы цветных металлов 3530000000000,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Лом и отходы сплавов цветных металлов 3540000000000,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Металлические шламы 3570000000000,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Другие отходы минерального происхождения 3900000000000,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Другие отходы минерального происхождения, а также отходы рафинирования продуктов 3990000000000,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химического происхождения 5000000000000,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оксидов, гидрооксидов, солей 5100000000000,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оксидов и гидрооксидов 5130000000000,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солей 5150000000000,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средств защиты растений, средств дезинфекции 5300000000000,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средств обработки и защиты растений от вредителей 5310000000000,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жиров (смазок) и парафинов из минеральных масел 5420000000000,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Прочие отходы нефтепродуктов, продуктов переработки нефти, угля, газа, горючих сланцев и торфа 5490000000000,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органических растворителей, красок, лаков, клея, мастик и смол 5500000000000,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Шламы, содержащие растворители 5540000000000,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лакокрасочных средств 5550000000000,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клея, клеящих вещееств, мастик, незатвердевших смод 5570000000000,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фармацевтической продукциии и гигиенических средств 5600000000000,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фармацевтической продукции, ее производства и приготовления 5610000000000,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гигиенических средств 5660000000000,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полимерных материалов 5700000000000,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Затвердевшие отходы пластмасс 5710000000000,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незатвердевших пластмасс, формовочных масс и компонентов 5720000000000,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Шламы и эмульсии полимерных материалов 5730000000000,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резины, включая старые шины 5750000000000,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Резиновые шламы и эмульсии 5770000000000,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Остатки полимерных материалов в размельчителях 5780000000000,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текстильного производства, производства волокон 5800000000000,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Текстильные отходы и шламы 5810000000000,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Текстиль загрязненный 5820000000000,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Лабораторные отходы и остатки химикалиев 5930000000000,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чистящих и моющих средств 5940000000000,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катализаторов и контактных масс, не вошедших в другие пункты 5950000000000,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Сорбенты, не вошедшие в другие пункты 5960000000000,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из жилищ 9110000000000,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потребления на производстве, подобные коммунальным  9120000000000,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9200000000000,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Электрическое оборудование, приборы, устройства и их части 9210000000000,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проводники 9230000000000,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водоподготовки, обработки сточных вод и использования воды 9400000000000,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(осадки) при подготовке воды 9410000000000,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(осадки) при механической и биологической очистке сточных вод 9430000000000,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(осадки) от реагентной очистки сточных вод 9450000000000,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(осадки) при промывке канализационных сетей 9470000000000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(осадки) при обработке сточных вод, не вошедшие в другие позиции 9480000000000,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от водоэксплуатации 9490000000000,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Жидкие отходы очистных сооружений 9500000000000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36228000000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пос. Водино</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НПФ «Полигон»</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446379, Самарская область, Красноярский район, п. Новосемейкино, 8 км Алексеевской автотрассы, стр.1</w:t>
            </w:r>
          </w:p>
          <w:p w:rsidR="00CC4A4F" w:rsidRPr="006E40A2" w:rsidRDefault="00CC4A4F" w:rsidP="00CD129C">
            <w:pPr>
              <w:spacing w:after="0"/>
              <w:rPr>
                <w:rFonts w:ascii="Times New Roman" w:hAnsi="Times New Roman"/>
                <w:sz w:val="20"/>
                <w:szCs w:val="20"/>
              </w:rPr>
            </w:pP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63-00020-З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ТБО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Абразивная пыль и порошок от шлифования черных металлов 3140430001000,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Асбестсодержащие отходы 3140120001000,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Древесные отходы с пропиткой и покрытиями несортированные 1712000000000,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Затвердевшие отходы пластмасс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Золошлаки от сжигания углей 3130020001000,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Золошлаковые отходы 3130000000000,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Золы, шлаки и пыль от топочных установок и от термической обработки отходов 3130000000000,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Коробки противогазные отработанные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Лом и отходы черных металлов с примесями или загрязненные опасными веществами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Металлическая тара из-под ЛКМ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Минеральные шламы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от бытовых помещений организаций несортированный (исключая крупногабаритный) 9120040001004,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с угольной галереи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Мусор строительный   9120060001000,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строительный от разборки зданий 9120060101004,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Обрезь деревьев 1730000000000,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Обтирочный материал, загрязненный маслами (содержание масел менее 15%)5490270101034,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нефтепродуктами 5490270001030,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Окалина 3515040001000,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древесные пропитанные фенолом загрязненные 1710000000000,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Отработанная техническая ткань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автомобильные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тормозные колодки 5750010001000,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Отработанный фильтрующий материал 3148000000000,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(мусор) от уборки помещений парикмахерской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(мусор) от уборки территорий и помещений автостоянок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из выгребных ям и хозяйственно-бытовые стоки 9510000000000,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(осадки) при обработке сточных вод, не вошедшие в другие позиции 9480000000000,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(осадки) при подготовке воды 9410000000000,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абразивных материалов в идее пыли и порошка  3140430411004,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асбоцемента в кусковой форме 3140120201014,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асфальтобетона и асфальтобетонной смеси 3140350001000,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асфальтобетона и/или асфальтобетонной смеси в кусковой форме 3140350201004,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бетона, железобетона 3140270001000,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бумаги и картона 1870000000000,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графита 3140320001000,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деревообработки 1711000000000,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из жилищ 9110000000000,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из жилищ несортированные (исключая крупногабаритные) 9110010001004,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кирпича (включая шамотный кирпич)3140140001000,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кухонь и предприятий общественного питания 9120100000000,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лесозаготовок 1730000000000,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листвы, травы, веток 1730000000000,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минваты и теплоизоляционных материалов 3140160001000,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насадочных пакетов градирен 5700000000000,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деревообработки и переработки древесины 1710000000000,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Отходы оргтехники 9200000000000,</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от водоподготовки, обработки сточных вод и использования воды 9400000000000,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от жироотделителей, содержащие животные жировые продукты 1250000000004,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офисной техники 9200000000000,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паронита 5750010001000,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песка 3140230001000,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полимерных материалов 5700000000000,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потребления на производстве, подобные коммунальным 9120000000000,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производства вкусовых продуктов 1140000000000,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рубероида, толи и бумаги пропитанной битумом 1872040001000,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сажи 3130000000000,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сложного и комбинированного состава в виде изделий, оборудования, устройств, не вошедшие в другие пункты 9200000000000,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смеси затвердевших пластмасс 5710990001004,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спецодежды 5810010001000,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спецодежды загрязненные 5820000000000,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стекловолокна 3140050001995,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тары и упаковки деревянной 1711050000000,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упаковочных материалов из бумаги и картона 1871020001000,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черных металлов с примесями 3515030001000,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шифера 3140370001000,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шиферной кровли 3140370001000,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шлаковаты 3140160101004,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Отходы электрических изоляторов 3140070001000,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маслами (содержание масел менее 15%)3140230201034,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Продукты питания, потерявшие потребительские свойства 1140000000000, </w:t>
            </w:r>
          </w:p>
          <w:p w:rsidR="00CC4A4F" w:rsidRPr="006E40A2" w:rsidRDefault="00CC4A4F" w:rsidP="00CD129C">
            <w:pPr>
              <w:autoSpaceDE w:val="0"/>
              <w:spacing w:after="0"/>
              <w:ind w:left="-108" w:right="-108"/>
              <w:rPr>
                <w:rFonts w:ascii="Times New Roman" w:hAnsi="Times New Roman"/>
                <w:sz w:val="20"/>
                <w:szCs w:val="20"/>
              </w:rPr>
            </w:pPr>
            <w:r w:rsidRPr="006E40A2">
              <w:rPr>
                <w:rFonts w:ascii="Times New Roman" w:hAnsi="Times New Roman"/>
                <w:sz w:val="20"/>
                <w:szCs w:val="20"/>
              </w:rPr>
              <w:t xml:space="preserve">Прочие минеральные отходы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древесная 1710000000000,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Разнородные отходы бумаги и картона 1879000000000,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Резиноасбестовые отходы 5750010001000,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Силикагель отработанный 3147050001000,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производственных помещений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с гаража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территории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складских помещений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Спецодежда изношенная 5810110001000,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Стеклобой загрязненный 3140080001000,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Стеклянная тара загрязненная 3140080001000,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Стеклянные отходы  3140080001000,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Строительные отходы 9120060001000,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полиэтиленовая загрязненная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 загрязненный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Текстильные отходы 5810000000000,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Текстильные отходы и шламы 5810000000000,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Уголь активированный отработанный 3148010000000,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Цеолиты отработанные 3147030001000,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Шлак поверхностей нагрева котлов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Шлак сварочный 3140480001994,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механической обработки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нейтрализации кислоты аккумуляторной серной отработанной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нейтрализации электролитов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от зачистки ванн приготовления солевого раствора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от зачистки дымоходных каналов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от чистки котлов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после мойки машин 9480000000000,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солехранилищ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химводоочистки 9400000000000,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Шлам чистки градирен 9410000000000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чистки лотков ливнестоков 9480000000000,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Эмульсии и смеси, содержащие растительные и животные продукты 1250000000000 </w:t>
            </w:r>
          </w:p>
        </w:tc>
        <w:tc>
          <w:tcPr>
            <w:tcW w:w="483" w:type="pct"/>
          </w:tcPr>
          <w:p w:rsidR="00CC4A4F" w:rsidRPr="006E40A2" w:rsidRDefault="00CC4A4F" w:rsidP="00CD129C">
            <w:pPr>
              <w:spacing w:after="0"/>
              <w:jc w:val="center"/>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36413000000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Новокуй-бышевск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«Экология»</w:t>
            </w:r>
          </w:p>
        </w:tc>
      </w:tr>
      <w:tr w:rsidR="00CC4A4F" w:rsidRPr="00DC5106" w:rsidTr="00683207">
        <w:trPr>
          <w:trHeight w:val="421"/>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63-00021-З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Санкционированная свалка ТБО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pStyle w:val="ConsNormal"/>
              <w:widowControl/>
              <w:tabs>
                <w:tab w:val="right" w:leader="dot" w:pos="9628"/>
              </w:tabs>
              <w:ind w:left="-108" w:right="-54" w:firstLine="0"/>
              <w:rPr>
                <w:rFonts w:ascii="Times New Roman" w:hAnsi="Times New Roman" w:cs="Times New Roman"/>
                <w:lang w:eastAsia="en-US"/>
              </w:rPr>
            </w:pPr>
            <w:r w:rsidRPr="006E40A2">
              <w:rPr>
                <w:rFonts w:ascii="Times New Roman" w:hAnsi="Times New Roman" w:cs="Times New Roman"/>
                <w:lang w:eastAsia="en-US"/>
              </w:rPr>
              <w:t>Мусор от бытовых помещений организаций несортированный (исключая крупногабаритный) 9120040001004,</w:t>
            </w:r>
          </w:p>
          <w:p w:rsidR="00CC4A4F" w:rsidRPr="006E40A2" w:rsidRDefault="00CC4A4F" w:rsidP="00CD129C">
            <w:pPr>
              <w:pStyle w:val="ConsNormal"/>
              <w:widowControl/>
              <w:tabs>
                <w:tab w:val="right" w:leader="dot" w:pos="9628"/>
              </w:tabs>
              <w:ind w:left="-108" w:right="-54" w:firstLine="0"/>
              <w:rPr>
                <w:rFonts w:ascii="Times New Roman" w:hAnsi="Times New Roman" w:cs="Times New Roman"/>
                <w:lang w:eastAsia="en-US"/>
              </w:rPr>
            </w:pPr>
            <w:r w:rsidRPr="006E40A2">
              <w:rPr>
                <w:rFonts w:ascii="Times New Roman" w:hAnsi="Times New Roman" w:cs="Times New Roman"/>
                <w:lang w:eastAsia="en-US"/>
              </w:rPr>
              <w:t>Отходы абразивных материалов в виде пыли и порошка</w:t>
            </w:r>
          </w:p>
          <w:p w:rsidR="00CC4A4F" w:rsidRPr="006E40A2" w:rsidRDefault="00CC4A4F" w:rsidP="00CD129C">
            <w:pPr>
              <w:pStyle w:val="ConsNormal"/>
              <w:widowControl/>
              <w:tabs>
                <w:tab w:val="right" w:leader="dot" w:pos="9628"/>
              </w:tabs>
              <w:ind w:left="-108" w:right="-54" w:firstLine="0"/>
              <w:rPr>
                <w:rFonts w:ascii="Times New Roman" w:hAnsi="Times New Roman" w:cs="Times New Roman"/>
                <w:lang w:eastAsia="en-US"/>
              </w:rPr>
            </w:pPr>
            <w:r w:rsidRPr="006E40A2">
              <w:rPr>
                <w:rFonts w:ascii="Times New Roman" w:hAnsi="Times New Roman" w:cs="Times New Roman"/>
                <w:lang w:eastAsia="en-US"/>
              </w:rPr>
              <w:t>3140430411004,</w:t>
            </w:r>
          </w:p>
          <w:p w:rsidR="00CC4A4F" w:rsidRPr="006E40A2" w:rsidRDefault="00CC4A4F" w:rsidP="00CD129C">
            <w:pPr>
              <w:pStyle w:val="ConsNormal"/>
              <w:widowControl/>
              <w:tabs>
                <w:tab w:val="right" w:leader="dot" w:pos="9628"/>
              </w:tabs>
              <w:ind w:left="-108" w:right="-54" w:firstLine="0"/>
              <w:rPr>
                <w:rFonts w:ascii="Times New Roman" w:hAnsi="Times New Roman" w:cs="Times New Roman"/>
                <w:lang w:eastAsia="en-US"/>
              </w:rPr>
            </w:pPr>
            <w:r w:rsidRPr="006E40A2">
              <w:rPr>
                <w:rFonts w:ascii="Times New Roman" w:hAnsi="Times New Roman" w:cs="Times New Roman"/>
                <w:lang w:eastAsia="en-US"/>
              </w:rPr>
              <w:t>Отходы асбеста в кусковой форме 3140370201014,</w:t>
            </w:r>
          </w:p>
          <w:p w:rsidR="00CC4A4F" w:rsidRPr="006E40A2" w:rsidRDefault="00CC4A4F" w:rsidP="00CD129C">
            <w:pPr>
              <w:pStyle w:val="ConsNormal"/>
              <w:widowControl/>
              <w:tabs>
                <w:tab w:val="right" w:leader="dot" w:pos="9628"/>
              </w:tabs>
              <w:ind w:left="-108" w:right="-54" w:firstLine="0"/>
              <w:rPr>
                <w:rFonts w:ascii="Times New Roman" w:hAnsi="Times New Roman" w:cs="Times New Roman"/>
                <w:lang w:eastAsia="en-US"/>
              </w:rPr>
            </w:pPr>
            <w:r w:rsidRPr="006E40A2">
              <w:rPr>
                <w:rFonts w:ascii="Times New Roman" w:hAnsi="Times New Roman" w:cs="Times New Roman"/>
                <w:lang w:eastAsia="en-US"/>
              </w:rPr>
              <w:t>Отходы асбоцемента в кусковой форме 3140120201014,</w:t>
            </w:r>
          </w:p>
          <w:p w:rsidR="00CC4A4F" w:rsidRPr="006E40A2" w:rsidRDefault="00CC4A4F" w:rsidP="00CD129C">
            <w:pPr>
              <w:pStyle w:val="ConsNormal"/>
              <w:widowControl/>
              <w:tabs>
                <w:tab w:val="right" w:leader="dot" w:pos="9628"/>
              </w:tabs>
              <w:ind w:left="-108" w:right="-54" w:firstLine="0"/>
              <w:rPr>
                <w:rFonts w:ascii="Times New Roman" w:hAnsi="Times New Roman" w:cs="Times New Roman"/>
                <w:lang w:eastAsia="en-US"/>
              </w:rPr>
            </w:pPr>
            <w:r w:rsidRPr="006E40A2">
              <w:rPr>
                <w:rFonts w:ascii="Times New Roman" w:hAnsi="Times New Roman" w:cs="Times New Roman"/>
                <w:lang w:eastAsia="en-US"/>
              </w:rPr>
              <w:t>Отходы из жилищ несортированные (исключая крупногабаритные) 9110010001004,</w:t>
            </w:r>
          </w:p>
          <w:p w:rsidR="00CC4A4F" w:rsidRPr="006E40A2" w:rsidRDefault="00CC4A4F" w:rsidP="00CD129C">
            <w:pPr>
              <w:pStyle w:val="ConsNormal"/>
              <w:widowControl/>
              <w:tabs>
                <w:tab w:val="right" w:leader="dot" w:pos="9628"/>
              </w:tabs>
              <w:ind w:left="-108" w:right="-54" w:firstLine="0"/>
              <w:rPr>
                <w:rFonts w:ascii="Times New Roman" w:hAnsi="Times New Roman" w:cs="Times New Roman"/>
                <w:lang w:eastAsia="en-US"/>
              </w:rPr>
            </w:pPr>
            <w:r w:rsidRPr="006E40A2">
              <w:rPr>
                <w:rFonts w:ascii="Times New Roman" w:hAnsi="Times New Roman" w:cs="Times New Roman"/>
                <w:lang w:eastAsia="en-US"/>
              </w:rPr>
              <w:t>Отходы рубероида 1872040101014</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36222000000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Клявлино</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МП «ПОЖКХ» Клявлинского района</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446960, Самарская область, Клявлинский район, ст. Клявлино, ул. Северная, 97</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63-00022-З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Полигон ПО «Даниловский-1»                                                                                                                                                                                                                                                                                                                                                                                                                                                                                                                                                                                                                                                                                                                                             </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bCs/>
                <w:sz w:val="20"/>
                <w:szCs w:val="20"/>
              </w:rPr>
              <w:t xml:space="preserve">Абразивная пыль и порошок от шлифования черных металлов (с содержанием металла менее 50%) 3140030011004, </w:t>
            </w:r>
          </w:p>
          <w:p w:rsidR="00CC4A4F" w:rsidRPr="006E40A2" w:rsidRDefault="00CC4A4F" w:rsidP="00CD129C">
            <w:pPr>
              <w:spacing w:after="0"/>
              <w:rPr>
                <w:rFonts w:ascii="Times New Roman" w:hAnsi="Times New Roman"/>
                <w:sz w:val="20"/>
                <w:szCs w:val="20"/>
              </w:rPr>
            </w:pPr>
            <w:r w:rsidRPr="006E40A2">
              <w:rPr>
                <w:rFonts w:ascii="Times New Roman" w:hAnsi="Times New Roman"/>
                <w:bCs/>
                <w:sz w:val="20"/>
                <w:szCs w:val="20"/>
              </w:rPr>
              <w:t xml:space="preserve">Гальванические шламы 5110000000000,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Горновой песок литейного производства 3140010008004,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Древесные отходы с пропиткой и покрытиями несортированные 1712200001014,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Затвердевшие отходы пластмасс 5710000000000,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Изношенная спецодежда 5820000000000,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Использованные рабочие модели 5700000000000,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Карбидный шлам 3160000000000,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Минеральные шламы 3160000000000,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Мусор производственный 9120000000000,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Мусор со складских помещений 9120000000000,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Обтирочный материал, загрязненный нефтепродуктами 5490270001030,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Обувь кожаная рабочая, потерявшая потребительские свойства 1470060113004,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Огарки обожженных анодов алюминиевого производства 3140210301004,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Опилки древесные, загрязненные минеральными маслами (содержание масел – менее 15%)1713020101034,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Отработанные фильтровальные элементы с гальванических ванн установки «Бласберг»5110000000000,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(осадки) при механической и биологической очистке сточных вод 9430000000000,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абразивных материалов в виде пыли и порошка 3140430411004,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асбеста в кусковой форме 3140370201014,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асбестовой бумаги 3140370301014,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асбоцемента в кусковой форме 3140120201014,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асфальтобетона и/или асфальтобетонной смеси в виде пыли 3140350111004,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асфальтобетона и/или асфальтобетонной смеси в кусковой форме 3140350201004,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базальтового супертонкого волокна 3140160301004,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бетонной смеси с содержанием пыли более 30%3140360108004,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благоустройства 9110000000000,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бумаги и картона 1870000000000,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бумаги с нанесенным лаком 1872010101014,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бумажной клеевой ленты 1872010201014,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винилискожи с трикотажным полотном 5810000000000,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поливинилхлорида и пенопласта на его базе 5710160001004,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 жилищ 9110000000000,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кожи 1470000000000,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мела в виде порошка или пыли 3140130511004,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обработки и переработки древесины 1710000000000,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из жилищ, не подлежащие переработке (НБО-2)9110000000000,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от ремонта мягкой кровли 1872000000000,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от уборки территории и производственных помещений 9120000000000,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пенополистирола с деревянными опилками 5710000000000,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песка очистных и пескоструйных устройств (в металлургии)3140020008004,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пленкоасбокартона 5710090201004,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пленкосинтетического картона 5710090101004,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полимерных материалов 5700000000000,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полировального и шлифовального оборудования 3140430001000,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потребления на производстве, подобные коммунальным 9120000000000,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промышленного процесса компостирования 3140000000000,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рубероида 1872040101014,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Отходы смеси затвердевших разно</w:t>
            </w:r>
            <w:r w:rsidRPr="006E40A2">
              <w:rPr>
                <w:rFonts w:ascii="Times New Roman" w:hAnsi="Times New Roman"/>
                <w:bCs/>
                <w:sz w:val="20"/>
                <w:szCs w:val="20"/>
              </w:rPr>
              <w:softHyphen/>
              <w:t xml:space="preserve">родных пластмасс 5710990001004,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стеклолакоткани 5710320101004,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стержней и стержневой смеси 3140000000000,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тканей, старая одежда 5810110001000,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толи 1872040201014,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фотобумаги 1872020001014,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футеровки толковины 3140140001000,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Отходы шлаковаты 3140160101004,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Песок, загрязненный бензином (количество бензина менее 15%) 3140230401034,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Песок, загрязненный мазутом (содержание мазута - менее 15%) 3140230201034,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Песок, загрязненный маслами (содержание масел менее 15%) 3140230301034,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Полипропиленовая ткань с чехлов фильтров  5820000000000,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Прочие отходы нефтепродуктов, продуктов переработки нефти, угля, газа, горючих сланцев и торфа  5490000000000,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Прочие твердые минеральные отходы  3140000000000,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Пыль известковая и доломитовая  3140130111004,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Пыль от шлаковаты 3140160211004,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Разнородные отходы бумаги и картона (например, содержащие отходы фотобумаги) 1879010001004,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Смет с территории 9120000000000,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Строительные отходы 9120060001000,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Текстильные отходы и шламы 5810000000000,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Уголь активированный отработанный, загрязненный минеральными маслами (содержание масла - менее 15%) 3148010201034,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Уголь активированный отработанный, загрязненный окислами  3148010000000,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Шлак сварочный 3140480001994,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Шлам гальванический с фильтр - пресса «Эфко» 5110000000000,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Шлам лаков и красок 5540000000000,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Шлам от ванн обезжиривания 3160000000000,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Шлам от мойки автомобилей 9430000000000, </w:t>
            </w:r>
          </w:p>
          <w:p w:rsidR="00CC4A4F" w:rsidRPr="006E40A2" w:rsidRDefault="00CC4A4F" w:rsidP="00CD129C">
            <w:pPr>
              <w:spacing w:after="0"/>
              <w:rPr>
                <w:rFonts w:ascii="Times New Roman" w:hAnsi="Times New Roman"/>
                <w:bCs/>
                <w:sz w:val="20"/>
                <w:szCs w:val="20"/>
              </w:rPr>
            </w:pPr>
            <w:r w:rsidRPr="006E40A2">
              <w:rPr>
                <w:rFonts w:ascii="Times New Roman" w:hAnsi="Times New Roman"/>
                <w:bCs/>
                <w:sz w:val="20"/>
                <w:szCs w:val="20"/>
              </w:rPr>
              <w:t xml:space="preserve">Шлам отработанного катафорезного грунта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bCs/>
                <w:sz w:val="20"/>
                <w:szCs w:val="20"/>
              </w:rPr>
              <w:t xml:space="preserve">Шламы, содержащие растворители 5540000000000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36440000000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Тольятти</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«Эко-Транс»</w:t>
            </w:r>
          </w:p>
          <w:p w:rsidR="00CC4A4F" w:rsidRPr="006E40A2" w:rsidRDefault="00CC4A4F" w:rsidP="00CD129C">
            <w:pPr>
              <w:spacing w:after="0"/>
              <w:rPr>
                <w:rFonts w:ascii="Times New Roman" w:hAnsi="Times New Roman"/>
                <w:sz w:val="20"/>
                <w:szCs w:val="20"/>
              </w:rPr>
            </w:pP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445022, Самарская область, г. Тольятти, ул. Мичурина, 78Б</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63-00023-З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МПО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Абразивная пыль и порошок от шлифования черных металлов (с содержанием металла менее 50%)3140030011004,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Бой от печей металлургических процессов 3111000001000,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Брак фанерных заготовок, содержащих связующие смолы в количестве от 0,2% до 2,5% включительно  3140010008004,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Горелая земля сухая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Горелая стержневая смесь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Горновой песок литейного производства 3140010008000,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Древесно-стружечные и/или древесно-волокнистые плиты, содержащие связующие смолы в количестве от 0,2% до 2,5% включительно, некондиционные, брак 1712020401014,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Древесные отходы с пропиткой и покрытиями несортированные 1712200001014,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Затвердевшие отходы пластмасс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Изношенная спецодежда 582000000000,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Кирпичная футеровка алюминиевых электролизеров отработанная 3111020401004,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Коксовые массы отработанные, загрязненные минеральными маслами (содержание масла – менее 15%) 3148030201034,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Кора с примесью земли 1711010201004,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Лом и отходы черных металлов 3510000000000,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Металлическая дробь с примесью шлаковой корки (дробеструйная обработка)3515030108004,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Металлургические шлаки, съемы и пыль 3120000000000,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Минеральные шламы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от бытовых помещений организаций несортированный (исключая крупногабаритный) 9120040001004,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Мусор сторительный          9120060001000,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строительный от разборки зданий 9120060101004,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Обрезки, кусковые отходы древесно-стружечных и/или древесно-волокнистых плит, содержащих связующие смолы в количестве от 0,2% до 2,5% включительно 1712020301014,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Обрезь разнородной древесины (например, содержащая обрезь древесно-стружечных и/или древесно-волокнистых плит)1719010601004,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Обрезь фанеры, содержащей связующие смолы в количестве от 0,2% до 2,5% включительно 1712010101014,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Огарки обожженных анодов алюминиевого производства 3140210301004,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Окалина кузнечного производства 3515040001000,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древесно-стружечных и/или древесно-волокнистых плит, содержащих связующие смолы в количестве от 0,2% до 2,5% включительно 1712020101014,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древесные, загрязненные бензином (содержание бензина – менее 15%)171303010103,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древесные, загрязненные минеральными маслами (содержание масел – менее 15%) 1713020101034,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и стружки разнородной древесины (например, содержащие опилки и стружку древесно-стружечных и/или древесно-волокнистых плит)1719010301004,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разнородной древесины (например, содержащие опилки древесно-стружечных и/или древесно-волокнистых плит) 1719010101004,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Отработанный абразив 5470000000000,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 стержней и стержневой смеси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абразивных материалов в виде пыли и порошка  3140430411004,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асбеста 3140370001000,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асбеста в кусковой форме 3140370201014,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асбестовой бумаги, отходы асбестовой крошки  3140370301014,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асбоцемента в кусковой форме 3140120201014,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асфальтобетона и асфальтобетонной смеси 3140350001000,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асфальтобетона и/или асфальтобетонной смеси в виде пыли 3140350111004,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асфальтобетона и/или асфальтобетонной смеси в кусковой форме 3140350201004,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базальтового супертонкого волокна 3140160301004,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бетонной смеси с содержанием пыли более 30% 3140360108004,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газоочистки 3160600004000,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древесины с масляной пропиткой 1712080001014,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древесины, пропитанной 5-процентным раствором (NH4)2HPO4 1712070101014,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древесных строительных лесоматериалов, в том числе от сноса и разборки строений 1712050001004,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известняка и доломита 3140130001000,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керамики 3140070001000,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коры 1711010101004,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мела в виде порошка или пыли 3140130511004,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обработки древесно-стружечных и/или древесно-волокнистых плит, содержащих связующие смолы в количестве от 0,2% до 2,5% включительно 1712020001000,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обработки и переработки древесины 1710000000000,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песка очистных сооружений и пескоструйных устройств (в металлургии)3140020008004,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потребления на производстве, подобные коммунальным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шлаковаты 3140160101004,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содержащие легированную сталь (в том числе стальную пыль), несортированные 3512031101004,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содержащие луженую сталь (в том числе стальную пыль), несортированные 3512051101004,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содержащие оцинкованную сталь (в том числе стальную пыль), несортированные  3512041101004,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содержащие сталь (в том числе стальную пыль), несортированные 3512011101004,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содержащие сталь углеродистых марок (в том числе стальную пыль), несортированные 3512021101004,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содержащие черные металлы (в том числе чугунную и/или стальную пыль), несортированные 3513110001004,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содержащие чугун (в том числе чугунную пыль), несортированные 3511011101004,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регенерированный 3140230001000,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бензином (количество бензина менее 15%) 3140230401034,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мазутом (содержание мазута - менее 15%) 3140230201034,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маслами (содержание масел менее 15%) 3140230301034,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Печной бой, металлургический и литейный щебень (брак)3110000000000,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твердые минеральные отходы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Пыль (или порошок) от шлифования черных металлов с содержанием металла 50% и более  3515036611004,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бетонная 3140270311004,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гипсовая 3140380111004,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глазури (эмали)  3140600111004,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графитная 3140320111004,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древесная от шлифовки натуральной чистой древесины 1711070011004,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древесного угля 3140340111004,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известковая и доломитовая 3140130111004,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каменноугольная 3140210111004,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керамзитовая 3140060111004,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керамическая 3140070111004,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кирпичная 3140140211004,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коксовая 3140530111004,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легированной стали незагрязненная 3512031611004,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луженной стали незагрязненная 3512051611004,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от обработки разнородной древесины (например, содержащая пыль древесно-стружечных и/или древесно-волокнистых плит)1719010411004,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от шлаковаты 3140160211004,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оцинкованной стали незагрязненная 3512041611004,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стали углеродистых марок незагрязненная 3512021611004,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стальная незагрязненная 3512011611004,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стеклянная 3140080111004,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черных металлов незагрязненная 3513160011004,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чугунная незагрязненная 3511011611004,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Пыль щебеночная  3140090111004,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электрофильтров производства кремния 3140390211004,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Разнородные древесные отходы 1719010001000,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с территории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Сростки корунда с ферросплавом в производстве шлифовальных материалов 3515040201004,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Стержни после термообработки и облой алюминия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Стружка древесная, загрязненная бензином (содержание бензина – менее 15%) 1713030201034,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Стружка древесная, загрязненная маслами (содержание масел – менее 15%) 1713020201034,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Стружка древесно-стружечных и/или древесно-волокнистых плит, содержащая связующие смолы в количестве от 0,2% до 2,5% включительно  1712020201014,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Стружка разнородной древесины (например, содержащая стружку древесно-стружечных и/или древесно-волокнистых плит) 1719010201004,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Уголь активированный отработанный, загрязненный минеральными маслами (содержание масла - менее 15%) 3148010201034,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Уголь активированный отработанный, загрязненный опасными веществами 3148010000000,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Угольные фильтры отработанные, загрязненные минеральными маслами (содержание масла – менее 15%) 3148020201034,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Футеровка миксеров алюминиевого производства отработанная 3111020101004,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Футеровка пламенных печей и печей переплава алюминиевого производства отработанная 3111020201004,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Футеровка разливочных и вакуумных ковшей алюминиевого производства отработанная 3111020301004,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Шлак металлургический 3120000000000,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Шлак сварочный 3140480001994,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известняковый 5470000000000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36440000000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Тольятти</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«Экология-Пром»</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445021, Самарская область, г. Тольятти, ул. Ларина, 181</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63-00024-З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Полигон ТБО и ПО, </w:t>
            </w:r>
            <w:r w:rsidRPr="006E40A2">
              <w:rPr>
                <w:rFonts w:ascii="Times New Roman" w:hAnsi="Times New Roman"/>
                <w:sz w:val="20"/>
                <w:szCs w:val="20"/>
              </w:rPr>
              <w:br/>
              <w:t>площадка захоронения неутилизируемых отходов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Абразивная пыль и порошок от шлифования черных металлов (с содержанием металла менее 50%)3140030011004,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Абразивный шлам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Бумажная тара загрязненная 1879000000000,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Бумажные фильтры, загрязненные маслами 1879000000000,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Загрязненные опилки ванны дезинфекции 1713020001030,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Затвердевшие отходы пластмасс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Золошлаки от сжигания углей (Березовский)3130020201004,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Золы, шлаки и пыль от топочных установок и от термической обработки отходов 3130000000000,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Карбамидный шлам 5130000000000,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Кольца Рашига 3140070001000,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Металлическая тара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Металлическая тара загрязненная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Металлическая тара из под ЛКМ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Металлические шламы 3570000000000,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Минеральные шламы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от бытовых помещений организаций не сортированный (исключая крупногабаритный) 9120040001004,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от уборки территории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промышленный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Мусор строительный  9120060001000,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Обрезь деревьев  1730000000000Ю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Обувь кожаная рабочая, потерявшая потребительские свойства 1470060113004,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Окалина 3510000000000,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и стружки натуральной чистой древесины 1711060001000,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Отработанные автомобильные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изоляторы 3140070001000,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картриджи от оргтехники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молекулярные сита 3148000000000,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противогазовые коробки 3148010000000,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фильтрующие элементы 1870000000000,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фильтры грубой очистки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фильтры тонкой очистки 5700000000000,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Отработанный фильтрующий материал 5700000000000,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абразивных материалов в виде пыли и порошка  3140430411004,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абразивных материалов и инструментов 3140430001000,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асфальтобетона и/или асфальтобетонной смеси в кусковой форме 3140350201004,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бетонной смеси 3140360008000,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гипсокартона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графита 3140320001000,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дезбарьеров 1713000000000,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древесных строительных лесоматериалов, в том числе от сноса и разборки строений    1712050001004,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 жилищ 9110000000000,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 жилищ несортированные (исключая крупногабаритные) 9110000000000,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изношенной спецодежды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катионита 5710240001000,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кожи 1470000000000,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кухонь и предприятий общественного питания 9120100000000,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лесозаготовок и вырубок 1730000000000,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линолеума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металломагнитных примесей 3570000000000,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обработки и переработки древесины 1710000000000,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овощей 1112000000000,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от сепарации муки 1111000000000,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оксидов и гидроксидов 5130000000000,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офисной техники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паронита 5750010001000,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пенополиуретана, пропитанного каустической содой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пластмасс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полимерных материалов 5700000000000,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полипропиленовых  мешков 5710300001000,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потребления на производстве, подобные коммунальным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производства пищевых продуктов 1110000000000,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производства кормов 1170000000000,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растениеводства, парникового хозяйства 1112000000000,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резины, включая старые шины 5750000000000,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солей 5150000000000,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смеси затвердевших разнородных пластмасс 5710990001004,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сухих веществ 5940000000000,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тканей, старая одежда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фармацевтической продукции и гигиенических средств 5600000000000,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формовочной земли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футеровки 3140140001000,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чистящих и моющих средств 5940000000000,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шлаковаты 3140160101004.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Пищевые отходы инфекционного отделения 912010000000,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Полиэтиленовая тара  5710290001000,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Полиэтиленовая тара из-под ЛКМ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Полиэтиленовая тара из-под масла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Производственный смет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твердые минеральные отходы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Пыль (или порошок) от шлифования черных металлов с содержанием металла 50% и более  3515036611004,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комбикормовая  1171050011004,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Разнородные отходы бумаги и картона (например, содержащие отходы фотобумаги) 1879010001004,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Резиноасбестовые отходы 5750010001000,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Резиноасбестовые отходы (в том числе изделия отработанные и брак)5750030001004,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Сажа 3130020001000,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Сажа чистки дымоходов 3133320001000,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производственных помещений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производственных помещений и с территории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с газонов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с территории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с цехов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Солевой шлам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Солевые отходы 5150000000000,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Сорные отходы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Спецодежда изношенная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Спецодежда изношенная 5810110001000,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Стеклянные отходы 3140080001000,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Стружка древесная, загрязненная минеральными маслами (содержание масел менее 15%) 1713020201034,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ГСМ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катализаторов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лакокрасочных материалов 3525000001000,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масла 3515040001000,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минеральных удобрений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реагентов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химикатов и химреактивов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цемента 1879000000000,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лакокрасочных материалов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катализаторов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Твердые коммунальные отходы 9100000000000,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Твердые коммунальные отходы инфекционного отделения 9100000000000,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 загрязненный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Текстильные отходы и шламы 5810000000000,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Флюсовая корка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Шлак сварочный 3140480001994,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зачистки котельного оборудования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из газовых колодцев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магнитных сепараторов 3570000000000,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нейтрализации  электролита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нейтрализации сернокислотного электролита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от очистки дымоходных каналов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очистки дымоходов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Адсорбенты, загрязненные маслом 3148000000000,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Грунт, содержащий карбамидоформальдегидные смолы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Загрязненная известь 5130000000000,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Земля, загрязненная нефтепродуктами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Кек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Лом футеровки 311000000000,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Металлургические шлаки, съемы и пыль 3120000000000,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ЛКМ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маслами (содержание масел 15% и более) 549027010103,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маслами (содержание масел менее 15% ) 5490270101034,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нефтью и/или нефтепродуктами 5490270001030,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хромом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древесные, загрязненные минеральными маслами (содержание масел - 15% и более)1713020104033,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Осадок пруда-испарителя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Осадок усреднителя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автомобильные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ионообменные смолы 5710240001000,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фильтрующие материалы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Отработанный катализатор 5950000000000,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Отработанный силикагель, загрязненный маслами 3148000000000,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Отработанный фильтрующий материал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Отработанный фильтрующий материал, загрязненный хромом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(осадки) от реагентной очистки сточных вод  9450000000000,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механической и биологической очистке сточных вод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обработке сточных вод, не вошедшие в другие позиции 9480000000000,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обработке сточных вод, не вошедшие в другие позиции 9480000000000,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подготовке воды 9410000000000,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промывке канализационных сетей 9470000000000,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(осадки) от реагентной очистки сточных вод  9450000000000,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асбеста 3140370001000,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асбеста в кусковой форме 3140370201014,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асбоцемента в кусковой форме 3140120201014,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водоэксплуатации 9490000000000,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катализаторов и контактных масс 5950000000000,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катализаторов и контактных масс, не вошедших в другие пункты 5950000000000,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КССБ 1840000000000,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обработки и переработки древесины 1710000000000,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переработки целлюлозы 1840000000000,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при промывке канализационных сетей 9470000000000,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производственного эмульгатора ПЭС 5990000000000,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рубероида 1872040101014,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сорбента 5960000000000,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фильтрации адгезионного праймера 5490000000000,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флюса 5150000000000,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эмульсий и смесей нефтепродуктов 5440000000000,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бензином (количество бензина менее 15%) 3140230401034,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мазутом (содержание мазута - 15% и более) 3140230204033,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маслами (содержание масел - 15% и более) 3140230304033,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маслами (содержание масел  менее 15%) 3140230301034,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нефтью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Печной бой, металлургический и литейный щебень 3110000000000,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Промасленная гравийная подсыпка 3140090001000,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отходы нефтепродуктов, продуктов переработки нефти, угля, газа, горючих сланцев и торфа 5490000000000,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отходы процессов преобразования и синтеза 5990000000000,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Сальниковая набивка асбестографитовая, промасленная (содержание масла менее 15%) 5490300301034,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Серный огарок 5130000000000,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Сорбенты, не вошедшие в другие пункты 5960000000000,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Сульфитный огарок 5150000000000,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Угольные фильтры отработанные, загрязненные минеральными маслами (содержание масла - менее 15%) 3148020201034,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Фильтры воздушные и масляные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Фильтры, загрязненные растительным маслом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Шлак литейного производства 3120000000000,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мойки машин 9480000000000,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нефтеловушек 5470000000000,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нефтеотделительных установок 54600300040033,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отработанной СОЖ 5440000000000,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очистки резервуаров для хранения воды 9490000000000,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очистки трубопроводов и емкостей 5460150004030,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очистных сооружений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плавления мастики 5460000000000,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станции нейтрализации 9450000000000,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чистки ливневых стоков 9480000000000,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чистки технических каналов 9470000000000,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чистки трубопроводов и емкостей 5460150004030,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чистки электрокоагуляторов 9410000000000,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Шламы минеральных масел 5470000000000,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Шламы нефти и нефтепродуктов 5460000000000,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Шпалы железнодорожные деревянные, пропитанные антисептическими средствами, отработанные и брак 1712060013013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отстутсвует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36450000000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Чапаевск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ООО «Чистый город»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446100, Самарская область, г. Чапаевск, ул. Сазонова, 3</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63-00025-З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ТБО и ПО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Затвердевшие отходы пластмасс 571000000000,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Изношенная спецодежда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Ил с мойки автомобилей 9480000000000,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Лом и отходы черных металлов с примесями или загрязненные опасными веществами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Минеральные шламы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от бытовых помещений несортированный (исключая крупногабаритный) 9120040001004,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строительный от разборки 9120060101004,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маслами (содержание масел 15% и более) 5490270101033,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маслами (содержание масел менее 15 %) 5490270101034,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древесные, загрязненные минеральными маслами  (содержание масел менее 15 %) 1713020104033,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от механической и биологической очистки сточных вод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обработке сточных вод, не вошедшие в другие позиции 9480000000000,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абразивных  материалов в виде пыли и порошка   3140430411004,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бумаги и картона 1870000000000,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 жилищ 9110000000000,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из жилищ несортированные (исключая крупногабаритные) 9110010001004,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клея, клеящих веществ, мастик, незатвердевших смол 5570000000000,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лакокрасочных средств 5550000000000,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обработки и переработки древесины 1710000000000,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оксидов, гидроксидов, солей 5100000000000,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офисной техники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полимерных материалов 5700000000000,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потребления на  производстве, подобные коммунальным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резины, включая старые шины  5750000000000,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смеси затвердевших разнородных пластмасс 5710990001004,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тканей, старая одежда 5810110001000,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цемента 3140550001000,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шлаковаты 3140160101004,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мазутом (содержание масел 15% и более) 3140230204033,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маслами (содержание масел 15% и более) 3140230301033,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маслами (содержание масел менее 15%) 3140230301034,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коммунальные отходы 9900000000000,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отходы нефтепродуктов, продуктов переработки нефти, угля, газа, горючих сланцев и торфа 5490000000000,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твердые минеральные отходы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Разнородные отходы бумаги и картона (например, содержащие отходы фотобумаги)1879010001004,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Резиноасбестовые отходы (в том числе изделия отработанные и брак) 5750030001004,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с территории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Солевые шламы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Стружка древесная, загрязненная минеральными маслами (содержание масел 15% и более) 1713020204033,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 – под ЛКМ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Твердые коммунальные отходы 9100000000000,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 загрязненный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Текстильные отходы и шламы 5810000000000,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Фильтры автомобильные отработанные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Шлак сварочный 3140480001994,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гидрофильтров  5540000000000,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от зачистки дымоходных каналов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от нейтрализации электролита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очистки трубопроводов и емкостей (цистерн, контейнеров, гудронаторов) от нефти 5460150104033,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шлифовальный маслосодержащий 5460030004033,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Шламы нефти и нефтепродуктов 5460000000000,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Шламы, содержащие растворители 5540000000000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36424000000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Г. Отрадный </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«Сервис-Благоустройство»</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446452, Самарская область, г. Похвистнево, ул. Мира, 24</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63-00026-З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Санкционированная свалка ТБО и промотходов (обустроена как полигон – скважины, экран)</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органические природного происхождения (животного и растительного)1000000000000,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производства пищевых и вкусовых продуктов 1100000000000,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производства пищевых продуктов 1110000000000,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от переработки зерновых культур 1111000000000,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Лузга зерновая (рисовая, гречневая, овсяная, просяная)1111040008000,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Технологические потери муки, мучки (сметки)1111110011000,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дробленки и сечки зерновых культур 1111120008000,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растениеводства, парникового хозяйства 1112000000000,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от переработки овощей и фруктов 1113000000000,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Бой свеклы 1113010001000,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Выжимки овощные 1113040000000,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Выжимки фруктовые и ягодные 1113210000000,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пивоваренного, спиртового и ликероводочного производства 1114000000000,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производства вкусовых продуктов 1140000000000,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производства кормов 1170000000000,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кормов 1171000000000,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растительных и животных жировых продуктов 1200000000000,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производства растительных и животных масел 1210000000000,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жмыха и шрота 1210030001000,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производства растительных и животных жиров и восков 1230000000000,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продуктов из растительных и животных жиров, включая просроченные продукты</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1260000000000,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шкур, мехов и кожи 1400000000000,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Древесные отходы 1700000000000,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обработки и переработки древесины 1710000000000,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обработки натуральной чистой древесины, незагрязненные опасными веществами 1711000000000,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коры 1711010001000,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Деревянная упаковка (невозвратная тара) и деревянные отходы из натуральной чистой древесины 1711050001000,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и стружки натуральной чистой древесины 1711060001000,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Древесные отходы с пропиткой и покрытиями, не загрязненные опасными веществами 1712000000000,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обработки фанеры, изделия из фанеры, потерявшие свои потребительские свойства, содержащие связующие смолы в количестве от 0,2% до 2,5% включительно 1712010001000,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обработки древесно-стружечных и/или древесно-волокнистых плит, содержащие связующие смолы в количестве от 0,2% до 2,5% включительно 1712020001000,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и стружки древесные, загрязненные преимущественно органическими веществами (минеральные масла, лаки, растворители)1713000000000,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Опилки и стружки древесные, загрязненные минеральными маслами 1713020001030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Опилки и стружки древесные, загрязненные бензином 1713030001030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отходы обработки и переработки древесины 1719000000000,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Разнородные древесные отходы 1719010001000,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лесозаготовок и вырубок 1730000000000,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древесины от лесоразработок  1730010001000,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целлюлозы, бумаги и картона 1800000000000,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производства целлюлозы 1810000000000,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переработки целлюлозы 1840000000000,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бумаги и картона 1870000000000,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бумаги и картона незагрязненные 1871000000000,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бумаги и картона от резки и штамповки незагрязненные 1871010001000,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упаковочных материалов из бумаги и картона незагрязненные 1871020001000,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незагрязненные отходы бумаги и картона 1871990001000,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бумаги и картона с пропиткой и покрытиями 1872000000000,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бумаги и картона с синтетическим покрытием 1872010001000,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рубероида, толи и бумаги, пропитанной битумом 1872040001000,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отходы бумаги и картона 1879000000000,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Другие отходы от переработки продуктов животного и растительного происхождения 1900000000000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Другие отходы от переработки и рафинирования продуктов растительного происхождения 1980000000000,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Другие отходы от переработки и рафинирования продуктов животного происхождения 1990000000000,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минерального происхождения 3000000000000,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минерального происхождения (исключая отходы металлов)3100000000000,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Печной бой, металлургический и литейный щебень (брак)3110000000000,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Бой от печей металлургических процессов 3111000001000,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Бой отработанной футеровки алюминиевого производства 3111020001000,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Металлургические шлаки, съемы и пыль 3120000000000,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Золы, шлаки и пыль от топочных установок и от термической обработки отходов 3130000000000,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Золошлаки от сжигания углей 3130020001000,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твердые минеральные отходы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керамзита 3140060001000,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керамики 3140070001000,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Стеклянные отходы 3140080001000,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строительного щебня 3140090001000,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асбоцемента 3140120001000,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известняка и доломита 3140130001000,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кирпича (включая шамотный кирпич)3140140001000,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минерального волокна 3140160001000,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каменного угля 3140210001000,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песка 3140230001000,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бетона, железобетона 3140270001000,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графита 3140320001000,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древесного угля 3140340008000,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асфальтобетона и асфальтобетонной смеси 3140350001000,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бетонной смеси 3140360008000,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асбеста 3140370001000,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гипса 3140380001000,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минеральные от газоочистки 3140390001000,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абразивных материалов и инструментов 3140430001000,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кокса 3140530011000,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цемента 3140550001000,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Фильтровочные и поглотительные отработанные массы, не загрязненные опасными веществами 3147000000000,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Цеолит отработанный, не загрязненный опасными веществами 3147030001000,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Алюмогель отработанный, не загрязненный опасными веществами 3147040001000,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Силикагель отработанный, не загрязненный опасными веществами 3147050001000,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Фильтровочные и поглотительные отработанные массы, загрязненные опасными веществами 3148000000000,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Уголь активированный отработанный, загрязненный опасными веществами 3148010000000,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Угольные фильтры отработанные, загрязненные опасными веществами 3148020000000,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Минеральные шламы  3160000000000,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Шлам карбоната кальция 3160230004000,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асбестовый 3160440004000,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минеральный от газоочистки 3160600004000,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добывающей промышленности 3400000000000,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при добыче нефти и газа 3410000000000,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отходы добывающей промышленности 3490000000000,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Лом и отходы черных металлов</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(не подлежащие вторичному использованию)</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3510000000000,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Лом и отходы черных металлов с примесями или загрязненные опасными веществами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Окалина 3515040001000,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Лом и отходы цветных металлов</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(не подлежащие вторичному использованию)</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3530000000000,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Лом и отходы, содержащие цветные металлы (не подлежащие вторичному использованию)</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3531000001000,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Лом и отходы сплавов цветных металлов (не подлежащие вторичному использованию)</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3540000000000,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Другие отходы минерального происхождения 3900000000000,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Другие отходы минерального происхождения, а также отходы рафинирования продуктов 3990000000000,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химического происхождения 5000000000000,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оксидов, гидроксидов, солей 5100000000000,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оксидов и гидроксидов 5130000000000,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солей 5150000000000,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поташа 5150080000000,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переработки нефти, угля, газа, горючих сланцев и торфа 5400000000000,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отходы нефтепродуктов, продуктов переработки нефти, угля, газа, горючих сланцев и торфа 5490000000000,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нефтепродуктами 5490270001030,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твердых производственных материалов, загрязненные нефтяными и минеральными жировыми продуктами 5490300000000,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лакокрасочных средств 5550000000000,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клея, клеящих веществ, мастик, незатвердевших смол 5570000000000,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гигиенических средств 5660000000000,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полимерных материалов 5700000000000,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Затвердевшие отходы пластмасс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гетинакса, текстолита, вулканизированной фибры, пленкосинтетического картона 5710090001000,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затвердевшей смолы ионообменников (в том числе отработанной), не содержащей опасные вещества 5710240001000,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полиэтилена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полипропилена 5710300001000,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затвердевших стеклопластиков 5710320001000,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твердых сополимеров стирола 5710360001000,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незатвердевших пластмасс, формовочных масс и компонентов 5720000000000,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резины 5750000000000,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Твердые отходы резины 5750010001000,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Резинометаллические отходы (в том числе изделия отработанные и брак)5750040001000,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Резиновые шламы и эмульсии 5770000000000,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Остатки полимерных материалов в размельчителях 5780000000000,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текстильного производства, производства волокон 5800000000000,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Текстильные отходы 5810000000000,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полиамидного волокна и нитей 5810010001000,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растительного волокна (включая очесы, прядильные отходы и расщипанное сырье) 5810060001000,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тканей, старая одежда 5810110001000,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 загрязненный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Другие химические отходы 5900000000000,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чистящих и моющих средств 5940000000000,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катализаторов и контактных масс, не вошедших в другие пункты 5950000000000,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Сорбенты, не вошедшие в другие пункты 5960000000000,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Прочие отходы процессов преобразования и синтеза</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5960000000000,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коммунальные 9000000000000,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Твердые коммунальные отходы 9100000000000,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 жилищ 9110000000000,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потребления на производстве, подобные коммунальным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Мусор строительный  9120060001000,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кухонь и предприятий общественного питания 9120100000000,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Электрическое оборудование, приборы, устройства и их части 9210000000000,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аккумуляторов 9211000013000,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проводники 9230000000000,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Лампы электрические и электронные отработанные и брак  9231000001000,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от водоподготовки, обработки сточных вод и использования воды  9400000000000,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подготовке воды 9410000000000,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механической и биологической очистке сточных вод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(осадки) от реагентной очистки сточных вод  9450000000000,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промывке канализационных сетей 9470000000000,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обработке сточных вод, не вошедшие в другие позиции 9480000000000,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от водоэксплуатации 9490000000000,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коммунальные отходы 9900000000000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Нефтегорск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«Резерв»</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443051, г. Самара, ул. Олимпийская, 73</w:t>
            </w:r>
          </w:p>
        </w:tc>
      </w:tr>
      <w:tr w:rsidR="00CC4A4F" w:rsidRPr="00DC5106" w:rsidTr="00683207">
        <w:trPr>
          <w:trHeight w:val="988"/>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63-00027-З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ТБО и СХО Большеглушицкого района</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от бытовых помещений организаций несортированный (исключая рупногабаритный) 9120040001004,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строительный от разборки зданий 9120060101004,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маслами (содержание масел менее 15%) 5490270101034,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маслами (содержание масел менее 15%) 3140230301034,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абразивных материалов в виде пыли и порошка  3140430411004,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 жилищ несортированные (исключая рупногабаритные) 9110010001004,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Шлак сварочный 314048000199,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шлаковаты 3140160101004,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Резиноасбестовые отходы (в том числе изделия отработанные и брак) 5750030001004,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36208000000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Большая Глушица</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МП «ПОЖКХ «Большеглушицкого района</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63-00028-З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ТБО и ПО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Абразивная пыль и порошок от шлифования черных металлов (с содержанием металла менее 50%) 3140030011004,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Бумага, загрязненная маслами 1870000000000,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Грунт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Древесные отходы с пропиткой и покрытиями, незагрязненные опасными веществами 1712000000000,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Древесные отходы с пропиткой и покрытиями несортированные 1712200001014,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Затвердевшие отходы пластмасс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Золы, шлаки и пыль от топочных установок и от термической обработки отходов 3130000000000,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Золошлаки от сжигания углей 3130020001000,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Избыточный активный ил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Изношенная спецобувь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Изношенная спецодежда 5810110001000,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Изношенная спецодежда и спецобувь 5810110001000,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Изношенная спецодежда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Лом и отходы черных металлов 3510000000000,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Лом и отходы черных металлов 3510000000000,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Минеральные шламы  3160000000000,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от бытовых помещений организаций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несортированный (исключая крупногабаритный)</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9120040001004,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строительный от разборки зданий 9120060101004,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с защитных решеток очистных сооружений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Обрезки готовой хромовой кожи 1470020301004,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Обрезки спилка хромовой кожи 1470020101004,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маслами (содержание масел 15% и более)5490270101033,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маслами (содержание  масел менее 15%)5490270101034,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Обувь кожаная рабочая, потерявшая потребительские свойства 1470060113004,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Окалина 3515040001000,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Окалина замасленная (содержание масла менее 15%) 5490300104034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Опилки древесные, загрязненные минеральными маслами (содержание масел - 15% и более)1713020104033,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Опилки, пропитанные дезинфицирующим раствором</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1719000000000 ,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Осадок от песколовок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автомобильные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масляные фильтры 920000000000,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топливные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автомобильные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масляные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топливные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воздушные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асбеста в кусковой форме 3140370201014,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асбоцемента в кусковой форме 3140120201014,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асфальтобетона и асфальтобетонной смеси 3140350001000,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бумаги и картона 1870000000000,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бумаги и картона 1870000000000,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бумаги с нанесенным лаком 1872010101014,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гидроксидов 5100000000000,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поливинилхлорида и пенопласта на его базе 5710160001004,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полиэтилена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 жилищ 9110000000000,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из жилищ несортированные (исключая  крупногабаритные) 9110010001004,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картона, загрязненные пастой ПВХ 1870000000000,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клея, клеящих средств, мастик,  незатвердевших смол 5570000000000,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кожи 1470000000000,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кухонь и предприятий общественного питания 9120100000000,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лакокрасочных средств 5550000000000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лесозаготовок и вырубок 1730000000000,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ЛКМ 5550000000000,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мастики пластизольной 5570000000000,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мехов 1420000000000,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обработки и переработки древесины 1710000000000,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обработки и переработки древесины 1710000000000,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оксидов, гидроксидов, солей 5100000000000,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оксидов 5100000000000,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от водоподготовки, обработки сточных вод и использования воды 9400000000000,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(осадки) при механической и биологической очистке сточных вод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промывке канализационных сетей 9470000000000,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от водоэксплуатации 9490000000000,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от эксплуатации офисной техники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потребления на производстве, подобные коммунальным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производства пищевых продуктов 1110000000000,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резины 5750000000000,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РТИ 5750000000000,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рубероида 1872040101014,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смеси затвердевших разнородных пластмасс</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5710990001004,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солей 5150000000000,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средств защиты растений, средств дезинфекции</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5300000000000,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средств дезинфекции 5300000000000,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средств защиты растений 5300000000000,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стеклолакоткани 5710320101004,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толи 1872040201014,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упаковочной бумаги и картона загрязненные 1870000000000,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фотобумаги 1872020001014,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шифера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шлаковаты 3140160101004,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шпулей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мазутом (содержание мазута - 15% и более) 3140230204033,                            Песок, загрязненный маслами (содержание масел 15% и более) 3140230304033,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бензином (количество бензина 15% и более) 3140230404033,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бензином (количество бензина менее 15%) 3140230401034,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мазутом (содержание мазута - менее 15%) 3140230201034,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маслами (содержание масел менее 15%) 3140230301034,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отходы бумаги и картона 1879000000000,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отходы нефтепродуктов, продуктов переработки нефти, угля, газа, горючих сланцев и торфа 5490000000000,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5490000000000 Прочие отходы нефтепродуктов, продуктов переработки нефти, угля, газа, горючих сланцев и торфа</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твердые минеральные отходы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твердые минеральные отходы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меховая 1420000000000,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Пыль (или порошок) от шлифования черных металлов с содержанием металла 50% и более</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3515036611004,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Разнородные отходы бумаги и картона (например, содержащие отходы фотобумаги) 1879010001004,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Резиноасбестовые отходы (в том числе изделия  отработанные и брак)</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5750030001004,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Сальниковая набивка асбесто-графитовая, промасленная (содержание масла 15% и более) 5490300301033,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Сальниковая набивка асбесто-графитовая, промасленная (содержание масла менее 15%) 5490300301034,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с территории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с цехов замазученный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ЛКМ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реактивов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пластмассовая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 загрязненный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Текстильные отходы и шламы 5810000000000,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Уличный смет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Шлак от зачистки дымовых каналов 3130000000000,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Шлак сварочный 3140480001994,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ванн закаливания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из ливневой канализации 9470000000000,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карбидный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масляных ванн закаливания 5460000000000,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мойки  автотранспорта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мойки автотранспорта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Шламы нефти и нефтепродуктов 5460000000000,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от нейтрализации электролита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очистки трубопроводов и емкостей (бочек, контейнеров, цистерн, гудронаторов) от нефти и нефтепродуктов 5460150004030,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очистки трубопроводов и емкостей (бочек, контейнеров, цистерн, гудронаторов) от нефти 5460150104033,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очистных сооружений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Шпалы железнодорожные деревянные, пропитанные антисептическими средствами, отработанные и брак 1712060013013,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солерастворителя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чистки градирен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чистки резервуаров хранения воды 9490000000000,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шлифовальный маслосодержащий 5460100004033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36424000000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Отрадный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«Проект-Ф»</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443010. г. Самара, ул. Чапаевская, 144</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63-00029-З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ТБО р.ц. Шентала</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обработки и переработки древесины  1710000000000,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лесозаготовок и вырубок 1730000000000,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отходы бумаги и картона 1879000000000,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Прочие твердые минеральные отходы 3140000000000,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Минеральные шламы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Лом и отходы черных металлов с примесями или загрязненные опасными веществами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оксидов и гидроксидов 5130000000000,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нефтепродуктами 5490270001030,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полипропилена  5710300001000,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Твердые отходы резины 5750010001000,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Текстильные отходы и шламы 5810000000000,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 жилищ  9110000000000,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потребления на производстве подобные коммунальным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9200000000000, Отходы сложного комбинированного состава в виде изделий, оборудования, устройств, не вошедшие в другие пункты</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9200000000000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36248000000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Шентала</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МП «ПОЖКХ» Шенталинского района</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446910, Самарская область, Шенталинский район, с. Шентала, ул. Куйбышева, 2</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63-00030-Х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Усовершенствованный высоконагружаемый полигон ТБО и промышленных отходов (III-IV), участок временного накопления малозагрязненных нефтепродуктов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синтетических и минеральных масел</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Синтетические и минеральные масла отработанные</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5410020002000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Синтетические и минеральные масла, потерявшие потребительские свойства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5410030000030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негалогенированных органических растворителей и их смесей</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ацетона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5530010002070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этилацетата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5530020002070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этиленгликоля</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5530030002070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бензола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5530060002070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эфира диэтилового</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5530100002070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пиридина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5530200002070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сероуглерода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5530210002150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толуола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5530250002070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ксилола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5530270002070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крезола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5530580002010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синтетических и минеральных масел</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Синтетические и минеральные масла отработанные</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5410020002000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Синтетические и минеральные масла, потерявшие потребительские свойства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5410030000030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эмульсий и смесей нефтепродуктов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5440000000000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негалогенированных органических растворителей и их смесей</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ацетона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5530010002070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этилацетата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5530020002070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этиленгликоля</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5530030002070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бензола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5530060002070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эфира диэтилового</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5530100002070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пиридина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5530200002070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сероуглерода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5530210002150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толуола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5530250002070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ксилола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5530270002070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крезола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5530580002010</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36242000000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Песочный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СМУП «Экопром» 446013, Самарская область, г. Сызрань, ул. Плеханова, 14</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63-00031-З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Усовершенствованный высоконагружаемый полигон ТБО и ПО г. Сызрани. Карта ТБО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w:t>
            </w:r>
            <w:r>
              <w:rPr>
                <w:rFonts w:ascii="Times New Roman" w:hAnsi="Times New Roman"/>
                <w:sz w:val="20"/>
                <w:szCs w:val="20"/>
              </w:rPr>
              <w:t xml:space="preserve"> отходов</w:t>
            </w:r>
          </w:p>
        </w:tc>
        <w:tc>
          <w:tcPr>
            <w:tcW w:w="1210" w:type="pct"/>
          </w:tcPr>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производства пищевых продуктов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1110000000000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от переработки зерновых культур</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1111000000000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Технологические потери муки, мучки (сметки)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1111110011000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растениеводства, парникового хозяйства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1112000000000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от переработки овощей и фруктов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1113000000000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Эмульсии и смеси, содержащие растительные и животные жиры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1250000000000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эмульсий масляных, жировых и смазочных из растительного сырья</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1250030006000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эмульсий масляных, жировых и смазочных из животного сырья</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1250040006000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продуктов из растительных и животных жиров, включая просроченные продукты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1260000000000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кожи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1470000000000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хромовой кожи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1470020001000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кож нехромового дубления</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1470030001000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использованных кожаных изделий</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1470060001000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обработки и переработки древесины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обработки натуральной чистой древесины, не загрязненные опасными веществами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1711000000000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Деревянная упаковка (невозвратная тара) и деревянные отходы из натуральной чистой древесины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1711050001000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Опилки и стружки натуральной чистой древесины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1711060001000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Древесные отходы с пропиткой и покрытиями, не загрязненные опасными веществами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1712000000000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обработки фанеры, изделия из фанеры, потерявшие свои потребительские свойства, содержащие связующие смолы в количестве от 0,2% до 2,5% включительно</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1712010001000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обработки древесно-стружечных и/или древесно-волокнистых плит, содержащие связующие смолы в количестве от 0,2% до 2,5% включительно</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1712020001000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Опилки и стружки древесные, загрязненные преимущественно органическими веществами (минеральные масла, лаки, растворители)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1713000000000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Древесные опилки, пропитанные раствором лизола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1713000000000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Опилки и стружки древесные, загрязненные минеральными маслами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1713020001030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Опилки и стружки древесные, загрязненные бензином</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1713030001030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Прочие отходы обработки и переработки древесины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1719000000000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Обрезь деревьев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1730000000000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бумаги и картона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бумаги и картона незагрязненные</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1871000000000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бумаги и картона от резки и штамповки незагрязненные</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1871010001000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упаковочных материалов из бумаги и картона незагрязненные</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1871020001000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Прочие незагрязненные отходы бумаги и картона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1871990001000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бумаги и картона с пропиткой и покрытиями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1872000000000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бумаги и картона с синтетическим покрытием</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1872010001000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рубероида, толи и бумаги, пропитанной битумом</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1872040001000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Прочие отходы бумаги и картона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1879000000000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Металлургические шлаки, съемы и пыль</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3120000000000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Золы, шлаки и пыль от топочных установок и от термической обработки отходов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3130000000000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Золошлаки от сжигания углей</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3130020001000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Прочие твердые минеральные отходы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керамзита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3140060001000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керамики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3140070001000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Стеклянные отходы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3140080001000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строительного щебня</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3140090001000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асбоцемента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3140120001000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минерального волокна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3140160001000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песка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3140230001000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графита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3140320001000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асфальтобетона и асфальтобетонной смеси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3140350001000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бетонной смеси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3140360008000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асбеста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3140370001000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абразивных материалов и инструментов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3140430001000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Фильтровочные и поглотительные отработанные массы, загрязненные опасными веществами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3148000000000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Уголь активированный отработанный, загрязненный опасными веществами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3148010000000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Минеральные шламы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3160000000000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Лом и отходы черных металлов с примесями или загрязненные опасными веществами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3515000001000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черных металлов с примесями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3515030001000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Окалина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3515040001000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Лом и отходы цветных металлов с примесями или загрязненные</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3535000001000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Металлические шламы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3570000000000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Гальванические шламы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5110000000000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оксидов и гидроксидов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5130000000000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солей</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5150000000000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концентратов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5270000000000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эмульсий и смесей нефтепродуктов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5440000000000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эмульсий и эмульсионных смесей для механической обработки, содержащие масла или нефтепродукты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5440020006030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Шламы нефти и нефтепродуктов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5460000000000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Шлам очистки трубопроводов и емкостей (бочек, контейнеров, цистерн, гудронаторов) от нефти и нефтепродуктов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5460150004030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Шламы минеральных масел</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5470000000000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Прочие отходы нефтепродуктов, продуктов переработки нефти, угля, газа, горючих сланцев и торфа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5490000000000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Обтирочный материал, загрязненный нефтепродуктами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5490270001030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твердых производственных материалов, загрязненные нефтяными и минеральными жировыми продуктами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5490300000000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лакокрасочных средств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5550000000000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клея, клеящих веществ, мастик, незатвердевших смол</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5570000000000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Затвердевшие отходы пластмасс</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5710000000000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незатвердевших пластмасс, формовочных масс и компоненнтов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5720000000000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резины, включая старые шины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5750000000000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Твердые отходы резины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5750010001000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Резинометаллические отходы (в том числе изделия отработанные и брак)</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5750040001000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Текстильные отходы и шламы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5810000000000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полиамидного волокна и нитей</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5810010001000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растительного волокна (включая очесы, прядильные отходы и расщипанное сырье)</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5810060001000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тканей, старая одежда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5810110001000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Текстиль загрязненный</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5820000000000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Лабораторные отходы и остатки химикалиев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5930000000000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катализаторов и контактных масс, не вошедшие в другие пункты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5950000000000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Сорбенты, не вошедшие в другие пункты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5960000000000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из жилищ</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9110000000000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потребления на производстве, подобные коммунальным</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9120000000000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Мусор строительный</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9120060001000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кухонь и предприятий общественного питания</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9120100000000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сложного комбинированного состава в виде изделий, оборудования, устройств, не вошедшие в другие пункты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9200000000000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(осадки) при подготовке воды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9410000000000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(осадки) при механической и биологической очистке сточных вод</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9430000000000</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36242000000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Песочный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СМУП «Экопром» 446013, Самарская область, г. Сызрань, ул. Плеханова, 14</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63-00032-З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Сызранский полигон промышленных отходов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w:t>
            </w:r>
            <w:r>
              <w:rPr>
                <w:rFonts w:ascii="Times New Roman" w:hAnsi="Times New Roman"/>
                <w:sz w:val="20"/>
                <w:szCs w:val="20"/>
              </w:rPr>
              <w:t xml:space="preserve"> отходов</w:t>
            </w:r>
          </w:p>
        </w:tc>
        <w:tc>
          <w:tcPr>
            <w:tcW w:w="1210" w:type="pct"/>
          </w:tcPr>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Лабораторные отходы и остатки химикалиев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5930000000000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Лом и отходы черных металлов с примесями или загрязненные опасными веществами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3515000001000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черных металлов с примесями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3515030001000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Шламы нефти и нефтепродуктов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5460000000000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Шлам очистки трубопроводов и емкостей (бочек, контейнеров, цистерн, гудронаторов) от нефти и нефтепродуктов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5460150004030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Шламы, содержащие растворители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5540000000000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лакокрасочных средств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5550000000000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полимерных материалов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5700000000000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Затвердевшие отходы пластмасс</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5710000000000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незатвердевших пластмасс, формовочных масс и компоненнтов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5720000000000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Текстиль загрязненный</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5820000000000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Лабораторные отходы и остатки химикалиев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5930000000000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катализаторов и контактных масс, не вошедшие в другие пункты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5950000000000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сложного комбинированного состава в виде изделий, оборудования, устройств, не вошедшие в другие пункты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9200000000000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(осадки) при механической и биологической очистке сточных вод</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9430000000000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от водоэксплуатации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9490000000000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обработки и переработки древесины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Опилки и стружки древесные, загрязненные преимущественно органическими веществами (минеральные масла, лаки, растворители)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1711060001000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Опилки и стружки древесные, загрязненные минеральными маслами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1713020001030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Опилки и стружки древесные, загрязненные бензином</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1713030001030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бумаги и картона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бумаги и картона с пропиткой и покрытиями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1872000000000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бумаги и картона с синтетическим покрытием</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1872010001000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Прочие отходы бумаги и картона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1879000000000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Прочие твердые минеральные отходы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Стеклянные отходы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3140080001000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песка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3140230001000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Фильтровочные и поглотительные отработанные массы, загрязненные опасными веществами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3148000000000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Уголь активированный отработанный, загрязненный опасными веществами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3148010000000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Угольные фильтры отработанные, загрязненные опасными веществами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3148020000000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Минеральные шламы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3160000000000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Лом и отходы черных металлов с примесями или загрязненные опасными веществами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3515000001000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черных металлов с примесями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3515030001000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Гальванические шламы</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5110000000000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оксидов и гидроксидов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5130000000000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солей</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5150000000000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органических кислот</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5220000000000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жиров (смазок) и парафинов из минеральных масел</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5420000000000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Шламы нефти и нефтепродуктов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5460000000000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Шлам очистки трубопроводов и емкостей (бочек, контейнеров, цистерн, гудронаторов) от нефти и нефтепродуктов</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5460150004030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Шламы минеральных масел</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5470000000000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Прочие отходы нефтепродуктов, продуктов переработки нефти, угля, газа, горючих сланцев и торфа</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5490000000000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Обтирочный материал, загрязненный нефтепродуктами</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5490270001030</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Отходы твердых производственных материалов, загрязненные нефтяными и минеральными жировыми продуктами</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5490300000000</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36242000000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Песочный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СМУП «Экопром» 446013, Самарская область, г. Сызрань, ул. Плеханова, 14</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63-00033-Х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Усовершенствованный высоконагружаемый полигон ТБО и промышленных отходов (III-IV), склад временного хранения ртутьсодержащих отходов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Ртутные лампы, люминесцентные ртутьсодержащие трубки отработанные и брак</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3533010013011</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Ртутные термометры отработанные и брак</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3533030013011</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Изделия, устройства, приборы, потерявшие потребительские свойства, содержащие ртуть</w:t>
            </w:r>
          </w:p>
          <w:p w:rsidR="00CC4A4F" w:rsidRPr="006E40A2" w:rsidRDefault="00CC4A4F" w:rsidP="00CD129C">
            <w:pPr>
              <w:pStyle w:val="ConsNormal"/>
              <w:widowControl/>
              <w:ind w:left="-57" w:right="-72" w:firstLine="0"/>
              <w:rPr>
                <w:rFonts w:ascii="Times New Roman" w:hAnsi="Times New Roman" w:cs="Times New Roman"/>
                <w:lang w:eastAsia="en-US"/>
              </w:rPr>
            </w:pPr>
            <w:r w:rsidRPr="006E40A2">
              <w:rPr>
                <w:rFonts w:ascii="Times New Roman" w:hAnsi="Times New Roman" w:cs="Times New Roman"/>
                <w:lang w:eastAsia="en-US"/>
              </w:rPr>
              <w:t>3533000013001</w:t>
            </w:r>
          </w:p>
          <w:p w:rsidR="00CC4A4F" w:rsidRPr="006E40A2" w:rsidRDefault="00CC4A4F" w:rsidP="00CD129C">
            <w:pPr>
              <w:pStyle w:val="ConsNormal"/>
              <w:widowControl/>
              <w:tabs>
                <w:tab w:val="left" w:pos="4323"/>
              </w:tabs>
              <w:ind w:left="-57" w:firstLine="0"/>
              <w:rPr>
                <w:rFonts w:ascii="Times New Roman" w:hAnsi="Times New Roman" w:cs="Times New Roman"/>
                <w:lang w:eastAsia="en-US"/>
              </w:rPr>
            </w:pPr>
            <w:r w:rsidRPr="006E40A2">
              <w:rPr>
                <w:rFonts w:ascii="Times New Roman" w:hAnsi="Times New Roman" w:cs="Times New Roman"/>
                <w:lang w:eastAsia="en-US"/>
              </w:rPr>
              <w:t>Ртуть жидкая</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3530000000000</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36242000000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Песочный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СМУП «Экопром» 446013, Самарская область, г. Сызрань, ул. Плеханова, 14</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63-00034-Х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Песковая площадка</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w:t>
            </w:r>
            <w:r>
              <w:rPr>
                <w:rFonts w:ascii="Times New Roman" w:hAnsi="Times New Roman"/>
                <w:sz w:val="20"/>
                <w:szCs w:val="20"/>
              </w:rPr>
              <w:t xml:space="preserve"> отходов</w:t>
            </w:r>
          </w:p>
          <w:p w:rsidR="00CC4A4F" w:rsidRPr="006E40A2" w:rsidRDefault="00CC4A4F" w:rsidP="00CD129C">
            <w:pPr>
              <w:spacing w:after="0"/>
              <w:rPr>
                <w:rFonts w:ascii="Times New Roman" w:hAnsi="Times New Roman"/>
                <w:sz w:val="20"/>
                <w:szCs w:val="20"/>
              </w:rPr>
            </w:pP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 песка от песколовок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грабельных решеток 9430000000000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36413000000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Чувашские Липяги</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«Новокуйбышевские очистные сооружения» 446214, Самарская область, г. Новокуйбышевск, ул. Энергетиков, 8, стр.1</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63-00037-З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Санкционированная свалка ТБО р.ц. Кошки</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органического природного происхождения (животного и растительного) 1000000000000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производства пищевых продуктов  1110000000000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производства молочных продуктов  1280000000000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содержания животных и птиц  1310000000000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обработки и переработки древесины  1710000000000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солей  5150000000000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коммунальные 9000000000000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коммунальные отходы 9900000000000,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органического природного происхождения (животного и растительного) 1000000000000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производства пищевых продуктов  1110000000000,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производства молочных продуктов  1280000000000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содержания животных и птиц  1310000000000,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Древесные отходы  1700000000000,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обработки и переработки древесины  1710000000000,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асбоцемента в кусковой форме  3140120201014,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Песок, загрязненный маслами (содержание масел менее 15%) 3140230301034,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абразивных материалов в виде пыли и порошка  3140430411004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Минеральные шламы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Лом и отходы черных металлов с примесями или загрязненные опасными веществами 3515000001000,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солей  5150000000000,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Обтирочный материал, загрязненный маслами (содержание масел менее 15%) 5490270101034,</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полиэтилена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полипропилена  5710300001000,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Резиноасбестовые отходы (в том числе изделия отработанные и брак) 5750030001004,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Текстильные отходы и шламы 5810000000000,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коммунальные 9000000000000,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из жилищ  9110000000000,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потребления на производстве, подобные коммунальным  9120000000000,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сложного комбинированного состава в виде изделий, оборудования, устройств, не вошедшие в другие пункты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(осадки) при подготовке воды  9410000000000,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механической и биологической очистке сточных вод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(осадки) при обработке сточных вод, не вошедшие в другие позиции  9480000000000,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Прочие коммунальные отходы 9900000000000,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производства пищевых продуктов 1110000000000,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содержания животных и птиц  1310000000000,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обработки и переработки древесины  1710000000000,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Золы, шлаки и пыль от топочных установок и от термической обработки отходов  3130000000000,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Прочие твердые минеральные отходы  314000000000,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Минеральные шламы  3160000000000,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полиэтилена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затвердевшего полипропилена  5710300001000,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Текстильные отходы и шламы 5810000000000,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из жилищ  9110000000000,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потребления на производстве, подобные коммунальным  9120000000000</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36435000000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Кошки</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МП «ПОЖКХ» Кошкинского района</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446800, Самарская область. Кошкинский район, с. Кошки, 4 квартал</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63-00038-Х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w:t>
            </w:r>
            <w:r>
              <w:rPr>
                <w:rFonts w:ascii="Times New Roman" w:hAnsi="Times New Roman"/>
                <w:sz w:val="20"/>
                <w:szCs w:val="20"/>
              </w:rPr>
              <w:t xml:space="preserve">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Прочие отходы нефтепродуктов, продуктов переработки нефти, угля, газа, горючих сланцев и торфа (шлам установи «Flottweg» 5490000000000,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(осадки) при механической и биологической очистке сточных вод (шлам автомойки) 9430000000000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36435000000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Металлистов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«Сызранский НПЗ» 446009, Самарская область, г. Сызрань, ул. Астраханская, 1</w:t>
            </w:r>
          </w:p>
        </w:tc>
      </w:tr>
      <w:tr w:rsidR="00CC4A4F" w:rsidRPr="00DC5106" w:rsidTr="00683207">
        <w:trPr>
          <w:trHeight w:val="704"/>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63-00040-З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захоронения промотходов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сучьев, ветвей 1730000000000,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упаковочной бумаги 1879000000000,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упаковочного картона 1879000000000,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Грунт, образовавшийся при проведении землеройных работ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шлаковаты  3140160101004,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Шлак сварочный  3140480001994,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(или порошок) от шлифования черных металлов с содержанием металла 50% и более  3515036611004,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Металлическая окалина 3515040001000,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пенополиуретана с пленкой и металлом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пленки АБС-ПВХ с пеной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поливинилхлорида и пенопласта на его базе  5710160001004,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порошка ПЭ  571029000100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полиэтиленовой пленки, загрязненной смазкой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старой изоляции и обмотки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Полиэтиленовая тара  5710290001000,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Полипропиленовая тара, поврежденная  5710300001000,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прессованных термоформованных деталей  5710300001000,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полипропиленовых каркасов  5710300001000,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Ткань техническая из полипропиленовой нити  5710300001000,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затвердевших стеклопластиков  5710320001000,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смеси затвердевших разнородных пластмасс  5710990001004,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Пыль полимерных материалов с фильтров размалывающих устройств  5780020011004,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чистки фильтров стиральных машин  5820000000000,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Смет с территории  9120000000000,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Мусор строительный  9120060001000,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вспомогательных материалов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бумажных мешков  1879000000000,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полиэтиленовых мешков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поливинилхлорида и пенопласта на его базе  5710160001004,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Деревянная упаковка (невозвратная тара) из натуральной древесины  1711050213005,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стекловолокна  3140050001995,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Бой шамотного кирпича  3140140101995,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активированного угля, незагрязненного опасными веществами  3140170001995,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Абразивные круги отработанные, лом отработанных абразивных кругов  3140430201995,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Шкурка шлифовальная отработанная 3140430301995,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содержащие алюминиевую фольгу  3531011301995,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формовочных масс (термореактивной пластмассы) затвердевшие  5710070001005,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твердого полистирола, полистирольной пены или пленки 5710080001005,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затвердевшего полиуретана, полиуретановой пены или пленки  5710100001005,</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затвердевших полиамидов 5710110001005,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затвердевших полиакрилатов, поликарбонатов, органического стекла  5710170001005,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Ионообменные смолы для водоподготовки, потерявшие потребительские свойства  5710240101005,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затвердевших полиолефинов (кроме полиэтилена и полипропилена) 5710280001005,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полиэтилена в виде лома, литников  5710290101995,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полиэтилена в виде пленки 5710290201995,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полипропилена в виде лома, литников 5710300101995,</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Обрезки и обрывки тканей смешанных  5810110801995,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Деревянная упаковка (невозвратная тара) из натуральной древесины  1711050213005,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Абразивные круги отработанные, лом отработанных абразивных кругов  3140430201995,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Полиэтиленовая тара, поврежденная  5710290313995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36435000000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Сызрань</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«Пластик»</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446000, Самарская область, г. Сызрань, Саратовское шоссе, 4, каб. 106</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63-00041-Х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для складирования шлама ОС</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очистных сооружений (от промышленных стоков)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Избыточный ил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Осадок первичных отстойников 9430000000000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36413000000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Новокуй-бышевск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Филиал ЗАО «ННК» НКТЭЦ-2»</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446200, Самарская область, г. Новокуйбышевск, ул. Энергетиков, 5, стр. 1-88</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63-00042-З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Котлованы для складирования промышленных отходов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чистки емкостей от нефтепродуктов 5460150004030,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маслами (содержание масел 15 % и более) 5490270101033,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Песок, загрязненный маслами (содержание масел 15 % и более) 3140230304033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Катализаторный шлам (производство «Никель на кизельгуре»)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Отработанный катализатор алкилирования фенола  5710000000000,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Фенолсодержащие отходы производства п-третбутилфенола  5990000000000,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Фенолсодержащие отходы производства п-третоктилфенола 5990000000000,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химическими реактивами  3140230001000,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масляные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химчистки  5540000000000,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Грунт, загрязненный нефтепродуктами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после гидроциклонирования  3140230001000,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зачистки оборудования производства ИМ-2201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Осадок после фильтрации (производство «Никель на кизельгуре»)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кольца Рашига  3140070001000,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Сальниковая набивка асбестографитовая, промасленная (содержание масла менее 15 %) 5490300301034,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Резиноасбестовые отходы (в том числе изделия отработанные и брак)5750030001004,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Фенолсодержащие отходы (цех № 23)5990000000000,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содержащие метанол 5990000000000,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Катализатор ИМ-2201 отработанный (пыль)5950000000000,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Катализатор ИМ-2201 отработанный (шлам)5950000000000,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зачистки оборудования (РМЦ)3160000000000,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Отработанный катализатор производства метил-трет-амилового эфира 5950000000000,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содержащие диметилформамид 5990000000000,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Окись алюминия отработанная 3147000000000,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фенолами 5490270001030,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зачистки оборудования производства пара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списанных реактивов в таре и лабораторных материалов 5930000000000,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Списанное электрооборудование и приборы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Шламовые отходы водоподготовки 9410000000000,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Грязь после чистки бассейнов градирен 9490000000000,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затвердевшего поливинилхлорида и пенопласта на его базе 5710160001004,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обмуровки 3140000000000,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Тара из-под ЛКМ 3515000001000,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абразивных материалов в виде пыли и порошка  3140430411004,</w:t>
            </w:r>
          </w:p>
          <w:p w:rsidR="00CC4A4F" w:rsidRPr="006E40A2" w:rsidRDefault="00CC4A4F" w:rsidP="00CD129C">
            <w:pPr>
              <w:spacing w:after="0" w:line="276" w:lineRule="auto"/>
              <w:ind w:right="-108"/>
              <w:rPr>
                <w:rFonts w:ascii="Times New Roman" w:hAnsi="Times New Roman"/>
                <w:sz w:val="20"/>
                <w:szCs w:val="20"/>
              </w:rPr>
            </w:pPr>
            <w:r w:rsidRPr="006E40A2">
              <w:rPr>
                <w:rFonts w:ascii="Times New Roman" w:hAnsi="Times New Roman"/>
                <w:sz w:val="20"/>
                <w:szCs w:val="20"/>
              </w:rPr>
              <w:t xml:space="preserve">Отработанные воздушные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мойки автомобилей 9480000000000,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нейтрализации кислотного электролита 3160000000000,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полипропилена в виде лома, литников 5710300101995,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Цеолит, отработанный при осушке воздуха и газов 3147030101995,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Ионообменные смолы для водоподготовки, потерявшие потребительские свойства 5710240101005,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Тормозные колодки отработанные 3515050001995,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Абразивные круги отработанные, лом отработанных абразивных кругов 3140430201995  </w:t>
            </w:r>
          </w:p>
        </w:tc>
        <w:tc>
          <w:tcPr>
            <w:tcW w:w="483" w:type="pct"/>
          </w:tcPr>
          <w:p w:rsidR="00CC4A4F" w:rsidRPr="006E40A2" w:rsidRDefault="00CC4A4F" w:rsidP="00CD129C">
            <w:pPr>
              <w:spacing w:after="0"/>
              <w:rPr>
                <w:rFonts w:ascii="Times New Roman" w:hAnsi="Times New Roman"/>
                <w:sz w:val="20"/>
                <w:szCs w:val="20"/>
              </w:rPr>
            </w:pP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36413000000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Новокуй-бышевск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Филиал ЗАО «ННК» НКТЭЦ-2»</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446200, Самарская область, г. Новокуйбышевск, ул. Энергетиков, 5, стр. 1-88</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63-00043-Х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Золоотвал Тольяттинской ТЭЦ</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водоподготовки 9410000000000,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Золошлаки от сжигания углей 3130020201000,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известняка и доломита в кусковой форме 3140130301995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36240000000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 Васильевка </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«Волжская ТГК» Самарский филиал</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443010, г. Самара, ул. Маяковского, 15</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63-00044-Х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Шламонако</w:t>
            </w:r>
            <w:r w:rsidRPr="006E40A2">
              <w:rPr>
                <w:rFonts w:ascii="Times New Roman" w:hAnsi="Times New Roman"/>
                <w:sz w:val="20"/>
                <w:szCs w:val="20"/>
              </w:rPr>
              <w:t>питель № 1</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Шлам водоподготовки 9410000000000,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известняка и доломита в кусковой форме 3140130301995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36413000000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Новокуйбы-шевск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«Волжская ТГК» Самарский филиал</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443010, г. Самара, ул. Маяковского, 15</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63-00045-Х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Шламонако</w:t>
            </w:r>
            <w:r w:rsidRPr="006E40A2">
              <w:rPr>
                <w:rFonts w:ascii="Times New Roman" w:hAnsi="Times New Roman"/>
                <w:sz w:val="20"/>
                <w:szCs w:val="20"/>
              </w:rPr>
              <w:t>питель № 2</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водоподготовки 9410000000000,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известняка и доломита в кусковой форме 3140130301995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36413000000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Новокуйбы-шевск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«Волжская ТГК» Самарский филиал</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443010, г. Самара, ул. Маяковского, 15</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63-00046-Х</w:t>
            </w:r>
            <w:r w:rsidRPr="00DC5106">
              <w:rPr>
                <w:rFonts w:ascii="Times New Roman" w:hAnsi="Times New Roman"/>
                <w:sz w:val="20"/>
                <w:szCs w:val="20"/>
              </w:rPr>
              <w:t>-00592-250914</w:t>
            </w:r>
          </w:p>
        </w:tc>
        <w:tc>
          <w:tcPr>
            <w:tcW w:w="820" w:type="pct"/>
          </w:tcPr>
          <w:p w:rsidR="00CC4A4F" w:rsidRPr="006E40A2" w:rsidRDefault="00CC4A4F" w:rsidP="00723A06">
            <w:pPr>
              <w:spacing w:after="0"/>
              <w:rPr>
                <w:rFonts w:ascii="Times New Roman" w:hAnsi="Times New Roman"/>
                <w:sz w:val="20"/>
                <w:szCs w:val="20"/>
              </w:rPr>
            </w:pPr>
            <w:r w:rsidRPr="006E40A2">
              <w:rPr>
                <w:rFonts w:ascii="Times New Roman" w:hAnsi="Times New Roman"/>
                <w:sz w:val="20"/>
                <w:szCs w:val="20"/>
              </w:rPr>
              <w:t>Шламонакопитель № 3</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Шлам водоподготовки 9410000000000,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известняка и доломита в кусковой форме 3140130301995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36413000000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Новокуйбы-шевск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«Волжская ТГК» Самарский филиал</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443010, г. Самара, ул. Маяковского, 15</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63-00047-Х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Золошлакоотвал БТЭЦ</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водоподготовки 9410000000000,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Отходы известняка и доломита в кусковой форме 3140130301995 </w:t>
            </w:r>
          </w:p>
        </w:tc>
        <w:tc>
          <w:tcPr>
            <w:tcW w:w="483"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36401000000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Самара</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«Волжская ТГК» Самарский филиал</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443010, г. Самара, ул. Маяковского, 15</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63-00048-З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Шламонакопи</w:t>
            </w:r>
            <w:r w:rsidRPr="006E40A2">
              <w:rPr>
                <w:rFonts w:ascii="Times New Roman" w:hAnsi="Times New Roman"/>
                <w:sz w:val="20"/>
                <w:szCs w:val="20"/>
              </w:rPr>
              <w:t>тель</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Шлам с БОС 9430000000000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водоподготовки 9410000000000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36413000000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Новокуй-бышевск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Филиал ЗАО «ННК»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446200, Самарская область, г. Новокуйбышевск, ул. Энергетиков, 5, стр. 1-88</w:t>
            </w:r>
          </w:p>
        </w:tc>
      </w:tr>
      <w:tr w:rsidR="00CC4A4F" w:rsidRPr="00DC5106" w:rsidTr="006E40A2">
        <w:trPr>
          <w:trHeight w:val="1653"/>
        </w:trPr>
        <w:tc>
          <w:tcPr>
            <w:tcW w:w="266" w:type="pct"/>
            <w:tcBorders>
              <w:bottom w:val="single" w:sz="8" w:space="0" w:color="auto"/>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63-00049-З</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промышленных отходов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Отходы химчистки 5500000000000,</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Смолистые осадки и кокс 5400000000000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Отработанные воздушные и масляные фильтры 9200000000000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Обтирочный материал, загрязненный маслами (содержание масел 15 % и более)5490270101033,</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Песок, загрязненный маслами (содержание масел 15 % и более)3140230304033,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Сальниковая набивки асбестграфитовая, промасленная (содержание масел 15 % и более)5490300301033,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Отработанный фосфорно-кислотный катализатор 5950000000000,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приготовления раствора каустической соды 5240000000000,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молекулярные сита 5950000000000,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Отработанные кольца Рашига 3140070001000,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Мусор с защитных решеток градирен 9490000000000,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Резиноасбестовые отходы (в том числе отработанные и брак)5750030001004,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чистки градирен 9490000000000,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Смолистые осадки, содержащие хлорид алюминия 5400000000000,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Шлам от зачистки емкостей, содержащий фенольные соединения 5990000000000, </w:t>
            </w:r>
          </w:p>
          <w:p w:rsidR="00CC4A4F" w:rsidRPr="006E40A2" w:rsidRDefault="00CC4A4F" w:rsidP="00CD129C">
            <w:pPr>
              <w:spacing w:after="0" w:line="276" w:lineRule="auto"/>
              <w:ind w:left="-108" w:right="-108"/>
              <w:rPr>
                <w:rFonts w:ascii="Times New Roman" w:hAnsi="Times New Roman"/>
                <w:sz w:val="20"/>
                <w:szCs w:val="20"/>
              </w:rPr>
            </w:pPr>
            <w:r w:rsidRPr="006E40A2">
              <w:rPr>
                <w:rFonts w:ascii="Times New Roman" w:hAnsi="Times New Roman"/>
                <w:sz w:val="20"/>
                <w:szCs w:val="20"/>
              </w:rPr>
              <w:t xml:space="preserve">Отработанный катализатор «Катокс»5950000000000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36413000000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Новокуй-бышевск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Филиал ЗАО «ННК» </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446200, Самарская область, г. Новокуйбышевск, ул. Энергетиков, 5, стр. 1-88</w:t>
            </w:r>
          </w:p>
        </w:tc>
      </w:tr>
      <w:tr w:rsidR="00CC4A4F" w:rsidRPr="00DC5106" w:rsidTr="006E40A2">
        <w:trPr>
          <w:trHeight w:val="1653"/>
        </w:trPr>
        <w:tc>
          <w:tcPr>
            <w:tcW w:w="266" w:type="pct"/>
            <w:tcBorders>
              <w:top w:val="single" w:sz="8" w:space="0" w:color="auto"/>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63-00050-Х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Нефтяной амбар №1 Серноводское месторождение</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Всплывающая плёнка из нефтеуловителей (бензиноуловителей),  5460020006033, Вода загрязнённая нефтью 5440000000000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Сергиевск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63-00051-Х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Нефтяной амбар №1 Сосновский Т.П.</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Ил нефтяных амбаров 5460000000000,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Шлам очисти трубопроводов и ёмкостей (бочек, контейнеров, цистерн, гудронаторов) от нефти 5460150104033, 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36204000000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Сосновка</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83207">
        <w:trPr>
          <w:trHeight w:val="421"/>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63-00052-Х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Нефтяной амбар №1 УКОН г. Похвистнево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Ил нефтяных амбаров 5460000000000,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Шлам очисти трубопроводов и ёмкостей (бочек, контейнеров, цистерн, гудронаторов) от нефти 5460150104033, 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Похвистнево</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63-00053-Х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Нефтяной амбар №1 (большой) УПН «Радаевская»</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Ил нефтяных амбаров 5460000000000,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Шлам очисти трубопроводов и ёмкостей (бочек, контейнеров, цистерн, гудронаторов) от нефти 5460150104033, 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Сергиевск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63-00054-Х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Нефтяной амбар №1 УПН «Якушкинская»</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Ил нефтяных амбаров 5460000000000,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 Шлам очисти трубопроводов и ёмкостей (бочек, контейнеров, цистерн, гудронаторов) от нефт и 5460150104033, 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Старо-Якушкино</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63-00055-Х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Нефтяной амбар №1 УПСВ «Козловская»</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Ил нефтяных амбаров 5460000000000,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 Шлам очисти трубопроводов и ёмкостей (бочек, контейнеров, цистерн, гудронаторов) от нефти 5460150104033, 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Старо-Якушкино</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63-00056-Х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Нефтяной амбар №1 Яблоневский Т.П.</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Ил нефтяных амбаров 5460000000000,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 Шлам очисти трубопроводов и ёмкостей (бочек, контейнеров, цистерн, гудронаторов) от нефти 5460150104033, Грунт (песок) загрязнённый нефтью от порывов 3140000000000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36236000000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Октябрьский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63-00057-Х</w:t>
            </w:r>
            <w:r w:rsidRPr="00DC5106">
              <w:rPr>
                <w:rFonts w:ascii="Times New Roman" w:hAnsi="Times New Roman"/>
                <w:sz w:val="20"/>
                <w:szCs w:val="20"/>
              </w:rPr>
              <w:t>-00592-250914</w:t>
            </w:r>
          </w:p>
        </w:tc>
        <w:tc>
          <w:tcPr>
            <w:tcW w:w="820" w:type="pct"/>
          </w:tcPr>
          <w:p w:rsidR="00CC4A4F" w:rsidRPr="006E40A2" w:rsidRDefault="00CC4A4F" w:rsidP="00CD129C">
            <w:pPr>
              <w:ind w:left="-57" w:right="-57"/>
              <w:rPr>
                <w:rFonts w:ascii="Times New Roman" w:hAnsi="Times New Roman"/>
                <w:sz w:val="20"/>
                <w:szCs w:val="20"/>
              </w:rPr>
            </w:pPr>
            <w:r w:rsidRPr="006E40A2">
              <w:rPr>
                <w:rFonts w:ascii="Times New Roman" w:hAnsi="Times New Roman"/>
                <w:sz w:val="20"/>
                <w:szCs w:val="20"/>
              </w:rPr>
              <w:t>Нефтяной амбар №2 УПН «Радаевская»</w:t>
            </w:r>
          </w:p>
        </w:tc>
        <w:tc>
          <w:tcPr>
            <w:tcW w:w="461" w:type="pct"/>
          </w:tcPr>
          <w:p w:rsidR="00CC4A4F" w:rsidRPr="006E40A2" w:rsidRDefault="00CC4A4F" w:rsidP="00CD129C">
            <w:pPr>
              <w:ind w:left="-57" w:right="-57"/>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line="276" w:lineRule="auto"/>
              <w:ind w:left="-57" w:right="-57"/>
              <w:rPr>
                <w:rFonts w:ascii="Times New Roman" w:hAnsi="Times New Roman"/>
                <w:sz w:val="20"/>
                <w:szCs w:val="20"/>
              </w:rPr>
            </w:pPr>
            <w:r w:rsidRPr="006E40A2">
              <w:rPr>
                <w:rFonts w:ascii="Times New Roman" w:hAnsi="Times New Roman"/>
                <w:sz w:val="20"/>
                <w:szCs w:val="20"/>
              </w:rPr>
              <w:t>Ил нефтяных амбаров 5460000000000,</w:t>
            </w:r>
          </w:p>
          <w:p w:rsidR="00CC4A4F" w:rsidRPr="006E40A2" w:rsidRDefault="00CC4A4F" w:rsidP="00CD129C">
            <w:pPr>
              <w:spacing w:line="276" w:lineRule="auto"/>
              <w:ind w:left="-57" w:right="-57"/>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line="276" w:lineRule="auto"/>
              <w:ind w:left="-57" w:right="-57"/>
              <w:rPr>
                <w:rFonts w:ascii="Times New Roman" w:hAnsi="Times New Roman"/>
                <w:sz w:val="20"/>
                <w:szCs w:val="20"/>
              </w:rPr>
            </w:pPr>
            <w:r w:rsidRPr="006E40A2">
              <w:rPr>
                <w:rFonts w:ascii="Times New Roman" w:hAnsi="Times New Roman"/>
                <w:sz w:val="20"/>
                <w:szCs w:val="20"/>
              </w:rPr>
              <w:t xml:space="preserve"> Шлам очисти трубопроводов и ёмкостей (бочек, контейнеров, цистерн, гудронаторов) от нефти 5460150104033, Грунт (песок) загрязнённый нефтью от порывов 3140000000000</w:t>
            </w:r>
          </w:p>
        </w:tc>
        <w:tc>
          <w:tcPr>
            <w:tcW w:w="483" w:type="pct"/>
          </w:tcPr>
          <w:p w:rsidR="00CC4A4F" w:rsidRPr="006E40A2" w:rsidRDefault="00CC4A4F" w:rsidP="00CD129C">
            <w:pPr>
              <w:ind w:left="-57" w:right="-57"/>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ind w:left="-57" w:right="-57"/>
              <w:rPr>
                <w:rFonts w:ascii="Times New Roman" w:hAnsi="Times New Roman"/>
                <w:sz w:val="20"/>
                <w:szCs w:val="20"/>
              </w:rPr>
            </w:pPr>
            <w:r w:rsidRPr="006E40A2">
              <w:rPr>
                <w:rFonts w:ascii="Times New Roman" w:hAnsi="Times New Roman"/>
                <w:sz w:val="20"/>
                <w:szCs w:val="20"/>
              </w:rPr>
              <w:t>36238000000</w:t>
            </w:r>
          </w:p>
        </w:tc>
        <w:tc>
          <w:tcPr>
            <w:tcW w:w="486" w:type="pct"/>
          </w:tcPr>
          <w:p w:rsidR="00CC4A4F" w:rsidRPr="006E40A2" w:rsidRDefault="00CC4A4F" w:rsidP="00CD129C">
            <w:pPr>
              <w:ind w:left="-57" w:right="-57"/>
              <w:rPr>
                <w:rFonts w:ascii="Times New Roman" w:hAnsi="Times New Roman"/>
                <w:sz w:val="20"/>
                <w:szCs w:val="20"/>
              </w:rPr>
            </w:pPr>
            <w:r w:rsidRPr="006E40A2">
              <w:rPr>
                <w:rFonts w:ascii="Times New Roman" w:hAnsi="Times New Roman"/>
                <w:sz w:val="20"/>
                <w:szCs w:val="20"/>
              </w:rPr>
              <w:t>с. Сергиевск</w:t>
            </w:r>
          </w:p>
        </w:tc>
        <w:tc>
          <w:tcPr>
            <w:tcW w:w="742" w:type="pct"/>
          </w:tcPr>
          <w:p w:rsidR="00CC4A4F" w:rsidRPr="006E40A2" w:rsidRDefault="00CC4A4F" w:rsidP="00CD129C">
            <w:pPr>
              <w:ind w:left="-57" w:right="-57"/>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63-00058-Х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Нефтяной амбар №2 УПН «Якушкинская»</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Ил нефтяных амбаров 5460000000000,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 Шлам очисти трубопроводов и ёмкостей (бочек, контейнеров, цистерн, гудронаторов) от нефти 5460150104033, Грунт (песок) загрязнённый нефтью от порывов 3140000000000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Старо-Якушкино</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63-00059-Х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Нефтяной амбар №2 Яблоневский Т.П.</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Ил нефтяных амбаров 5460000000000,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Шлам очисти трубопроводов и ёмкостей (бочек, контейнеров, цистерн, гудронаторов) от нефти 5460150104033, Грунт (песок) загрязнённый нефтью от порывов 3140000000000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36236000000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Октябрьский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63-00060-Х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Нефтяной амбар №3 Яблоневский Т.П.</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Ил нефтяных амбаров 5460000000000,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Шлам очисти трубопроводов и ёмкостей (бочек, контейнеров, цистерн, гудронаторов) от нефти 5460150104033, 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36236000000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Октябрьский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63-00061-Х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Пруды дополнительного отстоя №1-2 УКПН-2</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Ил нефтяных амбаров 5460000000000,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 Шлам очисти трубопроводов и ёмкостей (бочек, контейнеров,</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цистерн, гудронаторов) от нефти 5460150104033, 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36424000000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Отрадный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63-00062-Х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Пруд дополнительного отстоя №1 УКПН-1</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5460000000000 Ил нефтяных амбаров,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5460020006033 Всплывающая плёнка из нефтеуловителей (бензиноуловителей)</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36424000000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Отрадный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63-00063-Х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Пруды дополнительного отстоя №3-4 УКПН-2</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Ил нефтяных амбаров 5460000000000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Шлам очисти трубопроводов и ёмкостей (бочек, контейнеров, цистерн, гудронаторов) от нефти 5460150104033</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36424000000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Отрадный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63-00064-Х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Пруды дополнительного отстоя №7-8 УКПН-2</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Ил нефтяных амбаров 5460000000000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  Вода загрязнённая нефтью 5440000000000,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Шлам очисти трубопроводов и ёмкостей (бочек, контейнеров, цистерн, гудронаторов) от нефти 5460150104033</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36424000000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Отрадный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63-00065-Х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Шламовый амбар УКПН-2</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Шлам очисти трубопроводов и ёмкостей (бочек, контейнеров, цистерн, гудронаторов) от нефти 5460150104033</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36424000000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Отрадный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63-00066-Х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Шламонакопители (илонакопители)№2,3 УКПН-2</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Ил нефтяных амбаров 5460000000000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Всплывающая плёнка из нефтеуловителей (бензиноуловителей), 5460020006033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Вода загрязнённая нефтью</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5440000000000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Шлам очисти трубопроводов и ёмкостей (бочек, контейнеров, цистерн, гудронаторов) от нефти 5460150104033,  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36424000000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Отрадный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63-00067-Х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Шламонакопители (илонакопители) УКПН-1</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Ил нефтяных амбаров 5460000000000,</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Всплывающая плёнка из нефтеуловителей (бензиноуловителей), 5460020006033,</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Вода загрязнённая нефтью 5440000000000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Шлам очисти трубопроводов и ёмкостей (бочек, контейнеров, цистерн, гудронаторов) от нефти 5460150104033,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36220000000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Муханово</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B27CDD">
        <w:trPr>
          <w:trHeight w:val="846"/>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63-00068-Х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Шламонакопители (илонакопители) УКПН-2</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Ил нефтяных амбаров 5460000000000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Всплывающая плёнка из нефтеуловителей (бензиноуловителей) 5460020006033,  </w:t>
            </w:r>
            <w:r w:rsidRPr="006E40A2">
              <w:rPr>
                <w:rFonts w:ascii="Times New Roman" w:hAnsi="Times New Roman"/>
                <w:sz w:val="20"/>
                <w:szCs w:val="20"/>
              </w:rPr>
              <w:br/>
              <w:t>Вода загрязнённая нефтью 5440000000000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Шлам очисти трубопроводов и ёмкостей (бочек, контейнеров, цистерн, гудронаторов) от нефти, 5460150104033,  </w:t>
            </w:r>
            <w:r w:rsidRPr="006E40A2">
              <w:rPr>
                <w:rFonts w:ascii="Times New Roman" w:hAnsi="Times New Roman"/>
                <w:sz w:val="20"/>
                <w:szCs w:val="20"/>
              </w:rPr>
              <w:br/>
              <w:t xml:space="preserve">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36424000000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Отрадный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63-00069-Х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Пруды дополнительного отстоя-2шт</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Ил нефтяных амбаров 5460000000000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Новая жизнь</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63-00070-Х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Шламонакопители (илонакопители)</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Ил нефтяных амбаров 5460000000000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Новая жизнь</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63-00071-Х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Пруды дополнительного отстоя-2шт</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Ил нефтяных амбаров 5460000000000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Новая жизнь</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63-00072-Х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Технологический амбар</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Ил нефтяных амбаров 5460000000000 ,</w:t>
            </w:r>
          </w:p>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Всплывающая плёнка из нефтеуловителей (бензиноуловителей) 5460020006033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36204000000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Осинки</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63-00073-Х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Илонакопители (шламонакопители) №3-14</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Шлам очисти трубопроводов и ёмкостей (бочек, контейнеров, цистерн, гудронаторов) от нефти 5460150104033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Новая жизнь</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63-00074-Х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Площадка для хранения и переработки замазученных грунтов на Козловских Г.С.</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Сидоровка Сергиевского района</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63-00075-Х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Площадка экологически безопасного хранения замазученного грунта, собранного после ликвидации пожара на УПН «Радаевская»</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36238000000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Сергиевск</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Сергиевского района</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63-00083-Х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Площадка переработки замазученных грунтов на Михайловско-Коханском месторождении «Самаранефтегаз»</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36220000000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Первомайский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63-00076-Х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для хранения и рекультивации загрязненных почв в районе п. Подлесный</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36228000000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Водный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63-00077-Х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Площадка временного хранения и переработки замазученных грунтов «Тверская»</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Грунт (песок) загрязнённый нефтью от порывов 3140000000000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36214000000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Домашкины вершины</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«Самаранефтегаз», 443071, г. Самара, Октябрьский р-н, Волжский проспект, 50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63-00079-Х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Установка сбора и переработки шламов цеха № 9</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 xml:space="preserve">Шлам очистки воды 9410000000000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36440000000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Тольятти</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ОАО «КуйбышевАзот» 445007, Самарская область, г. Тольятти, ул. Новозаводская, 7 </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63-00081-Х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Шлам очистки трубопроводов и емкостей (бочек, контейнеров, цистерн, гудронаторов) от нефти 5460150104033,                                             Шлам очистки трубопроводов и емкостей (бочек, контейнеров, цистерн, гудронаторов) от нефти и нефтепродуктов 5460150004030,                         Прочие твердые минеральные отходы (нефтезагрязненный грунт (содержание нефтепродуктов более 30 %)) 3140000000000,                                Прочие твердые минеральные отходы (нефтезагрязненный грунт)                                      3140000000000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36214000000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Просвет</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«Приволжские магистральные нефтепроводы»                                              443020, г. Самара, ул. Ленинская, 100А</w:t>
            </w:r>
          </w:p>
        </w:tc>
      </w:tr>
      <w:tr w:rsidR="00CC4A4F" w:rsidRPr="00DC5106" w:rsidTr="00605970">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63-00082-Х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Хвостохранилище</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line="276" w:lineRule="auto"/>
              <w:rPr>
                <w:rFonts w:ascii="Times New Roman" w:hAnsi="Times New Roman"/>
                <w:sz w:val="20"/>
                <w:szCs w:val="20"/>
              </w:rPr>
            </w:pPr>
            <w:r w:rsidRPr="006E40A2">
              <w:rPr>
                <w:rFonts w:ascii="Times New Roman" w:hAnsi="Times New Roman"/>
                <w:sz w:val="20"/>
                <w:szCs w:val="20"/>
              </w:rPr>
              <w:t>Отходы песка, незагрязненные опасными веществами                                      3140230101995</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36242000000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Балашейка</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ЗАО «Балашейские пески» 446060, Самарская область, Сызранский район, п. Балашейка, ул. Кирпичная, 1А</w:t>
            </w:r>
          </w:p>
        </w:tc>
      </w:tr>
      <w:tr w:rsidR="00CC4A4F" w:rsidRPr="00DC5106" w:rsidTr="006E40A2">
        <w:trPr>
          <w:trHeight w:val="70"/>
        </w:trPr>
        <w:tc>
          <w:tcPr>
            <w:tcW w:w="5000" w:type="pct"/>
            <w:gridSpan w:val="8"/>
          </w:tcPr>
          <w:p w:rsidR="00CC4A4F" w:rsidRPr="00520E14" w:rsidRDefault="00CC4A4F" w:rsidP="00CD129C">
            <w:pPr>
              <w:spacing w:after="0" w:line="240" w:lineRule="auto"/>
              <w:jc w:val="center"/>
              <w:rPr>
                <w:rFonts w:ascii="Times New Roman" w:hAnsi="Times New Roman"/>
                <w:sz w:val="20"/>
                <w:szCs w:val="20"/>
              </w:rPr>
            </w:pPr>
            <w:r>
              <w:rPr>
                <w:rFonts w:ascii="Times New Roman" w:hAnsi="Times New Roman"/>
                <w:sz w:val="20"/>
                <w:szCs w:val="20"/>
              </w:rPr>
              <w:t>Саратовская область</w:t>
            </w:r>
          </w:p>
        </w:tc>
      </w:tr>
      <w:tr w:rsidR="00CC4A4F" w:rsidRPr="00DC5106" w:rsidTr="006E40A2">
        <w:trPr>
          <w:trHeight w:val="1653"/>
        </w:trPr>
        <w:tc>
          <w:tcPr>
            <w:tcW w:w="266" w:type="pct"/>
            <w:tcBorders>
              <w:top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64-00009</w:t>
            </w:r>
            <w:r>
              <w:rPr>
                <w:rFonts w:ascii="Times New Roman" w:hAnsi="Times New Roman"/>
                <w:sz w:val="20"/>
                <w:szCs w:val="20"/>
              </w:rPr>
              <w:t>-З-00592-250914</w:t>
            </w:r>
          </w:p>
        </w:tc>
        <w:tc>
          <w:tcPr>
            <w:tcW w:w="820" w:type="pct"/>
            <w:tcBorders>
              <w:top w:val="nil"/>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ТБО</w:t>
            </w:r>
          </w:p>
        </w:tc>
        <w:tc>
          <w:tcPr>
            <w:tcW w:w="461" w:type="pct"/>
            <w:tcBorders>
              <w:top w:val="nil"/>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Borders>
              <w:top w:val="nil"/>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Песок, загрязненный маслами (содержание масел 15% и более) 3140230304033, Обтирочный материал, загрязненный маслами 5490270101033, Прочие коммунальные отходы 9900000000000, Мусор от бытовых помещений организаций несортированный (исключая крупногабаритный) 9120040001004, Отходы из жилищ несортированный (исключая крупногабаритные) 9110010001004</w:t>
            </w:r>
          </w:p>
        </w:tc>
        <w:tc>
          <w:tcPr>
            <w:tcW w:w="483" w:type="pct"/>
            <w:tcBorders>
              <w:top w:val="nil"/>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Borders>
              <w:top w:val="nil"/>
              <w:left w:val="nil"/>
            </w:tcBorders>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63232551000</w:t>
            </w:r>
          </w:p>
        </w:tc>
        <w:tc>
          <w:tcPr>
            <w:tcW w:w="486" w:type="pct"/>
            <w:tcBorders>
              <w:top w:val="nil"/>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р.п. Озинки</w:t>
            </w:r>
          </w:p>
        </w:tc>
        <w:tc>
          <w:tcPr>
            <w:tcW w:w="742" w:type="pct"/>
            <w:tcBorders>
              <w:top w:val="nil"/>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"Жилкомстрой", 413620, Саратовская область, р.п. Озинки, ул. Советская, д. 2</w:t>
            </w:r>
          </w:p>
        </w:tc>
      </w:tr>
      <w:tr w:rsidR="00CC4A4F" w:rsidRPr="00DC5106" w:rsidTr="006E40A2">
        <w:trPr>
          <w:trHeight w:val="562"/>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64-00010</w:t>
            </w:r>
            <w:r>
              <w:rPr>
                <w:rFonts w:ascii="Times New Roman" w:hAnsi="Times New Roman"/>
                <w:sz w:val="20"/>
                <w:szCs w:val="20"/>
              </w:rPr>
              <w:t>-З-00592-250914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Комплекс "Склад утилизации ТБО"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vAlign w:val="center"/>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Обтирочный материал, загрязненный маслами (содержание масел 15% и более) 5490270101033</w:t>
            </w:r>
            <w:r w:rsidRPr="006E40A2">
              <w:rPr>
                <w:rFonts w:ascii="Times New Roman" w:hAnsi="Times New Roman"/>
                <w:sz w:val="20"/>
                <w:szCs w:val="20"/>
              </w:rPr>
              <w:br w:type="page"/>
              <w:t xml:space="preserve">, Обтирочный материал, загрязненный маслами (содержание масел менее 15%)  5490270101034,    </w:t>
            </w:r>
            <w:r w:rsidRPr="006E40A2">
              <w:rPr>
                <w:rFonts w:ascii="Times New Roman" w:hAnsi="Times New Roman"/>
                <w:sz w:val="20"/>
                <w:szCs w:val="20"/>
              </w:rPr>
              <w:br w:type="page"/>
              <w:t xml:space="preserve">Песок, загрязненный маслами (содержание масел 15% и более) 3140230304033, </w:t>
            </w:r>
            <w:r w:rsidRPr="006E40A2">
              <w:rPr>
                <w:rFonts w:ascii="Times New Roman" w:hAnsi="Times New Roman"/>
                <w:sz w:val="20"/>
                <w:szCs w:val="20"/>
              </w:rPr>
              <w:br w:type="page"/>
              <w:t xml:space="preserve">Отходы сложного комбинированного состава в виде изделий, оборудования, устройств, не вошедшие в другие пункты  9200000000000, </w:t>
            </w:r>
            <w:r w:rsidRPr="006E40A2">
              <w:rPr>
                <w:rFonts w:ascii="Times New Roman" w:hAnsi="Times New Roman"/>
                <w:sz w:val="20"/>
                <w:szCs w:val="20"/>
              </w:rPr>
              <w:br w:type="page"/>
              <w:t xml:space="preserve">Опилки и стружки натуральной чистой древесины 1711060001000, </w:t>
            </w:r>
            <w:r w:rsidRPr="006E40A2">
              <w:rPr>
                <w:rFonts w:ascii="Times New Roman" w:hAnsi="Times New Roman"/>
                <w:sz w:val="20"/>
                <w:szCs w:val="20"/>
              </w:rPr>
              <w:br w:type="page"/>
              <w:t xml:space="preserve">Текстиль загрязненный 5820000000000, </w:t>
            </w:r>
            <w:r w:rsidRPr="006E40A2">
              <w:rPr>
                <w:rFonts w:ascii="Times New Roman" w:hAnsi="Times New Roman"/>
                <w:sz w:val="20"/>
                <w:szCs w:val="20"/>
              </w:rPr>
              <w:br w:type="page"/>
              <w:t xml:space="preserve">Отходы асбеста 3140370001000, </w:t>
            </w:r>
            <w:r w:rsidRPr="006E40A2">
              <w:rPr>
                <w:rFonts w:ascii="Times New Roman" w:hAnsi="Times New Roman"/>
                <w:sz w:val="20"/>
                <w:szCs w:val="20"/>
              </w:rPr>
              <w:br w:type="page"/>
              <w:t>Прочие  коммунальные отходы 9900000000000</w:t>
            </w:r>
            <w:r w:rsidRPr="006E40A2">
              <w:rPr>
                <w:rFonts w:ascii="Times New Roman" w:hAnsi="Times New Roman"/>
                <w:sz w:val="20"/>
                <w:szCs w:val="20"/>
              </w:rPr>
              <w:br w:type="page"/>
              <w:t xml:space="preserve">, Мусор от бытовых помещений организаций несортированный (исключая крупногабаритный)  9120040001004, </w:t>
            </w:r>
            <w:r w:rsidRPr="006E40A2">
              <w:rPr>
                <w:rFonts w:ascii="Times New Roman" w:hAnsi="Times New Roman"/>
                <w:sz w:val="20"/>
                <w:szCs w:val="20"/>
              </w:rPr>
              <w:br w:type="page"/>
              <w:t>Мусор строительный 9120060001000</w:t>
            </w:r>
            <w:r w:rsidRPr="006E40A2">
              <w:rPr>
                <w:rFonts w:ascii="Times New Roman" w:hAnsi="Times New Roman"/>
                <w:sz w:val="20"/>
                <w:szCs w:val="20"/>
              </w:rPr>
              <w:br w:type="page"/>
              <w:t xml:space="preserve">, Обувь кожаная рабочая, потерявшая потребительские свойства </w:t>
            </w:r>
            <w:r>
              <w:rPr>
                <w:rFonts w:ascii="Times New Roman" w:hAnsi="Times New Roman"/>
                <w:sz w:val="20"/>
                <w:szCs w:val="20"/>
              </w:rPr>
              <w:t xml:space="preserve">1470060113004, </w:t>
            </w:r>
            <w:r w:rsidRPr="006E40A2">
              <w:rPr>
                <w:rFonts w:ascii="Times New Roman" w:hAnsi="Times New Roman"/>
                <w:sz w:val="20"/>
                <w:szCs w:val="20"/>
              </w:rPr>
              <w:br w:type="page"/>
              <w:t xml:space="preserve">Отходы из жилищ несортированные (исключая крупногабаритные 9110010001004, Отходы коммунальные 9000000000000, </w:t>
            </w:r>
            <w:r w:rsidRPr="006E40A2">
              <w:rPr>
                <w:rFonts w:ascii="Times New Roman" w:hAnsi="Times New Roman"/>
                <w:sz w:val="20"/>
                <w:szCs w:val="20"/>
              </w:rPr>
              <w:br w:type="page"/>
              <w:t xml:space="preserve">Твердые коммунальные отходы 9100000000000, </w:t>
            </w:r>
            <w:r w:rsidRPr="006E40A2">
              <w:rPr>
                <w:rFonts w:ascii="Times New Roman" w:hAnsi="Times New Roman"/>
                <w:sz w:val="20"/>
                <w:szCs w:val="20"/>
              </w:rPr>
              <w:br w:type="page"/>
              <w:t xml:space="preserve">Отходы из жилищ 9110000000000, </w:t>
            </w:r>
            <w:r w:rsidRPr="006E40A2">
              <w:rPr>
                <w:rFonts w:ascii="Times New Roman" w:hAnsi="Times New Roman"/>
                <w:sz w:val="20"/>
                <w:szCs w:val="20"/>
              </w:rPr>
              <w:br w:type="page"/>
              <w:t>Отходы из жилищ крупногабаритные 9110020001005</w:t>
            </w:r>
            <w:r w:rsidRPr="006E40A2">
              <w:rPr>
                <w:rFonts w:ascii="Times New Roman" w:hAnsi="Times New Roman"/>
                <w:sz w:val="20"/>
                <w:szCs w:val="20"/>
              </w:rPr>
              <w:br w:type="page"/>
              <w:t xml:space="preserve">, Отходы  потребления  на  производстве,   подобные коммунальным 9120000000000, </w:t>
            </w:r>
            <w:r w:rsidRPr="006E40A2">
              <w:rPr>
                <w:rFonts w:ascii="Times New Roman" w:hAnsi="Times New Roman"/>
                <w:sz w:val="20"/>
                <w:szCs w:val="20"/>
              </w:rPr>
              <w:br w:type="page"/>
              <w:t xml:space="preserve">Накипь котельная 3140500001995, </w:t>
            </w:r>
            <w:r w:rsidRPr="006E40A2">
              <w:rPr>
                <w:rFonts w:ascii="Times New Roman" w:hAnsi="Times New Roman"/>
                <w:sz w:val="20"/>
                <w:szCs w:val="20"/>
              </w:rPr>
              <w:br w:type="page"/>
              <w:t>Отходы (мусор) от уборки территории  и  помещений объектов оптово-розничной торговли продовольственными товарами 9120110001005</w:t>
            </w:r>
            <w:r w:rsidRPr="006E40A2">
              <w:rPr>
                <w:rFonts w:ascii="Times New Roman" w:hAnsi="Times New Roman"/>
                <w:sz w:val="20"/>
                <w:szCs w:val="20"/>
              </w:rPr>
              <w:br w:type="page"/>
              <w:t>, Отходы (мусор) от уборки территории  и  помещений объектов оптово-розничной торговли  промышленными</w:t>
            </w:r>
            <w:r w:rsidRPr="006E40A2">
              <w:rPr>
                <w:rFonts w:ascii="Times New Roman" w:hAnsi="Times New Roman"/>
                <w:sz w:val="20"/>
                <w:szCs w:val="20"/>
              </w:rPr>
              <w:br w:type="page"/>
              <w:t xml:space="preserve">товарами 9120120001005, </w:t>
            </w:r>
            <w:r w:rsidRPr="006E40A2">
              <w:rPr>
                <w:rFonts w:ascii="Times New Roman" w:hAnsi="Times New Roman"/>
                <w:sz w:val="20"/>
                <w:szCs w:val="20"/>
              </w:rPr>
              <w:br w:type="page"/>
              <w:t xml:space="preserve">Отходы (мусор) от уборки территории  и  помещений учебно-воспитательных учреждений 9120130001005, </w:t>
            </w:r>
            <w:r w:rsidRPr="006E40A2">
              <w:rPr>
                <w:rFonts w:ascii="Times New Roman" w:hAnsi="Times New Roman"/>
                <w:sz w:val="20"/>
                <w:szCs w:val="20"/>
              </w:rPr>
              <w:br w:type="page"/>
              <w:t xml:space="preserve">Отходы (мусор) от уборки территории  и  помещений культурно-спортивных   учреждений   и   зрелищных мероприятий 9120140001005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63224551000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р.п. Горный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МУП "Водоканал "Монолит", 413540, Саратовская область, Красно-партизанский район, п. Горный, ул. Волжская, д. 24 А</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64-00011</w:t>
            </w:r>
            <w:r>
              <w:rPr>
                <w:rFonts w:ascii="Times New Roman" w:hAnsi="Times New Roman"/>
                <w:sz w:val="20"/>
                <w:szCs w:val="20"/>
              </w:rPr>
              <w:t>-З-00592-250914</w:t>
            </w:r>
          </w:p>
        </w:tc>
        <w:tc>
          <w:tcPr>
            <w:tcW w:w="82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твердых промышленных отходов</w:t>
            </w:r>
          </w:p>
        </w:tc>
        <w:tc>
          <w:tcPr>
            <w:tcW w:w="461"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(осадки) при механической  и  биологической очистке сточных вод 9430000000000, </w:t>
            </w:r>
            <w:r w:rsidRPr="006E40A2">
              <w:rPr>
                <w:rFonts w:ascii="Times New Roman" w:hAnsi="Times New Roman"/>
                <w:sz w:val="20"/>
                <w:szCs w:val="20"/>
              </w:rPr>
              <w:br w:type="page"/>
              <w:t xml:space="preserve">Отходы клея, клеящих веществ, мастик, незатвердевших смол 5570000000000,  </w:t>
            </w:r>
            <w:r w:rsidRPr="006E40A2">
              <w:rPr>
                <w:rFonts w:ascii="Times New Roman" w:hAnsi="Times New Roman"/>
                <w:sz w:val="20"/>
                <w:szCs w:val="20"/>
              </w:rPr>
              <w:br w:type="page"/>
              <w:t xml:space="preserve">Отходы лакокрасочных средств 5550000000000, </w:t>
            </w:r>
            <w:r w:rsidRPr="006E40A2">
              <w:rPr>
                <w:rFonts w:ascii="Times New Roman" w:hAnsi="Times New Roman"/>
                <w:sz w:val="20"/>
                <w:szCs w:val="20"/>
              </w:rPr>
              <w:br w:type="page"/>
              <w:t xml:space="preserve">Отходы незатвердевших пластмасс, формовочных  масс и компонентов 5720000000000,  </w:t>
            </w:r>
            <w:r w:rsidRPr="006E40A2">
              <w:rPr>
                <w:rFonts w:ascii="Times New Roman" w:hAnsi="Times New Roman"/>
                <w:sz w:val="20"/>
                <w:szCs w:val="20"/>
              </w:rPr>
              <w:br w:type="page"/>
              <w:t>Отходы сложного комбинированного состава в виде изделий, оборудования, устройств, не вошедшие в другие пункты  9200000000000</w:t>
            </w:r>
            <w:r w:rsidRPr="006E40A2">
              <w:rPr>
                <w:rFonts w:ascii="Times New Roman" w:hAnsi="Times New Roman"/>
                <w:sz w:val="20"/>
                <w:szCs w:val="20"/>
              </w:rPr>
              <w:br w:type="page"/>
              <w:t xml:space="preserve">, Шлам очистки трубопроводов  и  емкостей  (бочек, контейнеров, цистерн, гудронаторов) от нефти и нефтепродуктов  5460150004030,  </w:t>
            </w:r>
            <w:r w:rsidRPr="006E40A2">
              <w:rPr>
                <w:rFonts w:ascii="Times New Roman" w:hAnsi="Times New Roman"/>
                <w:sz w:val="20"/>
                <w:szCs w:val="20"/>
              </w:rPr>
              <w:br w:type="page"/>
              <w:t xml:space="preserve">Шламы, содержащие растворители 5540000000000, </w:t>
            </w:r>
            <w:r w:rsidRPr="006E40A2">
              <w:rPr>
                <w:rFonts w:ascii="Times New Roman" w:hAnsi="Times New Roman"/>
                <w:sz w:val="20"/>
                <w:szCs w:val="20"/>
              </w:rPr>
              <w:br w:type="page"/>
              <w:t xml:space="preserve">Шпалы  железнодо-рожные  деревянные,  пропитанные антисептическими средствами, отработанные и брак 1712060013013, </w:t>
            </w:r>
            <w:r w:rsidRPr="006E40A2">
              <w:rPr>
                <w:rFonts w:ascii="Times New Roman" w:hAnsi="Times New Roman"/>
                <w:sz w:val="20"/>
                <w:szCs w:val="20"/>
              </w:rPr>
              <w:br w:type="page"/>
              <w:t xml:space="preserve">Другие отходы минерального происхождения 3900000000000, </w:t>
            </w:r>
            <w:r w:rsidRPr="006E40A2">
              <w:rPr>
                <w:rFonts w:ascii="Times New Roman" w:hAnsi="Times New Roman"/>
                <w:sz w:val="20"/>
                <w:szCs w:val="20"/>
              </w:rPr>
              <w:br w:type="page"/>
              <w:t xml:space="preserve">Золы, шлаки и пыль от топочных  установок и от термической обработки отходов 3130000000000,  </w:t>
            </w:r>
            <w:r w:rsidRPr="006E40A2">
              <w:rPr>
                <w:rFonts w:ascii="Times New Roman" w:hAnsi="Times New Roman"/>
                <w:sz w:val="20"/>
                <w:szCs w:val="20"/>
              </w:rPr>
              <w:br w:type="page"/>
              <w:t>Мусор строительный 9120060001000</w:t>
            </w:r>
            <w:r w:rsidRPr="006E40A2">
              <w:rPr>
                <w:rFonts w:ascii="Times New Roman" w:hAnsi="Times New Roman"/>
                <w:sz w:val="20"/>
                <w:szCs w:val="20"/>
              </w:rPr>
              <w:br w:type="page"/>
              <w:t xml:space="preserve">, Обувь кожаная рабочая, потерявшая потребительские свойства 1470060113004, </w:t>
            </w:r>
            <w:r w:rsidRPr="006E40A2">
              <w:rPr>
                <w:rFonts w:ascii="Times New Roman" w:hAnsi="Times New Roman"/>
                <w:sz w:val="20"/>
                <w:szCs w:val="20"/>
              </w:rPr>
              <w:br w:type="page"/>
              <w:t xml:space="preserve">Отходы затвердевшего полиэтилена  5710290001000,  </w:t>
            </w:r>
            <w:r w:rsidRPr="006E40A2">
              <w:rPr>
                <w:rFonts w:ascii="Times New Roman" w:hAnsi="Times New Roman"/>
                <w:sz w:val="20"/>
                <w:szCs w:val="20"/>
              </w:rPr>
              <w:br w:type="page"/>
              <w:t xml:space="preserve">Отходы каменного угля 3140210001000, </w:t>
            </w:r>
            <w:r w:rsidRPr="006E40A2">
              <w:rPr>
                <w:rFonts w:ascii="Times New Roman" w:hAnsi="Times New Roman"/>
                <w:sz w:val="20"/>
                <w:szCs w:val="20"/>
              </w:rPr>
              <w:br w:type="page"/>
              <w:t xml:space="preserve">Пыль каменноугольная 3140210111004, </w:t>
            </w:r>
            <w:r w:rsidRPr="006E40A2">
              <w:rPr>
                <w:rFonts w:ascii="Times New Roman" w:hAnsi="Times New Roman"/>
                <w:sz w:val="20"/>
                <w:szCs w:val="20"/>
              </w:rPr>
              <w:br w:type="page"/>
              <w:t xml:space="preserve">Отходы смеси затвердевших разнородных пластмасс 5710990001004, </w:t>
            </w:r>
            <w:r w:rsidRPr="006E40A2">
              <w:rPr>
                <w:rFonts w:ascii="Times New Roman" w:hAnsi="Times New Roman"/>
                <w:sz w:val="20"/>
                <w:szCs w:val="20"/>
              </w:rPr>
              <w:br w:type="page"/>
              <w:t xml:space="preserve">Отходы химического происхождения 5000000000000, </w:t>
            </w:r>
            <w:r w:rsidRPr="006E40A2">
              <w:rPr>
                <w:rFonts w:ascii="Times New Roman" w:hAnsi="Times New Roman"/>
                <w:sz w:val="20"/>
                <w:szCs w:val="20"/>
              </w:rPr>
              <w:br w:type="page"/>
              <w:t>Прочие коммунальные отходы 9900000000000</w:t>
            </w:r>
            <w:r w:rsidRPr="006E40A2">
              <w:rPr>
                <w:rFonts w:ascii="Times New Roman" w:hAnsi="Times New Roman"/>
                <w:sz w:val="20"/>
                <w:szCs w:val="20"/>
              </w:rPr>
              <w:br w:type="page"/>
              <w:t xml:space="preserve">, Пыль (или порошок) от шлифования черных металлов с содержанием металла 50% и более 3515036611004,  </w:t>
            </w:r>
            <w:r w:rsidRPr="006E40A2">
              <w:rPr>
                <w:rFonts w:ascii="Times New Roman" w:hAnsi="Times New Roman"/>
                <w:sz w:val="20"/>
                <w:szCs w:val="20"/>
              </w:rPr>
              <w:br w:type="page"/>
              <w:t xml:space="preserve">Твердые отходы резины 5750010001000, </w:t>
            </w:r>
            <w:r w:rsidRPr="006E40A2">
              <w:rPr>
                <w:rFonts w:ascii="Times New Roman" w:hAnsi="Times New Roman"/>
                <w:sz w:val="20"/>
                <w:szCs w:val="20"/>
              </w:rPr>
              <w:br w:type="page"/>
              <w:t xml:space="preserve">Текстиль загрязненный 5820000000000, </w:t>
            </w:r>
            <w:r w:rsidRPr="006E40A2">
              <w:rPr>
                <w:rFonts w:ascii="Times New Roman" w:hAnsi="Times New Roman"/>
                <w:sz w:val="20"/>
                <w:szCs w:val="20"/>
              </w:rPr>
              <w:br w:type="page"/>
              <w:t xml:space="preserve">Абразивные круги отработанные, лом  отработанных абразивных кругов 3140430201995, </w:t>
            </w:r>
            <w:r w:rsidRPr="006E40A2">
              <w:rPr>
                <w:rFonts w:ascii="Times New Roman" w:hAnsi="Times New Roman"/>
                <w:sz w:val="20"/>
                <w:szCs w:val="20"/>
              </w:rPr>
              <w:br w:type="page"/>
              <w:t xml:space="preserve">Отходы затвердевших полиамидов 5710110001005, </w:t>
            </w:r>
            <w:r w:rsidRPr="006E40A2">
              <w:rPr>
                <w:rFonts w:ascii="Times New Roman" w:hAnsi="Times New Roman"/>
                <w:sz w:val="20"/>
                <w:szCs w:val="20"/>
              </w:rPr>
              <w:br w:type="page"/>
              <w:t xml:space="preserve">Отходы керамики в кусковой форме  3140070201995, </w:t>
            </w:r>
            <w:r w:rsidRPr="006E40A2">
              <w:rPr>
                <w:rFonts w:ascii="Times New Roman" w:hAnsi="Times New Roman"/>
                <w:sz w:val="20"/>
                <w:szCs w:val="20"/>
              </w:rPr>
              <w:br w:type="page"/>
              <w:t xml:space="preserve">Отходы песка, не   загрязненного опасными веществами 3140230101995, </w:t>
            </w:r>
            <w:r w:rsidRPr="006E40A2">
              <w:rPr>
                <w:rFonts w:ascii="Times New Roman" w:hAnsi="Times New Roman"/>
                <w:sz w:val="20"/>
                <w:szCs w:val="20"/>
              </w:rPr>
              <w:br w:type="page"/>
              <w:t xml:space="preserve">Отходы полипропилена в виде пленки 5710300201995, </w:t>
            </w:r>
            <w:r w:rsidRPr="006E40A2">
              <w:rPr>
                <w:rFonts w:ascii="Times New Roman" w:hAnsi="Times New Roman"/>
                <w:sz w:val="20"/>
                <w:szCs w:val="20"/>
              </w:rPr>
              <w:br w:type="page"/>
              <w:t xml:space="preserve">Отходы стекловолокна   3140050001995, </w:t>
            </w:r>
            <w:r w:rsidRPr="006E40A2">
              <w:rPr>
                <w:rFonts w:ascii="Times New Roman" w:hAnsi="Times New Roman"/>
                <w:sz w:val="20"/>
                <w:szCs w:val="20"/>
              </w:rPr>
              <w:br w:type="page"/>
              <w:t xml:space="preserve">Силикагель, отработанный при осушке воздуха и газов 3147050101995, </w:t>
            </w:r>
            <w:r w:rsidRPr="006E40A2">
              <w:rPr>
                <w:rFonts w:ascii="Times New Roman" w:hAnsi="Times New Roman"/>
                <w:sz w:val="20"/>
                <w:szCs w:val="20"/>
              </w:rPr>
              <w:br w:type="page"/>
              <w:t xml:space="preserve">Стеклянный бой незагрязненный (исключая бой стекла электронно-лучевых трубок и люминесцентных ламп) 3140080201995, </w:t>
            </w:r>
            <w:r w:rsidRPr="006E40A2">
              <w:rPr>
                <w:rFonts w:ascii="Times New Roman" w:hAnsi="Times New Roman"/>
                <w:sz w:val="20"/>
                <w:szCs w:val="20"/>
              </w:rPr>
              <w:br w:type="page"/>
              <w:t>Электрические лампы накаливания отработанные и брак 9231010001995</w:t>
            </w:r>
            <w:r w:rsidRPr="006E40A2">
              <w:rPr>
                <w:rFonts w:ascii="Times New Roman" w:hAnsi="Times New Roman"/>
                <w:sz w:val="20"/>
                <w:szCs w:val="20"/>
              </w:rPr>
              <w:br w:type="page"/>
            </w:r>
          </w:p>
        </w:tc>
        <w:tc>
          <w:tcPr>
            <w:tcW w:w="483"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63207873001</w:t>
            </w:r>
          </w:p>
        </w:tc>
        <w:tc>
          <w:tcPr>
            <w:tcW w:w="486"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Новая Елюзань</w:t>
            </w:r>
          </w:p>
        </w:tc>
        <w:tc>
          <w:tcPr>
            <w:tcW w:w="742"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"Балаковорезино-техника", г. Балаково-16, Саратовская область, Россия, 413856</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64-00012</w:t>
            </w:r>
            <w:r>
              <w:rPr>
                <w:rFonts w:ascii="Times New Roman" w:hAnsi="Times New Roman"/>
                <w:sz w:val="20"/>
                <w:szCs w:val="20"/>
              </w:rPr>
              <w:t>-Х-00592-250914</w:t>
            </w:r>
          </w:p>
        </w:tc>
        <w:tc>
          <w:tcPr>
            <w:tcW w:w="820" w:type="pct"/>
          </w:tcPr>
          <w:p w:rsidR="00CC4A4F" w:rsidRPr="006E40A2" w:rsidRDefault="00CC4A4F" w:rsidP="00CD129C">
            <w:pPr>
              <w:spacing w:after="0"/>
              <w:ind w:right="-108"/>
              <w:rPr>
                <w:rFonts w:ascii="Times New Roman" w:hAnsi="Times New Roman"/>
                <w:sz w:val="20"/>
                <w:szCs w:val="20"/>
              </w:rPr>
            </w:pPr>
            <w:r w:rsidRPr="006E40A2">
              <w:rPr>
                <w:rFonts w:ascii="Times New Roman" w:hAnsi="Times New Roman"/>
                <w:sz w:val="20"/>
                <w:szCs w:val="20"/>
              </w:rPr>
              <w:t>Илоуплотнитель (станция нейтрализации)</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(осадки) от реагентной очистки сточных вод 9450000000000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63413000000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Вольск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"ВМЗ", 412921, Саратовская обл., г. Вольск, пос. Видим, № 10</w:t>
            </w:r>
          </w:p>
        </w:tc>
      </w:tr>
      <w:tr w:rsidR="00CC4A4F" w:rsidRPr="00DC5106" w:rsidTr="00B27CDD">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64-00013</w:t>
            </w:r>
            <w:r>
              <w:rPr>
                <w:rFonts w:ascii="Times New Roman" w:hAnsi="Times New Roman"/>
                <w:sz w:val="20"/>
                <w:szCs w:val="20"/>
              </w:rPr>
              <w:t>-Х-00592-250914</w:t>
            </w:r>
          </w:p>
        </w:tc>
        <w:tc>
          <w:tcPr>
            <w:tcW w:w="82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Закрытый склад хранения отходов ламелей и катодных пластин</w:t>
            </w:r>
          </w:p>
        </w:tc>
        <w:tc>
          <w:tcPr>
            <w:tcW w:w="461"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черных металлов с примесями (отходы ламелей и катодных пластин) 3515030001000    </w:t>
            </w:r>
          </w:p>
        </w:tc>
        <w:tc>
          <w:tcPr>
            <w:tcW w:w="483"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Borders>
              <w:left w:val="nil"/>
            </w:tcBorders>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Сара-тов</w:t>
            </w:r>
          </w:p>
        </w:tc>
        <w:tc>
          <w:tcPr>
            <w:tcW w:w="742"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"Завод АИТ", 410015, г. Саратов, ул. Орджоникидзе, 11</w:t>
            </w:r>
          </w:p>
        </w:tc>
      </w:tr>
      <w:tr w:rsidR="00CC4A4F" w:rsidRPr="00DC5106" w:rsidTr="00B27CDD">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64-00014</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Закрытый склад хранения отходов черных металлов с примесями (отходов ламе-лей и катодных пластин)</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черных металлов с примесями (отходы ламелей и катодных пластин) 3515030001000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"Завод АИТ", 410015, г. Саратов, ул. Орджоникидзе, 11</w:t>
            </w:r>
          </w:p>
        </w:tc>
      </w:tr>
      <w:tr w:rsidR="00CC4A4F" w:rsidRPr="00DC5106" w:rsidTr="00B27CDD">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64-00015</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Закрытый склад хранения шлаков и огарков кадмия</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содержащие металлоорганические соединения, не вошедшие в другие пункты 5920000000000, </w:t>
            </w:r>
            <w:r w:rsidRPr="006E40A2">
              <w:rPr>
                <w:rFonts w:ascii="Times New Roman" w:hAnsi="Times New Roman"/>
                <w:sz w:val="20"/>
                <w:szCs w:val="20"/>
              </w:rPr>
              <w:br w:type="page"/>
              <w:t xml:space="preserve">Лом и отходы, содержащие цветные металлы 3531000001000, </w:t>
            </w:r>
            <w:r w:rsidRPr="006E40A2">
              <w:rPr>
                <w:rFonts w:ascii="Times New Roman" w:hAnsi="Times New Roman"/>
                <w:sz w:val="20"/>
                <w:szCs w:val="20"/>
              </w:rPr>
              <w:br w:type="page"/>
              <w:t xml:space="preserve">Отходы оксидов и гидроксидов 5130000000000, </w:t>
            </w:r>
            <w:r w:rsidRPr="006E40A2">
              <w:rPr>
                <w:rFonts w:ascii="Times New Roman" w:hAnsi="Times New Roman"/>
                <w:sz w:val="20"/>
                <w:szCs w:val="20"/>
              </w:rPr>
              <w:br w:type="page"/>
              <w:t xml:space="preserve">Прочие отходы бумаги и картона 1879000000000, </w:t>
            </w:r>
            <w:r w:rsidRPr="006E40A2">
              <w:rPr>
                <w:rFonts w:ascii="Times New Roman" w:hAnsi="Times New Roman"/>
                <w:sz w:val="20"/>
                <w:szCs w:val="20"/>
              </w:rPr>
              <w:br w:type="page"/>
              <w:t xml:space="preserve">Фильтровочные и поглотительные отработанные массы, загрязненные опасными 3148000000000    </w:t>
            </w:r>
            <w:r w:rsidRPr="006E40A2">
              <w:rPr>
                <w:rFonts w:ascii="Times New Roman" w:hAnsi="Times New Roman"/>
                <w:sz w:val="20"/>
                <w:szCs w:val="20"/>
              </w:rPr>
              <w:br w:type="page"/>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"Завод АИТ", 410015, г. Саратов, ул. Орджоникидзе, 11</w:t>
            </w:r>
          </w:p>
        </w:tc>
      </w:tr>
      <w:tr w:rsidR="00CC4A4F" w:rsidRPr="00DC5106" w:rsidTr="00B27CDD">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64-00016</w:t>
            </w:r>
            <w:r>
              <w:rPr>
                <w:rFonts w:ascii="Times New Roman" w:hAnsi="Times New Roman"/>
                <w:sz w:val="20"/>
                <w:szCs w:val="20"/>
              </w:rPr>
              <w:t>-Х-00592-250914</w:t>
            </w:r>
          </w:p>
        </w:tc>
        <w:tc>
          <w:tcPr>
            <w:tcW w:w="82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Закрытый склад хранения шлаков и огарков кадмия</w:t>
            </w:r>
          </w:p>
        </w:tc>
        <w:tc>
          <w:tcPr>
            <w:tcW w:w="461"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Лом и отходы, содержащие цветные металлы (шлак и огарки кадмия) 3531000001000, Отходы содержащие металлоорганические соединения, не вошедшие в другие пункты (смет катодных масс) 5920000000000, Отходы оксидов и гидроксидов 5130000000000, Прочие отходы бумаги и картона  1879000000000, Фильтровочные  и   поглотительные   отработанные массы, загрязненные опасными веществами 3148000000000 </w:t>
            </w:r>
          </w:p>
        </w:tc>
        <w:tc>
          <w:tcPr>
            <w:tcW w:w="483"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Borders>
              <w:left w:val="nil"/>
            </w:tcBorders>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Сара-тов</w:t>
            </w:r>
          </w:p>
        </w:tc>
        <w:tc>
          <w:tcPr>
            <w:tcW w:w="742"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"Завод АИТ", 410015, г. Саратов, ул. Орджоникидзе, 11</w:t>
            </w:r>
          </w:p>
        </w:tc>
      </w:tr>
      <w:tr w:rsidR="00CC4A4F" w:rsidRPr="00DC5106" w:rsidTr="00B27CDD">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64-00017</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Закрытый склад хранения отработанных фильтровальных материалов загрязненных никелем</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Фильтровочные и поглотительные отработанные массы, загрязненные опасными веществами 3148000000000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"Завод АИТ", 410015, г. Саратов, ул. Орджоникидзе, 11</w:t>
            </w:r>
          </w:p>
        </w:tc>
      </w:tr>
      <w:tr w:rsidR="00CC4A4F" w:rsidRPr="00DC5106" w:rsidTr="00B27CDD">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64-00018</w:t>
            </w:r>
            <w:r>
              <w:rPr>
                <w:rFonts w:ascii="Times New Roman" w:hAnsi="Times New Roman"/>
                <w:sz w:val="20"/>
                <w:szCs w:val="20"/>
              </w:rPr>
              <w:t>-Х-00592-250914</w:t>
            </w:r>
          </w:p>
        </w:tc>
        <w:tc>
          <w:tcPr>
            <w:tcW w:w="82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Закрытый склад хранения отработанных фильтровальных материалов загрязненных никелем</w:t>
            </w:r>
          </w:p>
        </w:tc>
        <w:tc>
          <w:tcPr>
            <w:tcW w:w="461"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Фильтровочные и поглотительные отработанные массы, загрязненные опасными веществами 3148000000000 </w:t>
            </w:r>
          </w:p>
        </w:tc>
        <w:tc>
          <w:tcPr>
            <w:tcW w:w="483"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Borders>
              <w:left w:val="nil"/>
            </w:tcBorders>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Сара-тов</w:t>
            </w:r>
          </w:p>
        </w:tc>
        <w:tc>
          <w:tcPr>
            <w:tcW w:w="742"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"Завод АИТ", 410015, г. Саратов, ул. Орджоникидзе, 11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64-00019</w:t>
            </w:r>
            <w:r>
              <w:rPr>
                <w:rFonts w:ascii="Times New Roman" w:hAnsi="Times New Roman"/>
                <w:sz w:val="20"/>
                <w:szCs w:val="20"/>
              </w:rPr>
              <w:t>-Х-00592-250914</w:t>
            </w:r>
          </w:p>
        </w:tc>
        <w:tc>
          <w:tcPr>
            <w:tcW w:w="82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Закрытый склад-ангар смета катодных масс</w:t>
            </w:r>
          </w:p>
        </w:tc>
        <w:tc>
          <w:tcPr>
            <w:tcW w:w="461"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содержащие металлоорганические соединения, не вошедшие в другие пункты 5920000000000  </w:t>
            </w:r>
          </w:p>
        </w:tc>
        <w:tc>
          <w:tcPr>
            <w:tcW w:w="483"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Borders>
              <w:left w:val="nil"/>
            </w:tcBorders>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Сара-тов</w:t>
            </w:r>
          </w:p>
        </w:tc>
        <w:tc>
          <w:tcPr>
            <w:tcW w:w="742"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"Завод АИТ", 410015, г. Саратов, ул. Орджоникидзе, 11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64-00020</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Закрытый склад хранения смета катодных масс</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содержащие металлоорганические соединения, не вошедшие в другие пункты 5920000000000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"Завод АИТ", 410015, г. Саратов, ул. Орджоникидзе, 11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64-00021</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Закрытый склад хранения отходов оксидов и гидрооксидов (пылевидных отходов ГОУ: смесь гидрата закиси никеля с графитом)</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оксидов и гидроксидов 5130000000000, </w:t>
            </w:r>
            <w:r w:rsidRPr="006E40A2">
              <w:rPr>
                <w:rFonts w:ascii="Times New Roman" w:hAnsi="Times New Roman"/>
                <w:sz w:val="20"/>
                <w:szCs w:val="20"/>
              </w:rPr>
              <w:br w:type="page"/>
              <w:t xml:space="preserve">Другие химические отходы 5900000000000, </w:t>
            </w:r>
            <w:r w:rsidRPr="006E40A2">
              <w:rPr>
                <w:rFonts w:ascii="Times New Roman" w:hAnsi="Times New Roman"/>
                <w:sz w:val="20"/>
                <w:szCs w:val="20"/>
              </w:rPr>
              <w:br w:type="page"/>
              <w:t xml:space="preserve">Золы, шлаки и пыль от топочных  установок   и от термической обработки отходов 3130000000000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"Завод АИТ", 410015, г. Саратов, ул. Орджоникидзе, 11</w:t>
            </w:r>
          </w:p>
        </w:tc>
      </w:tr>
      <w:tr w:rsidR="00CC4A4F" w:rsidRPr="00DC5106" w:rsidTr="00B27CDD">
        <w:trPr>
          <w:trHeight w:val="704"/>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64-00022</w:t>
            </w:r>
            <w:r>
              <w:rPr>
                <w:rFonts w:ascii="Times New Roman" w:hAnsi="Times New Roman"/>
                <w:sz w:val="20"/>
                <w:szCs w:val="20"/>
              </w:rPr>
              <w:t>-З-00592-250914</w:t>
            </w:r>
          </w:p>
        </w:tc>
        <w:tc>
          <w:tcPr>
            <w:tcW w:w="82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захоронения отходов Балаковской АЭС</w:t>
            </w:r>
          </w:p>
        </w:tc>
        <w:tc>
          <w:tcPr>
            <w:tcW w:w="461"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Обтирочный материал, загрязненный маслами (содержание масел 15% и более)  5490270101033, </w:t>
            </w:r>
            <w:r w:rsidRPr="006E40A2">
              <w:rPr>
                <w:rFonts w:ascii="Times New Roman" w:hAnsi="Times New Roman"/>
                <w:sz w:val="20"/>
                <w:szCs w:val="20"/>
              </w:rPr>
              <w:br w:type="page"/>
              <w:t xml:space="preserve">Отходы лакокрасочных средств 5550000000000, </w:t>
            </w:r>
            <w:r w:rsidRPr="006E40A2">
              <w:rPr>
                <w:rFonts w:ascii="Times New Roman" w:hAnsi="Times New Roman"/>
                <w:sz w:val="20"/>
                <w:szCs w:val="20"/>
              </w:rPr>
              <w:br w:type="page"/>
              <w:t xml:space="preserve">Электрическое оборудование, приборы, устройства  и их части  9210000000000,  </w:t>
            </w:r>
            <w:r w:rsidRPr="006E40A2">
              <w:rPr>
                <w:rFonts w:ascii="Times New Roman" w:hAnsi="Times New Roman"/>
                <w:sz w:val="20"/>
                <w:szCs w:val="20"/>
              </w:rPr>
              <w:br w:type="page"/>
              <w:t xml:space="preserve">Пыль (или порошок) от шлифования черных металлов с содержанием металла 50% и более 3515036611004, </w:t>
            </w:r>
            <w:r w:rsidRPr="006E40A2">
              <w:rPr>
                <w:rFonts w:ascii="Times New Roman" w:hAnsi="Times New Roman"/>
                <w:sz w:val="20"/>
                <w:szCs w:val="20"/>
              </w:rPr>
              <w:br w:type="page"/>
              <w:t xml:space="preserve">Отходы черных металлов с примесями 3515030001000, </w:t>
            </w:r>
            <w:r w:rsidRPr="006E40A2">
              <w:rPr>
                <w:rFonts w:ascii="Times New Roman" w:hAnsi="Times New Roman"/>
                <w:sz w:val="20"/>
                <w:szCs w:val="20"/>
              </w:rPr>
              <w:br w:type="page"/>
              <w:t xml:space="preserve">Мусор строительный 9120060001000, </w:t>
            </w:r>
            <w:r w:rsidRPr="006E40A2">
              <w:rPr>
                <w:rFonts w:ascii="Times New Roman" w:hAnsi="Times New Roman"/>
                <w:sz w:val="20"/>
                <w:szCs w:val="20"/>
              </w:rPr>
              <w:br w:type="page"/>
              <w:t>Текстиль загрязненный 5820000000000</w:t>
            </w:r>
            <w:r w:rsidRPr="006E40A2">
              <w:rPr>
                <w:rFonts w:ascii="Times New Roman" w:hAnsi="Times New Roman"/>
                <w:sz w:val="20"/>
                <w:szCs w:val="20"/>
              </w:rPr>
              <w:br w:type="page"/>
              <w:t xml:space="preserve">, Отходы шлаковаты 3140160101004, </w:t>
            </w:r>
            <w:r w:rsidRPr="006E40A2">
              <w:rPr>
                <w:rFonts w:ascii="Times New Roman" w:hAnsi="Times New Roman"/>
                <w:sz w:val="20"/>
                <w:szCs w:val="20"/>
              </w:rPr>
              <w:br w:type="page"/>
              <w:t xml:space="preserve">Отходы упаковочных  материалов  из бумаги и картона незагрязненные 1871020001000, </w:t>
            </w:r>
            <w:r w:rsidRPr="006E40A2">
              <w:rPr>
                <w:rFonts w:ascii="Times New Roman" w:hAnsi="Times New Roman"/>
                <w:sz w:val="20"/>
                <w:szCs w:val="20"/>
              </w:rPr>
              <w:br w:type="page"/>
              <w:t xml:space="preserve">Резиноасбестовые отходы (в том числе изделия отработанные и брак) 5750030001004, </w:t>
            </w:r>
            <w:r w:rsidRPr="006E40A2">
              <w:rPr>
                <w:rFonts w:ascii="Times New Roman" w:hAnsi="Times New Roman"/>
                <w:sz w:val="20"/>
                <w:szCs w:val="20"/>
              </w:rPr>
              <w:br w:type="page"/>
              <w:t xml:space="preserve">Обувь кожаная рабочая, потерявшая потребительские свойства 1470060113004, </w:t>
            </w:r>
            <w:r w:rsidRPr="006E40A2">
              <w:rPr>
                <w:rFonts w:ascii="Times New Roman" w:hAnsi="Times New Roman"/>
                <w:sz w:val="20"/>
                <w:szCs w:val="20"/>
              </w:rPr>
              <w:br w:type="page"/>
              <w:t xml:space="preserve">Отходы известняка и доломита 3140130001000, </w:t>
            </w:r>
            <w:r w:rsidRPr="006E40A2">
              <w:rPr>
                <w:rFonts w:ascii="Times New Roman" w:hAnsi="Times New Roman"/>
                <w:sz w:val="20"/>
                <w:szCs w:val="20"/>
              </w:rPr>
              <w:br w:type="page"/>
              <w:t xml:space="preserve">Золошлаки от сжигания углей 3130020001000, </w:t>
            </w:r>
            <w:r w:rsidRPr="006E40A2">
              <w:rPr>
                <w:rFonts w:ascii="Times New Roman" w:hAnsi="Times New Roman"/>
                <w:sz w:val="20"/>
                <w:szCs w:val="20"/>
              </w:rPr>
              <w:br w:type="page"/>
              <w:t xml:space="preserve">Прочие  коммунальные отходы 9900000000000, </w:t>
            </w:r>
            <w:r w:rsidRPr="006E40A2">
              <w:rPr>
                <w:rFonts w:ascii="Times New Roman" w:hAnsi="Times New Roman"/>
                <w:sz w:val="20"/>
                <w:szCs w:val="20"/>
              </w:rPr>
              <w:br w:type="page"/>
              <w:t xml:space="preserve">Отходы битума, асфальта в твердой форме 5490120001004, </w:t>
            </w:r>
            <w:r w:rsidRPr="006E40A2">
              <w:rPr>
                <w:rFonts w:ascii="Times New Roman" w:hAnsi="Times New Roman"/>
                <w:sz w:val="20"/>
                <w:szCs w:val="20"/>
              </w:rPr>
              <w:br w:type="page"/>
              <w:t xml:space="preserve">Отходы асбеста в кусковой форме 3140370201014, </w:t>
            </w:r>
            <w:r w:rsidRPr="006E40A2">
              <w:rPr>
                <w:rFonts w:ascii="Times New Roman" w:hAnsi="Times New Roman"/>
                <w:sz w:val="20"/>
                <w:szCs w:val="20"/>
              </w:rPr>
              <w:br w:type="page"/>
              <w:t xml:space="preserve">Отходы органические природного происхождения (животного и растительного) 1000000000000, </w:t>
            </w:r>
            <w:r w:rsidRPr="006E40A2">
              <w:rPr>
                <w:rFonts w:ascii="Times New Roman" w:hAnsi="Times New Roman"/>
                <w:sz w:val="20"/>
                <w:szCs w:val="20"/>
              </w:rPr>
              <w:br w:type="page"/>
              <w:t xml:space="preserve">Мусор от бытовых помещений организаций несортированный (исключая крупногабаритный)  9120040001004, </w:t>
            </w:r>
            <w:r w:rsidRPr="006E40A2">
              <w:rPr>
                <w:rFonts w:ascii="Times New Roman" w:hAnsi="Times New Roman"/>
                <w:sz w:val="20"/>
                <w:szCs w:val="20"/>
              </w:rPr>
              <w:br w:type="page"/>
              <w:t xml:space="preserve">Отходы (осадки) при механической и биологической очистке сточных вод 9430000000000, </w:t>
            </w:r>
            <w:r w:rsidRPr="006E40A2">
              <w:rPr>
                <w:rFonts w:ascii="Times New Roman" w:hAnsi="Times New Roman"/>
                <w:sz w:val="20"/>
                <w:szCs w:val="20"/>
              </w:rPr>
              <w:br w:type="page"/>
              <w:t xml:space="preserve">Отходы полимерных материалов 5700000000000, </w:t>
            </w:r>
            <w:r w:rsidRPr="006E40A2">
              <w:rPr>
                <w:rFonts w:ascii="Times New Roman" w:hAnsi="Times New Roman"/>
                <w:sz w:val="20"/>
                <w:szCs w:val="20"/>
              </w:rPr>
              <w:br w:type="page"/>
              <w:t xml:space="preserve">Отходы потребления на производстве, подобные коммунальным 9120000000000, </w:t>
            </w:r>
            <w:r w:rsidRPr="006E40A2">
              <w:rPr>
                <w:rFonts w:ascii="Times New Roman" w:hAnsi="Times New Roman"/>
                <w:sz w:val="20"/>
                <w:szCs w:val="20"/>
              </w:rPr>
              <w:br w:type="page"/>
              <w:t xml:space="preserve">Ионообменные смолы для водоподготовки, потерявшие потребительские свойства 5710240101005,  </w:t>
            </w:r>
            <w:r w:rsidRPr="006E40A2">
              <w:rPr>
                <w:rFonts w:ascii="Times New Roman" w:hAnsi="Times New Roman"/>
                <w:sz w:val="20"/>
                <w:szCs w:val="20"/>
              </w:rPr>
              <w:br w:type="page"/>
              <w:t xml:space="preserve">Отходы полиэтилена в виде пленки 5710290201995, </w:t>
            </w:r>
            <w:r w:rsidRPr="006E40A2">
              <w:rPr>
                <w:rFonts w:ascii="Times New Roman" w:hAnsi="Times New Roman"/>
                <w:sz w:val="20"/>
                <w:szCs w:val="20"/>
              </w:rPr>
              <w:br w:type="page"/>
              <w:t xml:space="preserve">Резиновые изделия незагрязненные, потерявшие потребительские свойства  5750010113005, </w:t>
            </w:r>
            <w:r w:rsidRPr="006E40A2">
              <w:rPr>
                <w:rFonts w:ascii="Times New Roman" w:hAnsi="Times New Roman"/>
                <w:sz w:val="20"/>
                <w:szCs w:val="20"/>
              </w:rPr>
              <w:br w:type="page"/>
              <w:t xml:space="preserve">Абразивные круги отработанные, лом  отработанных абразивных кругов 3140430201995, </w:t>
            </w:r>
            <w:r w:rsidRPr="006E40A2">
              <w:rPr>
                <w:rFonts w:ascii="Times New Roman" w:hAnsi="Times New Roman"/>
                <w:sz w:val="20"/>
                <w:szCs w:val="20"/>
              </w:rPr>
              <w:br w:type="page"/>
              <w:t xml:space="preserve">Отходы керамики в кусковой 3140070201995, </w:t>
            </w:r>
            <w:r w:rsidRPr="006E40A2">
              <w:rPr>
                <w:rFonts w:ascii="Times New Roman" w:hAnsi="Times New Roman"/>
                <w:sz w:val="20"/>
                <w:szCs w:val="20"/>
              </w:rPr>
              <w:br w:type="page"/>
              <w:t xml:space="preserve">Цеолит отработанный при осушке воздуха и газов 3147030101995, </w:t>
            </w:r>
            <w:r w:rsidRPr="006E40A2">
              <w:rPr>
                <w:rFonts w:ascii="Times New Roman" w:hAnsi="Times New Roman"/>
                <w:sz w:val="20"/>
                <w:szCs w:val="20"/>
              </w:rPr>
              <w:br w:type="page"/>
              <w:t xml:space="preserve">Силикагель, отработанный при осушке воздуха и газов 3147050101995, </w:t>
            </w:r>
            <w:r w:rsidRPr="006E40A2">
              <w:rPr>
                <w:rFonts w:ascii="Times New Roman" w:hAnsi="Times New Roman"/>
                <w:sz w:val="20"/>
                <w:szCs w:val="20"/>
              </w:rPr>
              <w:br w:type="page"/>
              <w:t xml:space="preserve">Отходы упаковочной бумаги незагрязненные  1871020101005, </w:t>
            </w:r>
            <w:r w:rsidRPr="006E40A2">
              <w:rPr>
                <w:rFonts w:ascii="Times New Roman" w:hAnsi="Times New Roman"/>
                <w:sz w:val="20"/>
                <w:szCs w:val="20"/>
              </w:rPr>
              <w:br w:type="page"/>
              <w:t xml:space="preserve">Полиэтиленовая тара, поврежденная 5710290313995, </w:t>
            </w:r>
            <w:r w:rsidRPr="006E40A2">
              <w:rPr>
                <w:rFonts w:ascii="Times New Roman" w:hAnsi="Times New Roman"/>
                <w:sz w:val="20"/>
                <w:szCs w:val="20"/>
              </w:rPr>
              <w:br w:type="page"/>
              <w:t>Отходы смешанного волокна 5810070001005</w:t>
            </w:r>
            <w:r w:rsidRPr="006E40A2">
              <w:rPr>
                <w:rFonts w:ascii="Times New Roman" w:hAnsi="Times New Roman"/>
                <w:sz w:val="20"/>
                <w:szCs w:val="20"/>
              </w:rPr>
              <w:br w:type="page"/>
              <w:t>, Опилки и стружки натуральной чистой древесины 1711060001000</w:t>
            </w:r>
            <w:r w:rsidRPr="006E40A2">
              <w:rPr>
                <w:rFonts w:ascii="Times New Roman" w:hAnsi="Times New Roman"/>
                <w:sz w:val="20"/>
                <w:szCs w:val="20"/>
              </w:rPr>
              <w:br w:type="page"/>
              <w:t>, Обрезь натуральной чистой древесины 1711050101005</w:t>
            </w:r>
            <w:r w:rsidRPr="006E40A2">
              <w:rPr>
                <w:rFonts w:ascii="Times New Roman" w:hAnsi="Times New Roman"/>
                <w:sz w:val="20"/>
                <w:szCs w:val="20"/>
              </w:rPr>
              <w:br w:type="page"/>
              <w:t xml:space="preserve">, Деревянная упаковка (невозвратная тара) из натуральной древесины 1711050213005, </w:t>
            </w:r>
            <w:r w:rsidRPr="006E40A2">
              <w:rPr>
                <w:rFonts w:ascii="Times New Roman" w:hAnsi="Times New Roman"/>
                <w:sz w:val="20"/>
                <w:szCs w:val="20"/>
              </w:rPr>
              <w:br w:type="page"/>
              <w:t xml:space="preserve">Электрические лампы накаливания отработанные и брак 9231010001995, </w:t>
            </w:r>
            <w:r w:rsidRPr="006E40A2">
              <w:rPr>
                <w:rFonts w:ascii="Times New Roman" w:hAnsi="Times New Roman"/>
                <w:sz w:val="20"/>
                <w:szCs w:val="20"/>
              </w:rPr>
              <w:br w:type="page"/>
              <w:t>Стеклянный бой незагрязненный (исключая бой стекла электронно-лучевых трубок и люминесцентных ламп) 3140080201995</w:t>
            </w:r>
          </w:p>
        </w:tc>
        <w:tc>
          <w:tcPr>
            <w:tcW w:w="483"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Borders>
              <w:left w:val="nil"/>
            </w:tcBorders>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63207860001</w:t>
            </w:r>
          </w:p>
        </w:tc>
        <w:tc>
          <w:tcPr>
            <w:tcW w:w="486"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Натальино</w:t>
            </w:r>
          </w:p>
        </w:tc>
        <w:tc>
          <w:tcPr>
            <w:tcW w:w="742"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"Российский концерн по производству электрической и тепловой энергии на атомных станциях»", филиал ОАО «Концерн Росэнергоатом» «Балаковская атомная станция», 109507, Москва, Ферганская, 25; 413866, г. Балаково Саратовской области, Балаковская АЭС</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64-00023</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Шламоотвал</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(осадки) при подготовке воды 9410000000000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63207860001</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Натальино</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"Российский концерн по производству электрической и тепловой энергии на атомных станциях»", филиал ОАО «Концерн Росэнергоатом» «Балаковская атомная станция», 109507, Москва, Ферганская, 25; 413866, г. Балаково Саратовской области, Балаковская АЭС</w:t>
            </w:r>
          </w:p>
        </w:tc>
      </w:tr>
      <w:tr w:rsidR="00CC4A4F" w:rsidRPr="00DC5106" w:rsidTr="006E40A2">
        <w:trPr>
          <w:trHeight w:val="1653"/>
        </w:trPr>
        <w:tc>
          <w:tcPr>
            <w:tcW w:w="266" w:type="pct"/>
            <w:tcBorders>
              <w:righ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64-00024</w:t>
            </w:r>
            <w:r>
              <w:rPr>
                <w:rFonts w:ascii="Times New Roman" w:hAnsi="Times New Roman"/>
                <w:sz w:val="20"/>
                <w:szCs w:val="20"/>
              </w:rPr>
              <w:t>-З-00592-250914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твердых промышленных отходов</w:t>
            </w:r>
          </w:p>
        </w:tc>
        <w:tc>
          <w:tcPr>
            <w:tcW w:w="461"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Гальванические шламы (шламы зачистки гальванических ванн электролитами) 5110000000000, Отходы черных металлов с примесями (Тара из под ЛКМ)  3515030001000, Отходы от переработки целлюлозы (отходы коагулированной вискозы) 1840000000000, Отходы от переработки целлюлозы (отходы пленочные мокрые) 1840000000000, Отходы от переработки целлюлозы (отходы щелочной целлюлозы) 1840000000000, Отходы от переработки целлюлозы (отходы нарезного волокна) 1840000000000, Отходы от переработки целлюлозы (фильтрующие элементы отработанные) 1840000000000, Отходы от переработки целлюлозы (шлам осадительных ванн) 1840000000000, Отходы сложного комбинированного состава в виде изделий, оборудования, устройств, не вошедшие в другие пункты (Фильтры отработанные) 9200000000000, Отходы текстильного производства, производства волокон (волокнистые отходы кислые) 5800000000000, Шлам минеральный от газоочистки (шлам газоочистки плавки чугуна в вагранке) 3160600004000, Отходы асбеста (Отработанная асбестовая изоляция) 3140370001000, Отходы органических растворителей, красок, лаков, клея, мастик и смол 5500000000000, Текстильные отходы (отходы ПАН волокна) 5810000000000, прочие твердые минеральные отходы (отработанный перлит) 3140000000000, Отходы солей (отработанный сульфат бария) 5150000000000, Металлургические шлаки, съемы и пыль (шлам металлургический) 3120000000000, Отходы твердых производственных материалов, загрязненных нефтяными и минеральными жировыми продуктами 5490300000000, Фильтровочные и поглотительные отработанные массы, загрязненные опасными веществами 3148000000000, Минеральные шламы (шлам от промывки деталей и узлов) 31600000 00000, Фильтровочные и поглотительные отработанные массы, загрязненные опасными веществами (элементы фильтрующей очистки воздуха) 3148000000000, Другие химические отходы (технологические отходы табачного производства и табачные изделия, потерявшие потребительский вид) 5900000000000, Другие химические отходы (шлам от растворения никельсодержащих масс) 5900000000000, Обтирочный материал, загрязненный маслами (содержание масел 15% и более) 5490270101033, Песок, загрязненный маслами (содержание масел 15% и более) 3140230304 033, Другие отходы минерального происхождения (отходы от зачистки вагонов) 3900000000000, Металлургические шлаки, съемы и пыль (шлам шлифовальный чугуна и стали) 3120000000000, Металлическая дробь с примесью шлаковой корки (дробеструйная обработка) 3515030108004, Минеральные шламы (шлам серосодержащий) 3160000000000, Металлургические шлаки, съемы и пыли (шлак печей переплава чугуна и стали) 3120000000000, Металлургические шлаки, съемы и пыли (шлак печей переплава алюминия и медных сплавов) 3120000000000, Отходы асбеста 3140370001000, Отходы битума и асфальта в твердой форме 5490120001004, Отходы графита 3140320001000, Отходы гетинакса, текстолита, вулканизированной фибры, пленкосинтетического картона 5710090001000, Отходы кирпича (включая шамотный) 314014 0001000, Отходы полимерных материалов из размалывающих устройств (легкие фракции) 5780010001004, Пыль графитная 314 0320111004, Пыль графитная 3140320111004, Отходы солей (отход извести) 5150000000000, Отходы солей (отход кальцинированной соды) 5150000000000, Отходы солей (отходы ГОУ – пыль сульфата натрия) 5150000000000, Отходы текстильного производства, производства волокон (отходы карбонизированные) 5800000000000, Отходы текстильного производства, производства волокон (отходы окисленных лент и жгутов) 5800000000000, Отходы текстильного производства, производства волокон (отходы ГОУ) 5800000000000, Отходы черных металлов с примесями (пыль от дробометной обработки) 3515030001000, Прочие коммунальные отходы (мусор производственный) 9900000000000, Прочие твердые минеральные отходы (пыль песка формовочной и стержневой смеси) 3140000000000, Пыль полимерных материалов с фильтров размалывающих устройств 5780020011004, Отходы полимерных материалов 5710000000000, Отходы солей (смесь органических шламов производства сульфата аммония) 5150000000000, Твердые отходы резины 5750010001000, Текстильные отходы и шламы (фильтрующие материалы отработанные) 5810000000000, Фильтровочные и поглотительные отработанные массы, не загрязненные опасными веществами (кварцевый песок отработанный) 3147000000000, Отходы органические природного происхождения (животного и растительного) (кокосовый очес) 100000 0000000, Отходы керамзита 3140060001000, Отходы керамики 31407 0001000, Лабораторные отходы и остатки химикалиев (тара из под химикалиев) 5930000000000, Фильтровочные и поглотительные отработанные массы, загрязненные опасными веществами (элементы фильтрующей очистки воздуха) 3148000000000, Отходы бумаги и картона с пропиткой и покрытиями (обтирочные материалы и бумага, загрязненные лакокрасочными материалами) 1872000000000, Отходы полимерных материалов (прочие отходы неликвидных пластмасс) 570 0000000000, Отходы оксидов и гидроксидов (просыпи) 5130000000000, Отходы содержащие металлоорганические соединения, не вошедшие в другие пункты (смет катодных масс) 353 0000000000, Строительный мусор 9120060001000, Отходы (осадки) при механической и биологической очистке сточных вод (иловые осадки очистных сооружений) 9430000000000, Окалина 3515040001000, Отходы сложного комбинированного состава в виде изделий, оборудования, устройств, не вошедшие в другие пункты (средства индивидуальной защиты) 9200000000000, Отходы содержащие металлоорганические соединения, не вошедшие в другие пункты (смет катодных масс) 5920000000000, Золы и шлаки, пыль от топочных установок и термической обработки отходов 313000 0000000 </w:t>
            </w:r>
          </w:p>
        </w:tc>
        <w:tc>
          <w:tcPr>
            <w:tcW w:w="483"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63207873001</w:t>
            </w:r>
          </w:p>
        </w:tc>
        <w:tc>
          <w:tcPr>
            <w:tcW w:w="486"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Балаковский район, СПК Березовский (с. Новая Елюзань)</w:t>
            </w:r>
          </w:p>
        </w:tc>
        <w:tc>
          <w:tcPr>
            <w:tcW w:w="742"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"ПромОтходы", 410028, г. Саратов, ул. Рабочая, д. 27</w:t>
            </w:r>
          </w:p>
        </w:tc>
      </w:tr>
      <w:tr w:rsidR="00CC4A4F" w:rsidRPr="00DC5106" w:rsidTr="006E40A2">
        <w:trPr>
          <w:trHeight w:val="1653"/>
        </w:trPr>
        <w:tc>
          <w:tcPr>
            <w:tcW w:w="266" w:type="pct"/>
            <w:tcBorders>
              <w:righ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64-00025</w:t>
            </w:r>
            <w:r>
              <w:rPr>
                <w:rFonts w:ascii="Times New Roman" w:hAnsi="Times New Roman"/>
                <w:sz w:val="20"/>
                <w:szCs w:val="20"/>
              </w:rPr>
              <w:t>-З-00592-250914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ТБО</w:t>
            </w:r>
          </w:p>
        </w:tc>
        <w:tc>
          <w:tcPr>
            <w:tcW w:w="461"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Обтирочный материал, загрязненный маслами (содержание масел 15% и более) 5490270101033, Отходы лакокрасочных средств (кисти, валики) 5550000000000, Отходы сложного комбинированного состава в виде изделий, оборудования, устройств, не вошедших в другие пункты (фильтры отработанные) 9200000000000, Песок, загрязненный маслами (содержание масел 15% и более), прочие коммунальные отходы (мусор производствен-ный) 9900000000000, Абразивная пыль и порошок от шлифования черных металлов (с содержанием металла менее 50%) 3140030011004, Золошлаки от сжигания углей (Березовский) 3130020201004, Мусор от бытовых помещений организаций несортированный (исключая крупногабаритный) 9120040001004, Мусор строительный (мусор от проведения ремонтно-строительных работ) 9120060001000, Мусор строительный (строительные отходы) 9120060001000, Обрезь разнородной древесины (например, содержащая обрезь древесно-стружечных и/или древесно-волокнистых плит) 1719010601004, Обувь кожаная рабочая, потерявшая потребительские свойства 1470060113004, Опилки и стружки натуральной чистой древесины (опилки и стружки натуральной древесины) 1711060001000, Опилки и стружки разнородной древесины (например, содержащие опилки и стружку древесно-стружечных и/или древесно-волокнистых плит) 1719010301004, Остатки табачной мелочи, жилки табачного листа, табачная пыль в брикетах) 1140410001004, Отходы асбеста в кусковой форме 3140370201014, Отходы асбеста (тормозные накладки отработанные) 3140370001000, Отходы бумаги и картона с пропиткой и покрытиями, 1872000000004, Отходы затвердевшего поливинил-хлорида и пенопласта на его базе  5710160001004, Отходы из жилищ несортированный (исключая крупногабаритный) 9110010001004, Отходы клея, клеящих веществ, мастик, не затвердевших смол 5570000000004, Отходы кухонь и предприятий общественного питания (отходы от уборки предприятий общественного питания) 9120100000000, Отходы оксидов и гидроксидов (Отходы от гашения карбида кальция) 5130000000000, Отходы при механической и биологической очистке сточных вод (осадок ГСА) 9430000007004, Отходы (осадки) при механической и биологической очистки сточных вод (осадки ливнестоков)  9430000000000, Отходы (осадки) при мех. и биол. очистке сточных вод (шлам от мойки а/т) 9430000000000, Отходы (осадки) при подготовке воды (сульфоуголь отработанный) 9410000000000, Отходы (осадки) при промывке канализационных сетей 4947000000400, Отходы производства вкусовых продуктов 1140000000004, Прочие коммунальные отходы (мусор производственный) 9900000000000, Прочие коммунальные отходы (смет с территории) 9900000000000, Пыль древесная от шлифовки натуральной чистой древесины 1711070011004, Пыль (или порошок) от шлифования черных металлов  с содержанием металла 50% и более 3515036611004,  Пыль от отработки разнородной древесины (например, содержащая пыль древесно-стружечных и/или древесно-волокнистых плит) 1719010411004, Текстиль загрязнённый (Отходы спецодежды) 5820000000000, Отходы резины, включая старые шины 5750000000000, Отходы полимерных материалов 5700000000000</w:t>
            </w:r>
          </w:p>
        </w:tc>
        <w:tc>
          <w:tcPr>
            <w:tcW w:w="483"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63243558000</w:t>
            </w:r>
          </w:p>
        </w:tc>
        <w:tc>
          <w:tcPr>
            <w:tcW w:w="486"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пос. Соколо-вый </w:t>
            </w:r>
          </w:p>
        </w:tc>
        <w:tc>
          <w:tcPr>
            <w:tcW w:w="742" w:type="pct"/>
            <w:tcBorders>
              <w:left w:val="nil"/>
            </w:tcBorders>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«Вектор-Н», 410005, г. Саратов, ул. Большая Горная, д. 310 А</w:t>
            </w:r>
          </w:p>
        </w:tc>
      </w:tr>
      <w:tr w:rsidR="00CC4A4F" w:rsidRPr="00DC5106" w:rsidTr="006E40A2">
        <w:trPr>
          <w:trHeight w:val="70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64-00026</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Бетонированная площадка в корпусе 133 для хранения покрышек отработанных</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Покрышки с металлическим кордом отработанные 5750020413004, Покрышки с тканевым кордом отработанные 5750020313004</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987"/>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64-00027</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Металлический сейф в корпусе 136 для хранения отходов фото- и кинопленки</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фото- и кинопленки, рентгеновской пленки 5710150001004</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64-00028</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Металлические стеллажи в корпусе 189 для хранения отходов бумаги</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упаковочных материалов  из бумаги и картона незагрязненные 1871020001000, Отходы  бумаги и картона от канцелярской деятельности и делопроизводства 1871030001005, Текстиль загрязненный 5820000000000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732"/>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64-00029</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Металлический сейф в корпусе 21-23 для хранения отходов, содержащих драг. металлы</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Лом и отходы цветных металлов  с  примесями  или загрязненные  (отходы, содержащие драгоценные металлы) 3535000001000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64-00030</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Закрытый металлический контейнер в корпусе 24-25 для хранения АКБ</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содержащие свинец в кусковой форме 3531021201013, Лом и отходы, содержащие цветные металлы 3531000001000, Аккумуляторы свинцовые отработанные неразобранные, со слитым электролитом 9211010213013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987"/>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64-00031</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Металлическая емкость хранения катализаторного шлама производства НАК</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катализаторов и контактных масс, не вошедших в другие пункты 5950000000000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1025"/>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64-00032</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Металлическая емкость хранения катализаторного шлама производства НАК</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катализаторов и контактных масс, не вошедших в другие пункты 5950000000000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64-00033</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Бетонированная площадка для хранения лома черных металлов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черных металлов с примесями 3515030001000, Лом и отходы черных металлов с примесями  или загрязненные опасными веществами 3515000001000, Остатки и огарки стальных сварочных электродов 3512160101995</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64-00034</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Бетонированная площадка для хранения лома черных металлов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черных металлов с примесями 3515030001000, Лом и отходы черных металлов с примесями или загрязненные опасными веществами  3515000001000, Остатки и огарки стальных сварочных электродов 3512160101995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64-00035</w:t>
            </w:r>
            <w:r>
              <w:rPr>
                <w:rFonts w:ascii="Times New Roman" w:hAnsi="Times New Roman"/>
                <w:sz w:val="20"/>
                <w:szCs w:val="20"/>
              </w:rPr>
              <w:t>-З-00592-250914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(осадки) при механической и биологической очистке сточных вод (смесь иловых осадков БОС и шлама механической очистки сточных вод сырые) 9430000000000, Отходы солей (отработанный рабочий раствор производства сульфата аммония) 5150000000000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64-00036</w:t>
            </w:r>
            <w:r>
              <w:rPr>
                <w:rFonts w:ascii="Times New Roman" w:hAnsi="Times New Roman"/>
                <w:sz w:val="20"/>
                <w:szCs w:val="20"/>
              </w:rPr>
              <w:t>-З-00592-250914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Гальванические шламы (шлам от зачистки гальванических ванн) 5110000000000, Отходы полимерных материалов (отходов полимеров, получения МА) 5700000000000, Отходы химического происхождения (мульма) 5000000000000, Отходы песка (песок, загрязненный продуктами ММА) 3140230001000, Шламы, содержащие растворители (органические шламы от зачистки технологических резервуаров) 5540000000000, Отходы оксидов, гидроксидов, солей (промывные воды гальванического производства) 5100000000000, Отходы (осадки) при механической и биологической очистке сточных вод (смесь иловых осадков БОС и шлама механической очистки сточных вод сырые) 9430000000000, Отходы катализаторов и контактных масс (ионообменная смола, получения фенола и ацетона) 5950000000000, Эмульсии и эмульсионные для шлифовки металлов отработанные, содержащие масла и нефтепродукты в количестве менее 15% 5440020106034,  Шлам от шлифовальных станков 3510000000000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jc w:val="center"/>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420"/>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64-00037</w:t>
            </w:r>
            <w:r>
              <w:rPr>
                <w:rFonts w:ascii="Times New Roman" w:hAnsi="Times New Roman"/>
                <w:sz w:val="20"/>
                <w:szCs w:val="20"/>
              </w:rPr>
              <w:t>-З-00592-250914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(осадки) при механической и биологической очистке сточных вод (смесь иловых осадков БОС и шлама механической очистки сточных вод сырые) 9430000000000, Отходы солей (отработанный рабочий раствор производства сульфата аммония) 5150000000000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64-00038</w:t>
            </w:r>
            <w:r>
              <w:rPr>
                <w:rFonts w:ascii="Times New Roman" w:hAnsi="Times New Roman"/>
                <w:sz w:val="20"/>
                <w:szCs w:val="20"/>
              </w:rPr>
              <w:t>-З-00592-250914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(осадки) при механической и биологической очистке сточных вод (смесь иловых осадков БОС и шлама механической очистки сточных вод сырые) 9430000000000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«Саратов-оргсинтез», 410059, г. Саратов, пл. Советско-Чехословацкой дружбы</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64-00039</w:t>
            </w:r>
            <w:r>
              <w:rPr>
                <w:rFonts w:ascii="Times New Roman" w:hAnsi="Times New Roman"/>
                <w:sz w:val="20"/>
                <w:szCs w:val="20"/>
              </w:rPr>
              <w:t>-З-00592-250914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захоронения отходов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Прочие коммунальные отходы (отходы производства) 9900000000000, Обувь кожаная рабочая, потерявшая потребительские свойства 1470060113004, Опилки и стружки древесные, загрязненные преимущественно органическими веществами (отработанные опилки ванны дезинфекции колес) 1713000001000, Мусор от бытовых помещений организаций несортированный (исключая крупногабаритный) 9120040001004, Мусор строительный 9120060001000, Прочие коммунальные отходы (мусор производственный) 9900000000000, Прочие коммунальные отходы (смет с территории) 9900000000000, Текстиль загрязненный (отходы спецодежды) 5820000000000, Отходы из жилищ несортированные(исключая крупногабаритные) 9110010001004, Прочие коммунальные отходы (отходы производства) 9900000000000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63407803001</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с.Ивановка </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ЗАО "Управление отходами"</w:t>
            </w:r>
          </w:p>
        </w:tc>
      </w:tr>
      <w:tr w:rsidR="00CC4A4F" w:rsidRPr="00DC5106" w:rsidTr="006E40A2">
        <w:trPr>
          <w:trHeight w:val="1128"/>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64-00040</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Корпус 5В1,2,3</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Лом и отходы черных металлов с примесями или загрязненные опасными веществами 3515000001000, Отходы щелочей 5240000000000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63000000001</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Михай-ловский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ФКП "Горный", 413540, Российская Федерация, Саратовская обл., пос. Горный</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64-00041</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Отдел хранения (хранилище № 1)</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Другие химические отходы 5900000000000, Уголь активированный отработанный,  загрязненный опасными веществами 3148010000000, Угольные фильтры отработанные, загрязненные опасными веществами 3148020000000, Прочие коммунальные отходы 9900000800000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63000000001</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Михай-ловский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ФКП "Горный", 413540, Российская Федерация, Саратовская обл., пос. Горный</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64-00042</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склад 5Б</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Другие химические отходы 5900000000000 , Лабораторные отходы и остатки химикалиев 5930000000000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63000000001</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Михай-ловский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ФКП "Горный", 413540, Российская Федерация, Саратовская обл., пос. Горный</w:t>
            </w:r>
          </w:p>
        </w:tc>
      </w:tr>
      <w:tr w:rsidR="00CC4A4F" w:rsidRPr="00DC5106" w:rsidTr="006E40A2">
        <w:trPr>
          <w:trHeight w:val="278"/>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64-00043</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Склад 1-5</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аккумуляторов 9211000013000, Уголь активированный отработанный, загрязненный опасными веществами 3148010000000, Угольные фильтры отработанные, загрязненные опасными веществами 3148020000000, Отходы сложного комбинированного состава в виде изделий, оборудования, устройств, не вошедшие в другие пункты 9200000000000, Стеклянные отходы 3140080001000, Твердые отходы резины 5750010001000, Текстиль загрязненный 5820000000000, Другие химические отходы 5900000000000, Лабораторные отходы и остатки химикалиев 5930000000000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63000000001</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Михай-ловский</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ФКП "Горный", 413540, Российская Федерация, Саратовская обл., пос. Горный</w:t>
            </w:r>
          </w:p>
        </w:tc>
      </w:tr>
      <w:tr w:rsidR="00CC4A4F" w:rsidRPr="00DC5106" w:rsidTr="006E40A2">
        <w:trPr>
          <w:trHeight w:val="316"/>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64-00044</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Помещение для лома и отходов цветных металлов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Лом и отходы, содержащие цветные металлы 3531000001000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637"/>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64-00045</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Помещение для отходов стеклянного боя</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Стеклянный бой незагрязненный (исключая бой стекла электронно-лучевых трубок и люминесцентных ламп) 3140080201995</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674"/>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64-00046</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Помещение для отходов драг-металлов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Лом и отходы, содержащие цветные металлы 3531000001000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64-00047</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Помещение для отходов гальванического производства</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Гальванические шламы 5110000000000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64-00048</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Шламонакопитель-пруд № 2</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 очистки  трубопроводов и емкостей (бочек, контейнеров, цистерн, гудронаторов) от нефти и нефтепродуктов  5460150004030, Шлам нефтеотделительных установок 5460030004033, Шлам шлифовальный маслосодержащий 5460100004033, Шламы минеральных масел 5470000000000, Отходы строительного щебня 3140090001000, Песок, загрязненный маслами (содержание масел 15% и более) 3140230304033, Прочие отходы нефтепродуктов, продуктов переработки нефти, угля, газа, горючих сланцев  и торфа 5490000000000, Отходы (осадки) при механической и биологической очистке сточных вод 9430000000000, Отходы от водоэксплуатации 9490000000000, Масла индустриальные отработанные 5410020502033, Масла компрессорные отработанные 5410021102033, Масла трансформаторные отработанные, не содержащие галогены, полихлорированные дифенилы и терфенилы 5410020702033, Масла моторные отработанные  5410020102033, Масла трансмиссионные отработанные 5410020602033, Остатки дизельного топлива, потерявшего потребительские свойства 5410110002033, Отходы эмульсий и смесей нефтепродуктов 5440000000000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70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64-00049</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Хранилище осад-ков БОС</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(осадки) при механической и биологической очистке сточных вод 9430000000000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458"/>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64-00050</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Помещение для отходов бумаги и картона</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бумаги и картона от канцелярской деятельности и делопроизводства 1871030001005</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958"/>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64-00051</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Помещение для отработанных аккумуляторов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аккумуляторов 9211000013000, Аккумуляторы свинцовые отработанные неразобранные, со слитым электролитом 9211010213013</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64-00052</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Помещение для отходов покрышек и резины</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Покрышки с металлическим кордом отработанные 5750020413004, Покрышки с тканевым кордом отработанные  5750020313004, Резиновые изделия незагрязненные, потерявшие потребительские свойства 5750010113005</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377"/>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64-00053</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Помещение для отходов катализаторов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катализаторов и контактных масс, не вошедших в другие пункты 5950000000000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845"/>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64-00054</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Помещение для отходов оргтехники</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9200000000000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64-00055</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Площадка для отходов черных металлов</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Окалина 3515040001000, Отходы черных металлов с примесями 3515030001000, Остатки и огарки стальных сварочных электродов 3512160101995, Лом черных металлов несортированный 3513010001995</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64-00056</w:t>
            </w:r>
            <w:r>
              <w:rPr>
                <w:rFonts w:ascii="Times New Roman" w:hAnsi="Times New Roman"/>
                <w:sz w:val="20"/>
                <w:szCs w:val="20"/>
              </w:rPr>
              <w:t>-Х-00592-250914</w:t>
            </w:r>
          </w:p>
        </w:tc>
        <w:tc>
          <w:tcPr>
            <w:tcW w:w="820" w:type="pct"/>
          </w:tcPr>
          <w:p w:rsidR="00CC4A4F" w:rsidRPr="006E40A2" w:rsidRDefault="00CC4A4F" w:rsidP="00CD129C">
            <w:pPr>
              <w:spacing w:after="0"/>
              <w:ind w:right="-136"/>
              <w:rPr>
                <w:rFonts w:ascii="Times New Roman" w:hAnsi="Times New Roman"/>
                <w:sz w:val="20"/>
                <w:szCs w:val="20"/>
              </w:rPr>
            </w:pPr>
            <w:r w:rsidRPr="006E40A2">
              <w:rPr>
                <w:rFonts w:ascii="Times New Roman" w:hAnsi="Times New Roman"/>
                <w:sz w:val="20"/>
                <w:szCs w:val="20"/>
              </w:rPr>
              <w:t>Площадка для отходов черных металлов (разделочная)</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Окалина 3515040001000, Отходы черных металлов с примесями 3515030001000, Остатки и огарки стальных сварочных электродов 3512160101995, Лом черных металлов несортированный 3513010001995</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64-00057</w:t>
            </w:r>
            <w:r>
              <w:rPr>
                <w:rFonts w:ascii="Times New Roman" w:hAnsi="Times New Roman"/>
                <w:sz w:val="20"/>
                <w:szCs w:val="20"/>
              </w:rPr>
              <w:t>-Х-00592-250914</w:t>
            </w:r>
          </w:p>
        </w:tc>
        <w:tc>
          <w:tcPr>
            <w:tcW w:w="820" w:type="pct"/>
          </w:tcPr>
          <w:p w:rsidR="00CC4A4F" w:rsidRPr="006E40A2" w:rsidRDefault="00CC4A4F" w:rsidP="00CD129C">
            <w:pPr>
              <w:spacing w:after="0"/>
              <w:ind w:right="-136"/>
              <w:rPr>
                <w:rFonts w:ascii="Times New Roman" w:hAnsi="Times New Roman"/>
                <w:sz w:val="20"/>
                <w:szCs w:val="20"/>
              </w:rPr>
            </w:pPr>
            <w:r w:rsidRPr="006E40A2">
              <w:rPr>
                <w:rFonts w:ascii="Times New Roman" w:hAnsi="Times New Roman"/>
                <w:sz w:val="20"/>
                <w:szCs w:val="20"/>
              </w:rPr>
              <w:t>Площадка для отходов черных металлов (цех №8, резервуарный парк 2-ой группы)</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Окалина 3515040001000, Отходы черных металлов с примесями 3515030001000, Остатки и огарки стальных сварочных электродов 3512160101995, Лом черных металлов несортированный 3513010001995</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64-00058</w:t>
            </w:r>
            <w:r>
              <w:rPr>
                <w:rFonts w:ascii="Times New Roman" w:hAnsi="Times New Roman"/>
                <w:sz w:val="20"/>
                <w:szCs w:val="20"/>
              </w:rPr>
              <w:t>-Х-00592-250914</w:t>
            </w:r>
          </w:p>
        </w:tc>
        <w:tc>
          <w:tcPr>
            <w:tcW w:w="820" w:type="pct"/>
          </w:tcPr>
          <w:p w:rsidR="00CC4A4F" w:rsidRPr="006E40A2" w:rsidRDefault="00CC4A4F" w:rsidP="00CD129C">
            <w:pPr>
              <w:spacing w:after="0"/>
              <w:ind w:right="-136"/>
              <w:rPr>
                <w:rFonts w:ascii="Times New Roman" w:hAnsi="Times New Roman"/>
                <w:sz w:val="20"/>
                <w:szCs w:val="20"/>
              </w:rPr>
            </w:pPr>
            <w:r w:rsidRPr="006E40A2">
              <w:rPr>
                <w:rFonts w:ascii="Times New Roman" w:hAnsi="Times New Roman"/>
                <w:sz w:val="20"/>
                <w:szCs w:val="20"/>
              </w:rPr>
              <w:t>Площадка для отходов черных металлов (цех №8, резервуарный парк 3-ей группы)</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Окалина 3515040001000, Отходы черных металлов с примесями 3515030001000, Остатки и огарки стальных сварочных электродов 3512160101995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64-00059</w:t>
            </w:r>
            <w:r>
              <w:rPr>
                <w:rFonts w:ascii="Times New Roman" w:hAnsi="Times New Roman"/>
                <w:sz w:val="20"/>
                <w:szCs w:val="20"/>
              </w:rPr>
              <w:t>-Х-00592-250914</w:t>
            </w:r>
          </w:p>
        </w:tc>
        <w:tc>
          <w:tcPr>
            <w:tcW w:w="820" w:type="pct"/>
          </w:tcPr>
          <w:p w:rsidR="00CC4A4F" w:rsidRPr="006E40A2" w:rsidRDefault="00CC4A4F" w:rsidP="00CD129C">
            <w:pPr>
              <w:spacing w:after="0"/>
              <w:ind w:right="-136"/>
              <w:rPr>
                <w:rFonts w:ascii="Times New Roman" w:hAnsi="Times New Roman"/>
                <w:sz w:val="20"/>
                <w:szCs w:val="20"/>
              </w:rPr>
            </w:pPr>
            <w:r w:rsidRPr="006E40A2">
              <w:rPr>
                <w:rFonts w:ascii="Times New Roman" w:hAnsi="Times New Roman"/>
                <w:sz w:val="20"/>
                <w:szCs w:val="20"/>
              </w:rPr>
              <w:t>Площадка для отходов черных металлов (цех №8, резервуарный парк 4-ой группы)</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черных металлов с примесями 3515030001000, Остатки и огарки стальных сварочных электродов 3512160101995, Окалина 3515040001000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64-00060</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Помещение для отходов стеклянного боя</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Стеклянный  бой  незагрязненный  (исключая   бой стекла  электронно-лучевых трубок и люминесцентных ламп) 3140080201995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A55CFE">
        <w:trPr>
          <w:trHeight w:val="174"/>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64-00061</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Помещение для отходов бумаги и картона (на площадке № 8)</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бумаги и картона от канцелярской деятельности и делопроизводства 1871030001005</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"Саратовский НПЗ", 410022, г. Саратов, ул. Брянская, д. 1</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64-00062</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Открытая площадка для депонирования обезвоженных иловых осадков БОС</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(осадки) при механической и биологической очистке сточных вод (смесь иловых осадков БОС и шлама механической очистки сточных вод сырые) 9430000000000, Отходы (осадки) при механической очистке сточных вод (осадок песколовок очистных сооружений) 9430000000000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63401368000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Саратов</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«ЛУКОЙЛ-ЭНЕРГОСЕТИ» Волгоградское региональное управление Сервисный центр «Саратовэнерго-сети»</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64-00063</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захоронения ТБО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Песок, загрязненный маслами (содержание масел 15% и более) 3140230304033, Обтирочный материал, загрязненный маслами (содержание масел 15% и более) 5490270101033, Мусор от бытовых помещений организаций несортированный (исключая крупногабаритный) 9120040001004, Мусор строительный 9120060001000, Отходы из жилищ несортированные (исключая крупногабаритные) 9110010001004, Прочие коммунальные отходы (мусор производственный) 9900000000000, Прочие коммунальные отходы (смет с территории) 9900000000000, Отходы (мусор) от уборки территории и помещений оптово-розничной торговли продовольственными товарами 9120110001005, Отходы (мусор) от уборки территории и помещений оптово-розничной торговли промышленными товарами 9120120001005</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63243870001</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Расково</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«СТМ-Капитал»</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64-00064</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захоронения ТБО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Прочие коммунальные отходы (мусор строительный) 9900000001033, Отходы из жилищ несортированные (исключая крупногабаритные) 9110010001004, Прочие коммунальные отходы (мусор производственный) 9900000000000, Отходы от жилищ (отходы от уборки благоустроенного жилого фонда) 9110000000000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63440000000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Ртищево</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«Сан-Сервис Групп»</w:t>
            </w:r>
          </w:p>
        </w:tc>
      </w:tr>
      <w:tr w:rsidR="00CC4A4F" w:rsidRPr="00DC5106" w:rsidTr="006E40A2">
        <w:trPr>
          <w:trHeight w:val="165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64-00065</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захоронения ТБО</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коммунальные 9000000000000, Прочие коммунальные отходы 9900000000000, Отходы из жилищ несортированные (исключая крупногабаритные) 9110010001004, Мусор строительный 9120060001000, Отходы сложного комбинированного состава в виде изделий, оборудования, устройств, не вошедшие в другие пункты 9200000000000, Текстиль загрязненный 5820000000000, Обувь кожаная рабочая, потерявшая потребительские свойства 1470060113004, Песок, загрязненный  маслами  (содержание  масел менее 15%) 3140230301034, Песок, загрязненный маслами (содержание  масел 15% и более) 3140230304033, Обтирочный   материал, загрязненный маслами (содержание масел 15% и более) 5490270101033, Опилки и стружки древесные, загрязненные преимущественно органическими веществами (минеральные масла, лаки, растворители) 1713000000000, Отходы обработки древесно-стружечных и/или древесно-волокнистых плит, содержащие  связующие смолы в количестве от 0,2% до 2,5% включительно 1712020001000, Опилки и стружки натуральной чистой древесины 1711060001000, Отходы бумаги и картона с пропиткой и покрытиями 1872000000000, Отходы лакокрасочных средств 5550000000000, Отходы затвердевшего поливинилхлорида и пенопласта на его базе 5710160001004</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63413000000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Вольск</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«Волгамет»</w:t>
            </w:r>
          </w:p>
        </w:tc>
      </w:tr>
      <w:tr w:rsidR="00CC4A4F" w:rsidRPr="00DC5106" w:rsidTr="006E40A2">
        <w:trPr>
          <w:trHeight w:val="703"/>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64-00066</w:t>
            </w:r>
            <w:r>
              <w:rPr>
                <w:rFonts w:ascii="Times New Roman" w:hAnsi="Times New Roman"/>
                <w:sz w:val="20"/>
                <w:szCs w:val="20"/>
              </w:rPr>
              <w:t>-Х-00592-250914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Полигон вторичных материалов и отходов (Отвал фосфогипса)</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кирпича (включая шамотный кирпич) 3140140001000, Другие отходы минерального происхождения 3900000000000, Отходы оксидов и гидроксидов 5130000000000, Отходы солей 5150000000000, Отходы концентратов  5270000000000, Текстиль загрязненный 5820000000000, Мусор строительный 9120060001000, Отходы (осадки) при механической  и  биологической очистке сточных вод 9430000000000, Отходы (осадки) от реагентной очистки сточных вод 9450000000000, Отходы от водоэксплуатации 9490000000000, Прочие коммунальные отходы 9900000000000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63207830001</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Кормежка</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ОАО «Апатит», 184250, Российская Федерация, Мурманская область, г. Кировск, ул. Ленинградская, д. 1</w:t>
            </w:r>
          </w:p>
        </w:tc>
      </w:tr>
      <w:tr w:rsidR="00CC4A4F" w:rsidRPr="00DC5106" w:rsidTr="006E40A2">
        <w:trPr>
          <w:trHeight w:val="200"/>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64-00067-Х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Складской корпус № 71 (отсек)</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солей мышьяка 5150390000010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63545000000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Шиханы</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Филиал ФГУП «ГосНИИОХТ» «Шиханы»</w:t>
            </w:r>
          </w:p>
        </w:tc>
      </w:tr>
      <w:tr w:rsidR="00CC4A4F" w:rsidRPr="00DC5106" w:rsidTr="006E40A2">
        <w:trPr>
          <w:trHeight w:val="380"/>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64-00068-Х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Складской корпус № 72 (отсек 3)</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солей мы</w:t>
            </w:r>
            <w:r>
              <w:rPr>
                <w:rFonts w:ascii="Times New Roman" w:hAnsi="Times New Roman"/>
                <w:sz w:val="20"/>
                <w:szCs w:val="20"/>
              </w:rPr>
              <w:t xml:space="preserve">шьяка в твердом виде </w:t>
            </w:r>
            <w:r w:rsidRPr="006E40A2">
              <w:rPr>
                <w:rFonts w:ascii="Times New Roman" w:hAnsi="Times New Roman"/>
                <w:sz w:val="20"/>
                <w:szCs w:val="20"/>
              </w:rPr>
              <w:t xml:space="preserve">5150390101011   </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63545000000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Шиханы</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Филиал ФГУП «ГосНИИОХТ» «Шиханы»</w:t>
            </w:r>
          </w:p>
        </w:tc>
      </w:tr>
      <w:tr w:rsidR="00CC4A4F" w:rsidRPr="00DC5106" w:rsidTr="006E40A2">
        <w:trPr>
          <w:trHeight w:val="701"/>
        </w:trPr>
        <w:tc>
          <w:tcPr>
            <w:tcW w:w="26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64-00069-Х</w:t>
            </w:r>
            <w:r w:rsidRPr="00DC5106">
              <w:rPr>
                <w:rFonts w:ascii="Times New Roman" w:hAnsi="Times New Roman"/>
                <w:sz w:val="20"/>
                <w:szCs w:val="20"/>
              </w:rPr>
              <w:t>-00592-250914</w:t>
            </w:r>
          </w:p>
        </w:tc>
        <w:tc>
          <w:tcPr>
            <w:tcW w:w="82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Площадка илового отвала</w:t>
            </w:r>
          </w:p>
        </w:tc>
        <w:tc>
          <w:tcPr>
            <w:tcW w:w="461"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w:t>
            </w:r>
            <w:r>
              <w:rPr>
                <w:rFonts w:ascii="Times New Roman" w:hAnsi="Times New Roman"/>
                <w:sz w:val="20"/>
                <w:szCs w:val="20"/>
              </w:rPr>
              <w:t xml:space="preserve">ходы (осадки) при механической </w:t>
            </w:r>
            <w:r w:rsidRPr="006E40A2">
              <w:rPr>
                <w:rFonts w:ascii="Times New Roman" w:hAnsi="Times New Roman"/>
                <w:sz w:val="20"/>
                <w:szCs w:val="20"/>
              </w:rPr>
              <w:t>и  биологической очистке сточных вод 9430000000000</w:t>
            </w:r>
          </w:p>
        </w:tc>
        <w:tc>
          <w:tcPr>
            <w:tcW w:w="483"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отсутствуют</w:t>
            </w:r>
          </w:p>
        </w:tc>
        <w:tc>
          <w:tcPr>
            <w:tcW w:w="53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63545000000</w:t>
            </w:r>
          </w:p>
        </w:tc>
        <w:tc>
          <w:tcPr>
            <w:tcW w:w="486"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Шиханы</w:t>
            </w:r>
          </w:p>
        </w:tc>
        <w:tc>
          <w:tcPr>
            <w:tcW w:w="742" w:type="pct"/>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Филиал ФГУП «ГосНИИОХТ» «Шиханы»</w:t>
            </w:r>
          </w:p>
        </w:tc>
      </w:tr>
      <w:tr w:rsidR="00CC4A4F" w:rsidRPr="00DC5106" w:rsidTr="006E40A2">
        <w:trPr>
          <w:trHeight w:val="94"/>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Сахалинская область</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65-00001</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ЦДНГ-2 м/р  Восточное Эхаби (район скв №209)</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(грунт) загрязненный нефтепродуктами (содержание менее 15%) 3140230301034 </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Восточное,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65-00002</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ЦДНГ-3 м/р  Тунгор (район скв. №163)</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от очистки трубопроводов ии емкостей от нефти  5460150104033                                                                         Песок (грунт) загрязненный нефтепродуктами (содержание менее 15%) 3140230301034 </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Тунгор,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65-00003</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ЦДНГ-2  м/р  Эхаби (ППН Эхаби)</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 от очистки трубопроводов ии емкостей от нефти  5460150104033                                                                              Песок (грунт) загрязненный нефтепродуктами (содержание менее 15%) 3140230301034                                    Песок (грунт) загрязненный нефтепродуктами (содержание более 15%) 3140230304033</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Эхаби,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65-00004</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ЦДНГ-2  м/р  Эхаби (ППН В. Эхаби)</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 от очистки трубопроводов ии емкостей от нефти  5460150104033                                                                    Песок (грунт) загрязненный нефтепродуктами (содержание менее 15%) 3140230301034</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Восточное,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65-00005</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Шламонакопитель ЦДНГ-2  м/р  Эхаби </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Песок (грунт) загрязненный нефтепродуктами (содержание менее 15%) 3140230301034</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Эхаби,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65-00006</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ЦДНГ-2  м/р  Восточное Эхаби (АГЗУ № 15)</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Песок (грунт) загрязненный нефтепродуктами (содержание менее 15%) 3140230301034</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Восточное-2,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65-00007</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ЦДНГ-3  м/р  Одопту-море (амбар №1)</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при добыче нефти и газа (буровой шлам) 3410000004073</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Тунгор,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65-00008</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ЦДНГ-3  м/р  Одопту-море (амбар №2)</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при добыче нефти и газа (буровой шлам) 3410000004073</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Тунгор,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65-00009</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ЦДНГ-3  м/р  Одопту-море (амбар №3)</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при добыче нефти и газа (буровой шлам) 3410000004073</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Тунгор,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65-00010</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ЦДНГ-3  м/р  Одопту-море (амбар №4)</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при добыче нефти и газа (буровой шлам) 3410000004073</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Тунгор,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65-00011</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ЦДНГ-3  м/р  Одопту-море (амбар №5)</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при добыче нефти и газа (буровой шлам) 3410000004073</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Тунгор,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65-00012</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ЦДНГ-3  м/р  Одопту-море (амбар №6)</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при добыче нефти и газа (буровой шлам) 3410000004073</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Тунгор,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65-00013</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ЦДНГ-3  м/р  Одопту-море (амбар №7)</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при добыче нефти и газа (буровой шлам) 3410000004073</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Тунгор,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65-00014</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ЦДНГ-3  м/р  Одопту-море (амбар №8)</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при добыче нефти и газа (буровой шлам) 3410000004073</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Тунгор,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65-00015</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ЦДНГ-1 КБДНГ-3 м/р  Северная Оха</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от очистки трубопроводов ии емкостей от нефти  5460150104033                                                               Песок (грунт) загрязненный нефтепродуктами (содержание менее 15%) 3140230301034 </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Оха,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65-00016</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ЦДНГ-4 м/р  Сабо (НПС Сабо "Пятачок")</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от очистки трубопроводов ии емкостей от нефти  5460150104033                                                                         Песок (грунт) загрязненный нефтепродуктами (содержание менее 15%) 3140230301034 </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Сабо,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65-00017</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ЦДНГ-4 м/р  Мухто (район тельфера)</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(грунт) загрязненный нефтепродуктами (содержание менее 15%) 3140230301034 </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Сабо,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65-00018</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ЦДНГ-4 м/р  Кыдыланьи</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(грунт) загрязненный нефтепродуктами (содержание менее 15%) 3140230301034 </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Сабо,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65-00019</w:t>
            </w:r>
            <w:r>
              <w:rPr>
                <w:rFonts w:ascii="Times New Roman" w:hAnsi="Times New Roman"/>
                <w:sz w:val="20"/>
                <w:szCs w:val="20"/>
              </w:rPr>
              <w:t>-Х-00592-250914</w:t>
            </w:r>
          </w:p>
        </w:tc>
        <w:tc>
          <w:tcPr>
            <w:tcW w:w="820"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ЦДНГ-1 КБДНГ-3 м/р  Колендо (УПСВ)</w:t>
            </w:r>
          </w:p>
        </w:tc>
        <w:tc>
          <w:tcPr>
            <w:tcW w:w="461"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Шлам от очистки трубопроводов ии емкостей от нефти  5460150104033                                                                     Песок (грунт) загрязненный нефтепродуктами (содержание менее 15%) 3140230301034 </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Колендо,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65-00020</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ЦДНГ-1 КБДНГ-3 м/р  Колендо (ЦТГ)</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Песок (грунт) загрязненный нефтепродуктами (содержание менее 15%) 3140230301034 </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Колендо,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65-00021</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ЦДНГ-1 КБДНГ-1 м/р  Ц. Оха (пруд ППД)</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 от очистки трубопроводов ии емкостей от нефти  5460150104033                                                                                   Песок (грунт) загрязненный нефтепродуктами (содержание менее 15%) 3140230301034                          Песок (грунт) загрязненный нефтепродуктами (содержание более 15%) 3140230304033</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Оха,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65-00022</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Шламонакопитель ЦДНГ-1 КБДНГ-2 м/р  Ц. Оха (АГЗУ № 15)</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Песок (грунт) загрязненный нефтепродуктами (содержание менее 15%) 3140230301034                      Песок (грунт) загрязненный нефтепродуктами (содержание более 15%) 3140230304033</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Оха, Охинский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"РН-Сахалинморнефтегаз", 693000, г.Южно-Сахалинск, ул. Хабаровская, 17</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65-00023</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Площадка временного хранения отходов морской стационарной платформы Беркут (ПВХО Беркут)</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Ртутные лампы, люминесцентные ртутьсодержащие трубки отработанные и брак 3533010013011; Аккумуляторы свинцовые отработанные неповрежденные, с не слитым электролитом 9241010113012; Отходы этиленгликоля 5530030002070; Прочие отходы картона незагрязненные 1871990201005 ; Отходы твердых производственных материалов, загрязненных нефтяными иминеральными жировыми продуктами (отработанные масляные и топливные фильтры) 5490300000000 Другие химические отходы / Огнетушащий порошок огнетушителей 5900000000000                                                  Обтирочный материал, загрязненный маслами (содержание масел 15% и более) 5490270101033 ; Сорбенты, не вошедшие в другие пункты (сорбирующие материалы полипропиленовые, загрязненные нефтепродуктами более 15%) 5960000000000 ; Отходы этиленгликоля / Отходы этиленгликоля с содержанием воды 15% и более 5530030002070                                              Обтирочный материал загрязненный маслами (содержание масел менее 15 %) 5490270101034; Другие химические отходы / Пенообразователь 5900000000000 Сорбенты не вошедшие в другие пункты (сорбирующие материалы полипропиленовые, загрязненные нефтепродуктами менее 15%) 5960000000000 ; Отходы сложного комбинированного состава, в виде изделий, устройств, не вошедшие в другие пункты / Фильтры очистки воздуха (воздушные фильтры)  9200000000000                        Электрическое оборудование, приборы, устройства и их части /Оргтехника, потерявшая потребительские свойства 921000000000                                                                                            Шины пневматические отработанные 5750020013004                Отходы лакокрасочных средств / Отходы краски жидкие 5550000000000                                                                            Затвердевшие отходы пластмасс / Пластик, не содержащий ПВХ 5710000000000                                                                                 Отходы изолированных проводов и кабелей 9236000013005  Пластмассовая незагрязненная тара, потерявшая потребительские свойства 5710180013005                                  Отходы бумаги и картонаот канцелярской деятельности и делопроизводства 1871030001005                                                Тормозные колодки отработанные 3515050001995                       Отходы лакокрасочных средств / Отходы упаковки с остатками лакокрасочных средств 5550000000000                                            Мусор строительный 9120060001000                                             Изделия устройства, приборы, потерявшие потребительские свойства, содержащие ртуть  3533000013001                      Электрическое оборудование, приборы, устройства и их части / отработанные элементы питания (батарейки) 9210000000000 Шлам очистки трубопроводов и емкостей (бочек, контейнеров, цистерн, гудронаторов) от нефтепродуктов 5460150004033 Отходы синтетических и минеральных масел 64100000000000 Шлам нефтеотделительных установок 546003000403                   Остатки дизельного топлива, потерявшего потребительские свойства / Собранное дизельное топливо 5410110002033 Сорбенты, не вошедшие в другие пункты / Сорбирующие материалы полипропиленовые, загрязненные нефтепродуктами более 15% 5960000000000                                                                   Другие химические отходы / Огнетушащий порошок огнетушителей 5900000000000                                                          Отходы при добыче нефти и газа/ Буровой шлам, образованный при бурении скважины с использованием раствора на углеводородной основе 3410000000000                                     Отходы при добыче нефти и газа/ Буровой шлам, образованный при бурении скважины с использованием раствора на водной основе 5900000000000                                                                         отходы при добыче нефти и газа / Отработанные буровые растворы 3410000000000                                                                 Отходы при добыче нефти и газа / Нефтесодержащие воды (содержание нефти, нефтепродуктов до 46%) 3410000000000 Золы, шлаки и пыль от топочных установок и от термической обработки отходов / Зола от инсениратора 3130000000000 Отходы песка  / песок, загрязненный нефтью, нефтепродуктами (содержание нефти, нефтепродуктов менее 15%) 3140230001000 Отходы абразивных материалов в виде пыли и порошка 3140430411004                                                                         фильтровочные и поглотительные отработанные массы, загрязненных опасных веществ / фильтры очистки химических реагентов, 3148000000000                                                                   Отходы лакокрасочных средств / отходы краски жидкие 5500000000000                                                                              Разнородные древесные отходы 1719010001000                     Стеклянный бой незагрязненный (исключая бой стекла (электронно-лучевых трубок и люминесцентных ламп) 3140080201995                                                                             Абразивные круги отработанные, лом отработанные абразивных кругов 3140430201995                                          Алюмогель отработанный при сушке воздуха и газов,  3147040101995                                                                                   Остатки и огарки стальных сварочных электродов Лом черных металлов несортированный 3513010001995                     Полиэтиленовая тара поврежденная 5710290313995</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64732000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Вал, Ногликский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Компания "Эксон Нефтегаз Лимитед", 693000,г. Южно-Сахалинск, ул. Сахалинская, 28</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65-00024</w:t>
            </w:r>
            <w:r>
              <w:rPr>
                <w:rFonts w:ascii="Times New Roman" w:hAnsi="Times New Roman"/>
                <w:sz w:val="20"/>
                <w:szCs w:val="20"/>
              </w:rPr>
              <w:t>-З-00592-250914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Участок недр месторождения Аркутун-Даги</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этиленгликоля 5530030002070                                             Шлам очистки трубопроводов и емкостей (бочек, контейнеров, чистерн, гудронаторов) от нефтепродуктов 5460150004033 Отходы синтетических и минеральных масел 64100000000000 Шлам нефтеотделительных установок 546003000403                  Остатки дизельного топлива, потерявшего потребительские свойства / Собранное дизельное топливо 5410110002033             Отходы при добыче нефти и газа/ Буровой шлам, образованный при бурении скважины с использованием раствора на углеводородной основе 3410000000000                                               Отходы при добыче нефти и газа/ Буровой шлам, образованный при бурении скважины с использованием раствора на водной основе 5900000000000                                                                           отходы при добыче нефти и газа / Отработанные буровые растворы 3410000000000                                                                     Отходы при добыче нефти и газа / Нефтесодержащие воды (содержание нефти, нефтепродуктов до 46%) 3410000000000 Отходы песка  / песок, загрязненный нефтью, нефтепродуктами (содержание нефти, нефтепродуктов менее 15%) 3140230001000 Отходы этиленгликоля / отработанный этиленгликолевый антифриз 5530030002070                                                                     Отходы при добыче нефти и газа / Пульпа на основе бурового шлама и отработанных растворов, приготовленная для нагнетания в скважину 3410000000000</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64732000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Вал, Ногликский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Компания "Эксон Нефтегаз Лимитед", 693000,г. Южно-Сахалинск, ул. Сахалинская, 28</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65-00025</w:t>
            </w:r>
            <w:r>
              <w:rPr>
                <w:rFonts w:ascii="Times New Roman" w:hAnsi="Times New Roman"/>
                <w:sz w:val="20"/>
                <w:szCs w:val="20"/>
              </w:rPr>
              <w:t>-З-00592-250914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Чайвинский береговой лицензионный участок недр (нагнетательная скважина ZD-1)</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синтетических и минеральных масел 5410000000000; Шлам нефтеотделительных установок 5460030004033;  Отходы этиленгликоля / Отходы этиленгликоля с содержанием воды 15% и более 5530030002070;  Отходы этиленгликоля / Отработанный этиленгликолевый антифриз 5530030002070 ; Другие химические отходы / Пенообразователь 5900000000000                                                                                                                  Отходы при добыче нефти и газа / Пульпа на основе бурового шлама и отработанных растворов, приготовленная для нагнетания в скважину 3410000000000                                                                                  Отходы при добыче нефти и газа/ Буровой шлам, образованный при бурении скважины с использованием раствора на углеводородной основе 3410000000000                                                                                                                                        Отходы при добыче нефти и газа / Отработанные буровые растворы 3410000000000</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64732000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Вал, Ногликский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Компания "Эксон Нефтегаз Лимитед", 693000,г. Южно-Сахалинск, ул. Сахалинская, 28</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65-00026</w:t>
            </w:r>
            <w:r>
              <w:rPr>
                <w:rFonts w:ascii="Times New Roman" w:hAnsi="Times New Roman"/>
                <w:sz w:val="20"/>
                <w:szCs w:val="20"/>
              </w:rPr>
              <w:t>-З-00592-250914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Чайвинский морской лицензионный участок недр (нагнетательная скважина OD-1)</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 Отходы этиленгликоля 5530030002070                                                       Отходы синтетических и минеральных масел 64100000000000 Остатки дизельного топлива, потерявшего потребительские свойства / Собранное дизельное топливо 5410110002033                               Шлам очистки трубопроводов и емкостей (бочек, контейнеров, чистерн, гудронаторов) от нефтепродуктов 5460150004033 Отходы этиленгликоля / Отходы этиленгликоля с содержанием воды 15% и более 5530030002070                                                                                  Другие химические отходы / Пенообразователь 5900000000000 Сорбенты не вошедшие в другие пункты (сорбирующие материалы полипропиленовые, загрязненные нефтепродуктами менее 15%) 5960000000000                                                           Отходы при добыче нефти и газа/ Буровой шлам, образованный при бурении скважины с использованием раствора на углеводородной основе 3410000000000                                           Отходы при добыче нефти и газа / Отработанные буровые растворы 3410000000000                                                                     Отходы при добыче нефти и газа / Нефтесодержащие воды (содержание нефти, нефтепродуктов до 46%) 3410000000000 Отходы при добыче нефти и газа / Пульпа на основе бурового шлама и отработанных растворов, приготовленная для нагнетания  в скважину 3410000000000                                             Отходы песка / песок, загрязненный ненфтью, нефтепродуктами, содержание нефти, нефтепродуктов менее 15 % 3140230001000</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64732000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Вал, Ногликский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Компания "Эксон Нефтегаз Лимитед", 693000,г. Южно-Сахалинск, ул. Сахалинская, 28</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65-00027</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Гидроизолированный амбар БП "Чайво"</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при добыче нефти и газа / буровой шлам, образованный при бурении с использованием бурового раствора на водной основе 3410000000000                                      Отходы при добыче нефти и газа / буровой шлам, образованный при бурении с использованием бурового раствора на углеводородной основе 3410000000000 </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64732000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Вал, Ногликский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Компания "Эксон Нефтегаз Лимитед", 693000,г. Южно-Сахалинск, ул. Сахалинская, 28</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65-00028</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Площадка временного хранения отходов морской буровой платформы Орлан (ПВХО "Орлан")</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Ртутные лампы, люминесцентные ртутьсодержащие трубки отработанные и брак 3533010013011                                 Аккумуляторы свинцовые отработанные неповрежденные, с не слитым электролитом 9241010113012                                             Отходы этиленгликоля 5530030002070                                             Изделия, устройства, приборы, потерявшие потребительские свойства, содержащие ртуть 3533000013001                                     Отходы синтетических и минеральных масел 64100000000000 Остатки дизельного топлива, потерявшего потребительские свойства / Собранное дизельное топливо 5410110002033               Шлам очистки трубопроводов и емкостей (бочек, контейнеров, чистерн, гудронаторов) от нефтепродуктов 5460150004033 Другие химические отходы / Огнетушащий порошок огнетушителей 5900000000000                                                           Отходы этиленгликоля / Отходы этиленгликоля с содержанием воды 15% и более,  5530030002070                                                    Другие химические отходы / Пенообразователь 5900000000000  Шины пневматические отработанные 5750020013004                  Отходы лакокрасочных средств / Отходы краски жидкие 5550000000000                                                                                Затвердевшие отходы пластмасс / Пластик, не содержащий ПВХ, 5710000000000                                                                              Отходы изолированных проводов и кабелей 9236000013005 Пластмассовая незагрязненная тара, потерявшая потребительские свойства 5710180013005                                    Стеклянный бой незагрязненный (исключая бой стекла электронно-лучевых трубок и люминесцентных ламп) 3140080201995 Тормозные колодки отработанные 3515050001995 Отходы лакокрасочных средств / Отходы упаковки с остатками лакокрасочных средств 5550000000000                                           Мусор строительный 9120060001000                                   Электрическое оборудование, приборы, устройства и их части / Отработанные элементы питания (батарейки)  9210000000000 Другие химические отходы / Огнетушащий порошок огнетушителей 5900000000000                                                           Отходы при добыче нефти и газа/ Буровой шлам, образованный при бурении скважины с использованием раствора на углеводородной основе 3410000000000                                             Отходы при добыче нефти и газа / Отработанные буровые растворы 3410000000000                                                                    Отходы при добыче нефти и газа / Нефтесодержащие воды (содержание нефти, нефтепродуктов до 46%) 3410000000000 Другие химические отходы / Огнетушащий порошок огнетушителей 5900000000000                                                       Картриджи отработанные 9212020012014                                         Золы, шлаки и пыль от топочных установок и от термической обработки отходов / Зола от инсениратора 3130000000000           Лом и отходы, содержащие цветные металлы 3531000001004 Разнородные древесные отходы 1719010001000                             Лом черных металлов несортированный 3513010001995 Пластмассовая незагрязненная тара, потерявшая потребительские свойства / пластиковые бутылки из-под воды 5710180013005</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64732000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Вал, Ногликский р-н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Компания "Эксон Нефтегаз Лимитед", 693000,г. Южно-Сахалинск, ул. Сахалинская, 28</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65-00029</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Площадка временного хранения отходов жилого комплекса "Олимпия"</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Ртутные лампы, люминесцентные ртутьсодержащие трубки отработанные и брак 3533010013011                                     Аккумуляторы свинцовые отработанные неповрежденные, с не слитым электролитом 9241010113012                                              Отходы этиленгликоля 5530030002070                                             Прочие отходы картона незагрязненные 1871990201005   Изделия, устройства, приборы, потерявшие потребительские свойства, содержащие ртуть 3533000013001                                   Отходы синтетических и минеральных масел 64100000000000 Остатки дизельного топлива, потерявшего потребительские свойства / Собранное дизельное топливо 5410110002033            Шлам очистки трубопроводов и емкостей (бочек, контейнеров, чистерн, гудронаторов) от нефтепродуктов 5460150004033  Шлам нефтеотделительных установок 5460030004033                 Отходы твердых производственных материалов, загрязненных нефтяными иминеральными жировыми продуктами (отработанные масляные и топливные фильтры) 5490300000000 Другие химические отходы / Огнетушащий порошок огнетушителей 5900000000000                                                Обтирочный материал, загрязненный маслами (содержание масел 15% и более) 5490270101033                                            Сорбенты, не вошедшие в другие пункты (сорбирующие материалы полипропиленовые, загрязненные нефтепродуктами более 15%) 5960000000000                                                                   Отходы этиленгликоля / Отходы этиленгликоля с содержанием воды 15% и более 5530030002070                                                   Обтирочный материал загрязненный маслами (содержание масел менее 15 %) 5490270101034                                                      Другие химические отходы / Пенообразователь 5900000000000 Сорбенты не вошедшие в другие пункты (сорбирующие материалы полипропиленовые, загрязненные нефтепродуктами менее 15%) 5960000000000                                                                  Отходы сложного комбинированного состава, в виде изделий, устройств, не вошедшие в другие пункты / Фильтры очистки воздуха (воздушные фильтры) 9200000000000                     Электрическое оборудование, приборы, устройства и их части /Оргтехника, потерявшая потребительские свойства 921000000000                                                                                    Шины пневматические отработанные 5750020013004             Отходы из жироотделителей, содержащие растительные жировые продукты 1250010000004                                          Сорбенты не вошедшие в другие пункты / Торфосорбент, загрязненный нефтью, нефтепродуктами меннее 15 % 5960000000000                                                                                  Прочие твердые минеральные отходы / почва, грунт, загрязненные нефтью, нефтепродуктами (содержание нефти, нефтепродуктов менее 15%) 3140000000000                                   Отходы лакокрасочных средств / Отходы краски жидкие 5550000000000                                                                            Затвердевшие отходы пластмасс / Пластик, не содержащий ПВХ 5710000000000                                                                                     Отходы изолированных проводов и кабелей 9236000013005 Отходы активированного угля, не загрязненные опасными веществами 3140170001995                                                     Пластмассовая незагрязненная тара, потерявшая потребительские свойства 5710180013005                      Стеклянный бой незагрязненный (исключая бой стекла электронно-лучевых трубок и люминесцентных ламп) 3140080201995                                                                                   Отходы бумаги и картонаот канцелярской деятельности и делопроизводства 1871030001005                                            Тормозные колодки отработанные 3515050001995                    Отходы лакокрасочных средств / Отходы упаковки с остатками лакокрасочных средств 5550000000000                                 Растительные отходы от ухода за газонами, цветниками, древесно-кустарниковыми посадками, не содержащие опасные компоненты в количестве, токсичном для окружающей среды 9150040101035                                                                                       Мусор строительный 9120060001000</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64208000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Мицулевка, Анивский район</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Компания "Эксон Нефтегаз Лимитед", 693000,г. Южно-Сахалинск, ул. Сахалинская, 28</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65-00030</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Площадка временного хранения отходов Одопту (ПВХО Одопту)</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Ртутные лампы, люминесцентные ртутьсодержащие трубки отработанные и брак 3533010013011                                 Аккумуляторы свинцовые отработанные неповрежденные, с не слитым электролитом 9241010113012                                             Другие химические отходы / Метанол (остатки) 5900000000000 Обтирочный материал, загрязненный маслами (содержание масел 15% и более) 5490270101033                                     Сорбенты, не вошедшие в другие пункты (сорбирующие материалы полипропиленовые, загрязненные нефтепродуктами более 15%) 5960000000000                                                           Отходы этиленгликоля / Отходы этиленгликоля с содержанием воды 15% и более 5530030002070                                           Обтирочный материал загрязненный маслами (содержание масел менее 15 %) 5490270101034                                                   Другие химические отходы / Остатки химических реагентов 5900000000000                                                                             Сорбенты не вошедшие в другие пункты (сорбирующие материалы полипропиленовые, загрязненные нефтепродуктами менее 15%) 5960000000000                                                                   Шины пневматические отработанные 5750020013004                  Отходы лакокрасочных средств / Отходы краски жидкие 5550000000000                                                                            Затвердевшие отходы пластмасс / Пластик, не содержащий ПВХ 5710000000000                                                                                       Отходы изолированных проводов и кабелей 9236000013005 Пластмассовая незагрязненная тара, потерявшая потребительские свойства 5710180013005                                       Отходы лакокрасочных средств / Отходы упаковки с остатками лакокрасочных средств 5550000000000                                             Мусор строительный 9120060001000                                                 Шлам очистки трубопроводов и емкостей (бочек, контейнеров, цистерн, гудронаторов) от нефтепродуктов 5460150004033 Сорбенты, не вошедшие в другие пункты / Сорбирующие материалы полипропиленовые, загрязненные нефтепродуктами более 15% 5960000000000                                                                  Другие химические отходы / Огнетушащий порошок огнетушителей 5900000000000                                                           Отходы при добыче нефти и газа / Нефтесодержащие воды (содержание нефти, нефтепродуктов до 46%) 3410000000000 Отходы песка  / песок, загрязненный этиленгликолем 3140230001000                                                                                      Отходы абразивных материалов в виде пыли и порошка, 3140430411004                                                                        Фильтровочные и поглотительные отработанные массы, загрязненных опасных веществ / фильтры очистки химических реагентов 3148000000000                                                     Разнородные древесные отходы 1719010001000                  Абразивные круги отработанные, лом отработанные абразивных кругов 3140430201995                                         Алюмогель отработанный при сушке воздуха и газов  3147040101995                                                                                     Остатки и огарки стальных сварочных электродов Лом и отходы содержащие цветные металлы 3531000001004                           Изделия, устройства, приборы, потерявшие потребительские свойства, содержащие ртуть 3533000013001                   Электрическое оборудование, приборы, устройства и их части / Отработанные элементы питания (батарейки) 9210000000000 Угольные фильтры отработанные, загрязненные опасными веществами / Фильтры очистки этиленгликоля (угольные) 3148020000000                                                                                     Остатки этиленгликоля, потерявшего потребительские свойства 5530040102073                                                                                     Отходы синтетических и минеральных масел 5410000000000 Остатки дизельного топлива, потерявшего потребительские свойства / Собранное дизельное топливо 5410110002033          Отходы жиров (смазок) и парафинов из минеральных масел 5420000000000                                                                                          Шлам нефтеотделительных установок 5460030004033 Отработанные пробы и остатки химических реагентов от лабораторного контроля качества нефти 5440100006073          Отходы при добыче нефти и газа / некондиционная нефть 3410000000000                                                                                      Отходы при добыче нефти и газа / пластовая вода 3410000000000 Сорбенты, не вошедшие в другие пункты / Сорбирующие материалы полипропиленовые, загрязненные нефтепродуктами менее 15 %  5960000000000                                                              Отходы песка / Песок, загрязненныйнефтью, нефтепродуктами (содержание нефти, нефтепродуктов менее 15 %) 3140230001000                                                            Прочие твердые минеральные отходы / Песок, почва, загрязненные химическими веществами 3140000000000 пластмассовая тара, потерявшая потребительские свойства / емкости из-под химреагентов 5710180013004                               Прочие твердые минеральные отходы / почва, грунт загрязненные нефтью, нефтепродуктами, содержание нефти, нефтепродуктов менее 15 %) 3140000000000                             Другие химические отходы / Пенообразователь 5900000000000 Электрическое оборудование приборы, устройства и их части / Оргтехника, потерявшая потребительские свойства 9210000000000                                                                                  Картриджи отработанные 9212020013014                                     Отходы этиленгликоля / Отработанный этиленгликолевый антифриз 5530030002070                                                                      Опилки древесные, загрязненные минеральными маслами (содержание масел менее 15%) 1713020101034                   Полиэтиленовая тара поврежденная / Отходы упаковки 5710290313995                                                                              Стеклянный бой незагрязненный (исключая бой стекла электронно-лучевых трубок и люминесцентных ламп) 3140080201995                                                                                 Отходы активированного угля, не загрязненные опасными веществами 3140170001995                                                             Отходы (осадки) сточных вод не вошедшие в другие позиции / Осадки сборных колодцев 9480000000000</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Оха</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Компания "Эксон Нефтегаз Лимитед", 693000,г. Южно-Сахалинск, ул. Сахалинская, 28</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65-00031</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Гидроизолированный амбар СБП "Одопту"</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 xml:space="preserve">Отходы при добыче нефти и газа / буровой шлам, образованный при бурении с использованием бурового раствора на водной основе 3410000000000                                      Отходы при добыче нефти и газа / буровой шлам, образованный при бурении с использованием бурового раствора на углеводородной основе 3410000000000 </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64732000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Оха</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Компания "Эксон Нефтегаз Лимитед", 693000,г. Южно-Сахалинск, ул. Сахалинская, 28</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65-00032</w:t>
            </w:r>
            <w:r>
              <w:rPr>
                <w:rFonts w:ascii="Times New Roman" w:hAnsi="Times New Roman"/>
                <w:sz w:val="20"/>
                <w:szCs w:val="20"/>
              </w:rPr>
              <w:t>-З-00592-250914</w:t>
            </w:r>
          </w:p>
        </w:tc>
        <w:tc>
          <w:tcPr>
            <w:tcW w:w="820"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Береговой участок недр «Одопту-1» (нагнетательная скважина OND-1)</w:t>
            </w:r>
          </w:p>
        </w:tc>
        <w:tc>
          <w:tcPr>
            <w:tcW w:w="461"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Захоронение отходов</w:t>
            </w:r>
          </w:p>
        </w:tc>
        <w:tc>
          <w:tcPr>
            <w:tcW w:w="1210"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при добычи нефти и газа/ пульпа на основе бурового шлама и отработанных растворов, приготовленная для нагнетания в скважину (3410000000000); Отходы при добычи нефти и газа/Буровой шлам, образованный при бурении скважины с использованием раствора на углеводородной основе (3410000000000); Остатки этиленгликоля, потерявшего потребительские свойства (5530040102073); Отходы этиленгликоля/ Отработанный этиленгликолевый антифриз (5530030002070); Отходы при добычи нефти и газа, пластовая вода (3410000000000)</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Отсутствует</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64732000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г. Оха</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Компания "Эксон Нефтегаз Лимитед", 693000,г. Южно-Сахалинск, ул. Сахалинская, 28</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65-00033</w:t>
            </w:r>
            <w:r>
              <w:rPr>
                <w:rFonts w:ascii="Times New Roman" w:hAnsi="Times New Roman"/>
                <w:sz w:val="20"/>
                <w:szCs w:val="20"/>
              </w:rPr>
              <w:t>-Х-00592-250914</w:t>
            </w:r>
          </w:p>
        </w:tc>
        <w:tc>
          <w:tcPr>
            <w:tcW w:w="82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Площадка временного хранения отходов "Карьер Лиственичный"</w:t>
            </w:r>
          </w:p>
        </w:tc>
        <w:tc>
          <w:tcPr>
            <w:tcW w:w="461"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Ртутные лампы, люминесцентные ртутьсодержащие трубки отработанные и брак (3533010013011), Ртутные термометры отработанные и брак (3533030013011), Изделия устройства, приборы, потерявшие потребительские свойства, содержащие ртуть (3533000013001) , Электрическое оборудование, приборы, устройства и их части/ Отработанные элементы питания (батарейки) (9210000000000), Аккумуляторы свинцовые, отработанные неповрежденные, с не слитым электролитом (9211010113012), Аккумуляторы свинцовые отработанные не разобранные, со слитым электролитом (9211010213013), масла моторные отработанные (5410020102033), Отходы твердых производственных материалов, загрязненные нефтяными и минеральными жировыми продуктами/Отработанные маслянные и топливные фильтры (5490300000000), остатки дизельного топлива, потерявшего потребительские свойства (5410110002033), обтирочный материал, загрязненный маслами (содержание масел 15% и более) (5490270101033), Всплывающая пленка из нефтеуловителей (бензоуловителей) (5460020006033), Шлам очистки трубопроводов и емкостей (бочек, контейнеров, цистерн, гудронаторов) от нефти и нефтепродуктов (5460150004030), Сорбенты не вошедшие в другие пункты/Сорбирующие материалы полипропиленовые, загрязненные нефтепродуктами (содержание нефтепродуктов 15% и более) (5960000000000), Остатки этиленгликоля, потерявшего потребительские свойства (5530040102073), Песок, загрязненный маслами (содержание масел 155 и более) (3140230301033), , Другие химические отходы/использованные растворы для проявления и закрепления рентгеновской пленки (5900000000000), отходы органических растворителей, красок, лаков, клея, мастик и смол (5500000000000), Обтирочный материал, загрязненный маслами (содержание масел менее 15%) (5490270101034), Сорбенты, не вошедшие в другие пункты/Сорбирующие материалы полипропиленовые, загрязненные нефтепродуктами (содержание масел менее 15%) (5960000000000), Шины пневматические отработанные (5750020013004), Песок, загрязненный маслами (содержание масел менее 15%) (3140230301034), Прочие твердые минеральные отходы/Песок, почва, загрязненные нефтью, нефтепродуктами (содержание нефти, нефтепродуктов менее 15%) (3140000000000), Сорбенты, не вошедшие в другие пункты/Торфосорбент, загрязненный нефтепродуктами (содержание нефтепродуктов менее 15%) (5960000000000), Золы, шлаки и пыль от топочных установок и от термической обработки отходов (3130000000000), Отходы (осадки) от выгребных ям и хозяйственно-бытовые стоки (9510000000000), Мусор от бытовых помещений организаций, несортированный (исключая крупногабаритный) (9120040001004), Прочие отходы картона незагрязненные (1871990201005), Отходы бумаги и картона от канцелярской деятельности и делопроизводства (1871030001005), Пластмассовая незагрязненная тара, потерявшая потребительские свойства (5710180013005), Разнородные древесные отходы (17190100010005), Железные бочки, потерявшие потребительские свойства (3513030113995)</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64401000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Лиственичное</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«Экошельф», 693004, Сахалинская обл., г. Южно-сахалинск, пр. Мира, 426, оф. 1</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65-00034</w:t>
            </w:r>
            <w:r>
              <w:rPr>
                <w:rFonts w:ascii="Times New Roman" w:hAnsi="Times New Roman"/>
                <w:sz w:val="20"/>
                <w:szCs w:val="20"/>
              </w:rPr>
              <w:t>-Х-00592-250914</w:t>
            </w:r>
          </w:p>
        </w:tc>
        <w:tc>
          <w:tcPr>
            <w:tcW w:w="820"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Производственная площадка по адресу Сахалинская обл., Охинский р-он, в р-не площадки под амбары ОАО «РН Роснефть», относительно ориентира 1,9 км на юго-западе от устья р. Одопту в 2,6 км на северо-запад от устья р. Хугузка</w:t>
            </w:r>
          </w:p>
        </w:tc>
        <w:tc>
          <w:tcPr>
            <w:tcW w:w="461"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Другие химические отходы (590000000000), Другие химические отходы (59000000000), Другие Химические отходы/Отработанные фоторастворы (590000000000), Лом и отходы цветных металлов и сплавов несортированные (355000000000), Лом и отходы черных металлов с примесями или загрязненные опасными веществами (3515000001000), Лом меди в кусковой форме незагрязненный (3531030201013), Лом меди несортированный (3531030101013), Лом свинца в кусковой форме незагрязненный (3531020201013), Лом свинца незагрязненный (3531020101013), Остатки этиленгликоля, потерявшего потребительские свойства (5530040102073), Отходы негалагенированных органических растворителей и их смесей (5530000000000), отходы лакокрасочных средств (555550000000000), Отходы органических растворителей, красок, лаков, клея, мастик и смол (5500000000000), Отходы полимерных материалов (5700000000000), Отходы солей (Фиксаж отработанный) (5150000000000), Отходы твердых производственных материалов, загрязненных нефтяными и минеральными животными продуктами/Фильтры, загрязненные МЭГ (5490300000000), Отходы химического происхождения (5000000000000), Отходы этиленгликоля (5530030002070), Отходы этиленгликроля/отходы этиленгликоля с содержанием воды 15% и более (5530030002070), Отходы полименых материалов/Полиэтиленовая тара, потерявшая потребительские свойства, загрязненная химреагентами (5700000000000), Провод медный незагрязненный, потерявший потребительские свойства (3531030501013), Сорбенты, не вошедшие в другие пункты/сточная вода загрязненная химическими реагентами (сульфинолом) (5960000000000), Фильтровочные и поглотительные отработанные массы, загрязненные опасными веществами/Уголь активированный отработанный, загрязненный опасными веществами (сульфинолом) (3148000000000), Электрическое оборудование, приборы, устройства и их части (9210000000000), Электрическое оборудование, приборы, устройства и их части/Оргтехника, потерявшая потребительские свойства (9210000000000), Лабораторные отходы и остатки химикалиев (5930000000000), лом и отходы сплавов цветных металлов (3540000000000), Лом и отходы цветных металлов (3530000000000), Остатки ацетона, потерявшего потребительские свойства (5530010102073), Остатки этилацетата, потрявшего потребительские свойства (5530020102073), Отходы сложного комбинированного состава в виде изделий, оборудования, устройств, не вошедшие в другие пункты (9200000000000), Другие химические отходы/остатки сульфинола (5900000000000), Отходы этиленгликоля/Отработанный этиленгликолевый антифриз (5530030002070), Отходы, содержащие медб в кусковой форме (3531031201013), Отходы, содержащие мель, несортированные (3531031101013), отходы, содержащие свинец в кусковой форме (3531021201013), Отходы, содержащие цинк в кусковой форме (3531041201013), Отходы, содержащие цинк, несортированные (3531041101013), Другие отходы минерального происхождения (3900000000000), Отходы песка/Песок, загрязненный этилегликолем (3140230001000), Отходы при добычи нефти и газа/Пластовый песок (3410000000000), Масла трансформаторные отработанные, не содержащие галогены, полихлорированные дифенилы и терфенилы (5410020702033), Силиконовые масла, отработанные (5410022102033), Синтетические и минеральные масла отработанные (541002000200), Синтетические и минеральные масла потерявшие потребительские свойства (5410030000030), Отходы сложного комбинорованного состава в виде изделий, оборудования, устройств, не вошедшие в другие пункты/Фильтры очистки воздуха (воздушные фильтры) (9200000000000), Остатки дизельного типлива, потерявшего потребительские свойства (5410110002033), Отходы при добычи нефти и газа/Пульпа на основе бурового шлама и отработанных растворов (34100000000000), Отходы при добычи нефти и газа/нефтезагрязненный буровой раствор (3410000000000), Отходы при добычи нефти и газа/некондиционная нефть (3410000000000), Отходы при добычи нефти и газа (на нефтяной основе) (341000000000), Опилки древесные, загрязненные минеральными маслами (содержание масел 15% и более) (1713020104033), Автомобильные маслянные фильтры отработанные (9250010013073), Автомобильные воздушные фильтры отработанные, неразобранные (9250020013073), Автомобильные топливные фильтры отработанные, неразобранные (9250030013073), Вслывающая пленка из нефтеуловителей (бензоуловителей) (5460020006033), Обтирочный материал загрязненны й нефтепродуктами (5490270001030), Обтирочный материал, загрязненный мазутом (5490270401033), обтирочный материал, загрязненный маслами (содержание масел 15% и более) (5490270101033), Отходы при добычи нефти и газа/отходы бурения, полученные при использовании буровых растворов на нефтяной основе (3410000000000), Отходы переработки нефти,угля, газа, горючих сланцев, торфа (5400000000000), отходы сложного комбинированного состава в виде изделий, оборудования, устройств не вошедшие в другие пункты/Фильтры высокотемпературного теплоносителя Dowtherm Q (9200000000000), Отходы сложного комбинированного состава в виде изделий, оборудования, устройств, не вошедшие в другие пункты (фильтры воздушные) (9200000000000), отходы сложного комбинированного состава в виде изделий, оборудования, устройств, не вошедшие в другие пункты (фильтрующие элементы воздушные отработанные) (9200000000000), Отходы сложного комбинированного состава в виде изделий, оборудования, устройств, не вошедшие в другие пункты (фильтрующие элементы масляные отработанные) (5490300000000), Отходы сложного комбинированного состава в виде изделий, оборудования, устройств, не вошедшие в другие пункты (фильтрующие элементы топливные отработанные) (5490300000000), Отходы твердых производственных материалов, загрязненные нефтяными и минеральными жировыми продуктами/отработанные масляный и топлиынве фильтры (549030000000000), Отходы твердых производственных материалов, загрязненные нефтяными и минеральными жировыми продуктами/Отходы картриджей от временного фильтра утилизируемой воды (54903000000000), Отходы твердых производственных материалов, загрязненные нефтяными и минеральными жировыми продуктами (фильтрующие элементы масляные отработанные, фильтрующиеэлементы топливные отработанные, фильтрующие элементы воздушные отработанные) (54903000000000), Отходы эмульсий и смесей нефтепродуктов (5440000000000), Песок загрязненный мазутом (содержание мазута 15% и боле)т (3140230204033), Песок загрязненный маслами (содержание мазута 15% и боле),  (3140230304033), прочие твердые минеральные отходы/Почва, грунт загрязненная нефтью, нефтепродуктами (содержание нефти, нефтепродуктов 15% и более) (3140000000000), Отходы при добычи нефти и газа/Почва, грунт загрязненная нефтью, нефтепродуктами (содержание нефти, нефтепродуктов 15% и более) (3410000000000), Отходы при добычи нефти и газа/песок, грунт, загрязненные нефтепродуктами в количестве 10% и более) (3410000000000)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прочие отходы нефтепродуктов, продуктов пеработки нефти, угля, газа, горячих сланцев и торфа (5490000000000), Прочие твердые минеральные отходы/Грунт (песок), загрязненный нефтепродуктами (содержание масел более 15%) (3140000000000), Сорбенты, не вошедшие в другие пункты/сорбениы, загрязненные нефтепродуктами/торф, загрязненный нефтепродуктами 15 % и более (5960000000000), сорбенты, не вошедшие в другие пункты/Загрязненные нефтепродуктами (5960000000000), Сорбенты, не вошедшие в другие пункты/Использованный адсорбент, загрязненный нефтепродуктами (5960000000000), Сорбенты, не вошедшие в другие пункты/Сорбирующие материалы полипропиленовые, загрязненные нефтепродуктами (5960000000000), Сорбенты, не вошедшие в другие пункты/Сорбирующие материалыполипропиленовые, загрязненные нефтепродуктами (содержание нефти и нефтепродуктов 15%) (5960000000000), Сорбенты, не вошедшие в другие пункты/Торф, загрязненный нефтепродуктами 15% и более (5960000000000), Сорбенты, не вошедшие в другие пункты/Торф, загрязненный нефтепродуктами (5960000000000), Сорбенты, не вошедшие в другие пункты/Сорбирующие материалы полипропиленовые, загрязненные нефтепродуктами (содержание нефтепродуктов 15% и более) (5960000000000), Текстиль, загрязненный текстиль/Текстиль, загрязненный нефтепродуктами (5820000000000), Фильтровочные и поглотительные отработанные массы, загрязненные опасными веществами/в том числе нефтепродуктами (3148000000000), Фильтровочные и поглотительные отработанные массы, загрязненные опасными веществами/Фильтры, загрязненные сульфинолом (3148000000000), Фильтровочные и поглотительные отработанные массы, загрязненные опасными веществами/Фильтры очистки химических реагентов (3148000000000), Шлам нефтеотделительных установок (5460030004033) , Шлам очистки трубопроводов и емкостей (бочек, контейнеров, цистерн, гудронаторов) от нефти (5460150104033), Шлам очистки трубопроводов и емкостей (бочек, контейнеров, цистерн, гудронаторов) от нефти и нефтепродуктов (5460150004030), Шлам очистки трубопроводов и емкостей от мазута (5460150204073), Шлам очистки трубопроводов и емкостей от разнородных нефтепродуктов (5460151904073), Шламы нефти и нефтепродуктов (5460000000000)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Эмульсии и эмульсионные смеси для шлифовки металлов отработанные, содержащие масла или нефтепродукты в количестве 15% и более (5440020106033), Отходы твердых производственных материалов, загрязненные нефтяными и минеральными жировыми продуктами (5490300000000), отходы при добычи нефти и газа/Отходы бурения, полученные при использовании нефтесодержащих эмульсионных буровых растворов, содержащие эмульгированную нефть в количестве 10% и более (341000000000), От ходы жиров (смазок) и парафинов из минеральных масел (5420000000000), Отходы синтетических и минеральных масел (5410000000000), масла моторные отработанные (5410020102033), масла дизельные отработанные (5410020302033), Масла индустриальные отработанные (5410020502033), масла транмисионные отработанные (5410020602033), Масла компрессорные отработанные (5410021102033), Масла турбинные отработанные (5410021202033), Масла гидравлические отработанные, не содержащие галогены (5410021302033), остатки моторных масел, потерявших потребительские свойства (5410030102033), Остатки автомобильных масел, потрявших потребительские свойства (5410030202033), Остатки дизельных масел, потерявших потребительские свойства (5410030302033), Остатки авиационных масел, потерявших потребительские свойства (5410030402033), Остатки индустриальных масел, потерявших потребительские свойства (5410030502033), Остатки трансмисионных масел, потерявших потребительские свойства (5410030602033), Остатки трансформаторных масел, не содержащие галогены, полихлорированные дифенилы и терфенилы и потерявшие потребительские свойства (5410030702033), Остатки компрессорных масел, потерявших потребительские свойства (5410031102033), Остатки турбинных асел, потерявших потребительские свойства (5410031202033), Остатки гидравлических масел, не содержащих галогены и потерявших потребительские свойства (5410031302033), Остатки смазочно-охлаждающих масел для механической обработки, потерявших потребительские свойства (5410031502033), Остатки силиконовых масел, потерявших потребительские свойства (5410032102033), Остатки дизельного топлива, потерявшего потребительские свойства (5410110002033), Шлам от очистки танков и нефтеналивных судов (5460040004033), Шлам шлифовальный маслосодержащий (5460100004033), Шламы минеральных масел (5470000000000). остатки рафинирования нефтепродуктов (5480000000000), Пенька промасленная (содержание масел 15% и более), Окалина замасленная (содержание масел 15% и более), сальниковая набивка асбесто-графитовая, промасленная (содержание масел 15% и более) (5490300301033), Отходы песка/песок, загрязненный нефтью, нефтепродуктами (содержание нефти, нефтепродуктов более 15%) (3140230001000), Песок, Загрязненный мазутом (содержание мазута 15% и более), Песок, Загрязненный маслами (содержание масел 15% и более), масла автомобильные отработанные (5410020202033), Смазочно-охладительные масла для механической обработи отработанные (5410031502033), Отходы химического происхождения/Отходы пенообразователя (5000000000000), Уголь активированный, загрязненный опасными веществами/Уголь активированный отработанный, загрязненный рпасными веществами (метилдиэтаноламином) (3148010000000), Сорбенты не вошедшие в другие пункты/орбирующие материалы полипропиленовые, загрязненные химическими реагентами (метилдиэтаноламином) (5960000000000), Электрическое оборудование. приборы, устройства и их части/Переферийное оборудование, вышедшее из употребления (9210000000000), Электрическое оборудование, приборы, устройства и их части/Отработанные элементы питания (батарейи) (9210000000000), Прочие твердые минеральные отходы (грунт/песок загрязненный маслами) (314000000000), Отходы негалогенированных органических растворителей и их смесей/Отходы пропиленгликоля (5530000000000), отходы эмульсий и смесей нефтепродуктов/Вода, загрязненная нефтепродуктами 15% и более (5440000000000), тара железная, загрязненная лакокрасочными материалами (3517020013000), Шлам минеральный от газоочистки (3160600004000), Отходы твердых производственных материалов, загрязненные нефтяными и минеральными жировыми продуктами/Бочки стальные из-под химических реагентов (5490300000000), лом и отходы черных металлов, (тара, загрязненная ЛКМ) (3515000001000), Другие химические отходы/Отходы регенерации этиленгликоля (5900000000000), Другие химические отходы/Карбонат натрия, безводный, потерявший потребительские свойства (590000000000), Другие химические отходы/Растворитель кислорода, потерявший потребительские свойства (5900000000000), Другие химические отходы/кислота солярная, потерявшая потребительские свойства (5900000000000), Другие химические отходы/Микробиоцид, потерявший потребительские свойства (5900000000000), Сорбенты, не вошедшие в другие пункты/Торфосорбент, загрязненный нефтью, нефтепродуктами менее 15% (5960000000000), Сорбенты, не вошедшие в другие пункты/сорбирующие материалы полипропиленовые, загрязненные этиленгликолем (5960000000000), Сорбенты, не вошедшие в другие пункты/Сорбирующие материалы полипропиленовые, загрязненные химическими реагентами (5960000000000), Отходы песка (песокосодержащий гель) (3140230001000), Мусор строительный (9120060001000). Лом и отходы черных металлов/Бочки стальные, загрязненные нефтепродуктами (3510000000000), Лом и отходы черных металлов/бочки стальные загрязненные этиленгликолем (3510000000000), Лом и отходы черных металлов с примесями или загрязненные опасными веществами/тара, загрзагрязненная этиленгликолем (3515000001000), Лом и отходы черных металлов с примесями или загрязненные опасными веществами/тара, загрзагрязненная этиленгликолем (3515000001000), Лом и отходы черных металлов/Бочки стальные, загрязненные нефтепродуктами (3510000000000), Лом и отходы черных металлов/Бочки стальные, загрязненные этиленгликолем (3510000000000), отходы твердых производственных материалов, загрязненные нефтяными и минеральными жировыми продуктами/Бочки стальные из-под химических реагентов (5490300000000), Отходы песка/песок, загрязненный нефтью, нефтепродуктами (сожержание нефти, нефтепродуктов менее 15%), Сорбенты, не вошедшие в другие пункты/Сорбирующие матреиалы полипропиленовые, загрязненные химическими реагентами (5960000000000), Сорбенты, не вошедшие в другие пункты/Сорбирующие материалы полипропиленовые, загрязненные этиленгликолем (5960000000000), Отходы сложного комбинированного состава в виде изделий, оборудования, устройств, не вошедшие в другие пункты/Фильтрующие элементы маслянные отработанные (5490300000000), Сорбенты не вошедшие в другие пункты/Торфосорбент, загрязненный нефтью, нефтепродуктами менее 15% (5960000000000), отходы при добычи нефти и газа/Буровые отходы и попутные воды, размещаемые в глубоких горизонтах недр (3410000000000), Фильтровочные и поглотительные отработанные массы, загрязненные опасными веществами/Фильтры очистки химических реагентов (3148000000000), Фильтровочные и поглотительные отработанные массы, загрязненные опасными веществами/Фильтры сложного комбинированного состава, загрязненные опасными веществами (3148000000000), Шламы нефти и нефтепродуктов/Вода, загрязненная нефтепродуктами (546000000000). Другие химические отходы (590000000000), Другие химические отходы/Отработанные фоторастворы (59000000000000), Золы, шлакии пыль от топочных установоки от термической обработки отходов (3130000000000), Лабораторные отходы и остатки химикалиев (5930000000000), лом и отходы цветных металлов и спрлавов несортированные (3550000000000), Лои и отходы, содержащие несортированные черные металлы (3513000001000), Лом и отходы, содержащие цветные металлы (3531000001000), Льяльные воды, подсланевые воды, образованные от эксплуатации водного транспорта с содержанием нефтепродуктов менее 10% (5440150002014), Отходы (осадки) при обработке сточных вод, не вошедшие в другие позиции/Осадок очистных сооружений поверхностно-ливневых стоков (9480000000000), Твердые коммунальные отходы/Отходы (мусор) от уборки территории (смет) (910000000000), Отходы абразивных материалов в виде пыли и порошка (3140430411004), Отходы бумаги и картона (бумажные мешки, загрязненные химреагентами) (1870000000000), Разнородные отходы бумаги и картона (например, содержащие отходы фотобумаги) (1879010001004), Отходы при добычи нефти и газа/Отходы бурения, полученные при использовании минерализованных буровыз растворов на водной основе (3410000000000), Отходы при добычи нефти и газа/Отходы бурения, полученные при использовании пресных буровыз растворов на водной основе, содержащие химические реагенты (3410000000000), отходы эмульсий и смесей нефтепродуктов/Вода, загрязненная нефтепродуктами менее 15% (5440000000000), отходы древесных строительных лесоматериалов, в том числе от сноса и разработки строений (1712050001004), Отходы затвердевшего поливинилхлорида и пенопласта на его базе (5710160001004), Отходы лакокрасочных средств (5550000000000), Отходы лакокрасочных средств/остатки, отходы лакокрасочных средств (дидкие) (5550000000000), отходы лакокрасочных средств/отходы упаковки с остатками лакокрасочных средств (5550000000000), отходы негалогенированных органических растворителей и их смесей (5530000000000), отходы органических растворителей, красок, лаков, клея, мастик и смол (5500000000000), Отходы от водоподготовки, обработки сточных вод и использования воды (9400000000000), Прочие коммунальные отходы/отходы от уборки территории, смет уличный (9900000000000),Отходы песка (пескосодержащий гель) (3140230001000), отходы песка (3140230001000), Отходы песка/Песок, загрязненный этиленгликолем (3140230001000), Отходы песка очистных и пескоструйных устройств (в металлургии) (3140020008004), отходы полимерных матреиалов (5700000000000), Отходы потребления на произврдстве, подобные коммунальным (912000000000), Отходы потребления на производстве, подобные коммунальным/Смет уличный (9120000000000), отходы смеси затвердевших разнородных пластмас (5710990001004), Отходы солей/Фиксаж отработанный (5150000000000), Отходы твердых производственных материалов, загрязненных нефтяными и минеральными жировыми продуктами/Фильтры загрязненные МЭГ (5490300000000), отходы химического происхождения (5000000000000), Отходы шлаковаты (3140160101004), Отходы этиленгликоля (5530030002070), Отходы, содержащие бронзу (в том числе пыль бронзы), несортированные (3541021101004), отход, содержащие латунь (в том числе пыль латуни), несортированные (3541031101004), Другие химические отходы/Остатки сульфинола (5900000000000), отходы при добычи нефти и газа/Песок, грунт, загрязненные солевым раствором (3410000000000), отходы при добычи нефти и газа/Пластовой песок (3410000000000), Покрышки отработанные (5750020213004), Покрышки с металлическим кордом отработанные (5750020413004), Покрышки с тканевым кордом отработанные (5750020313004), отходы твердых сополимеров стирола/полимерная (полистерольная) тара, потерявшая потребительские свойства, загрязненная химическими реагентами (5710360001000), отходы твердых сополимеров стирола/полимерная тара, потерявшая потребительские свойства, загрязненная химическими реагентами (5700000000000), Прочие коммунальные отходы (9900000000000), Пыль (или порошок) от шлифования черных металлов с содержанием металла 50% и более (3515036611004), Резиноасбестовые отходы (в том числе изделия отработанные и брак) (5750030001004), прочие коммунальные отходы/Смет уличный (9900000000000), Шины пневматические отработанные (5750020013004), Шлак сварочный (31404800019940, электрическое оборудование, приборы, устройства и их части (9210000000000). Деревянная упаковка (невозвратная тара) и деревянные отходы из натуральной чистой древесины (1711050001000), отходы полимерных материалов/Внутренняя полиэтиленовая тара для упаковки химического реагента (5700000000000), отходы полимерных материалов/наружная полипропиленовая тара для упаковки химических реагентов (5700000000000), отходы (осадки) от механической и биологической очистки муниципальных сточных вод (9430000000000), Прочие коммунальные отходы/Растительные отходы от ухода за газонами, цветниками, древесно-кустарниковыми посадками, не содержащие опасные компоненты в количестве, токсичном для окружающей среды (9900000000000), Прочие коммунальные отходы/Смет с территории, не содержащие опасные компоненты в количестве, токсичном для окружающей среды (9900000000000), Электрическое оборудование, приборы, устройства и их части/Оргтехника, потерявшая потребительские свойства (9210000000000). Другие отходы минерального происхождения, а также отходы рафинирования продуктов/остатки буровой смазки (3990000000000), Жидкие отходы очистных сооружений (9500000000000), Затвердевшие отходы пластмасс (5710000000000), Затвердевшие отходы пластмасс/Разнородные пластмассовые отходы (5710000000000), Камеры пневматические отработанные (5750020113004), Лампы электрические и электронные отработанные и брак (9231000001000), Лом и отходы сплавов цветных металлов (3540000000000), Лом и отходы содержащие цветные металлы (3530000000000), Лом и отходы черных металлов с примесями или загрязненные опасными веществами (3515000001000), отходы битума, асфальта в твердой форме (5490120001004), отходы сложного комбинированного состава в виде изделий, оборудования, устройств, не вошедшие в другие пункты (9200000000000), Отходы, содержащие алюминий (в том числе алюминевую пыль), несортированные (3531011101004), Отходы, содержащие легированную сталь (в том числе стальную пыль), несортированные (3512031101004), Отходы, содержащие оцинкованную сталь (в том числе стальную пыль), несортированные (3512041101004), Отходы резины, включая старые шины (5750000000000), отходы при добычи нефти и газа/Буровой раствор отработанный (на водной основе) (3410000000000), Другие отходы минерального происхождения (3900000000000), отходы при добычи нефти и газа/пульпа на основе бурового шлама и отработанных растворов (3410000000000). Прочие твердые минеральные отходы/почва, грунт загрязненная нефтью, нефтепродуктами (содержание нефти, нефтепродуктов менее 15%) (3140000000000), отходы при добычи нефти и газа/почва, грунт загрязненная нефтью, нефтепродуктами (содержание нефти, нефтепродуктов менее 15%) (3140000000000), обтирочный материал загрязненный нефтепродуктами (5490270001030), Опилки древесные, загрязненные минеральными маслами (содержание масел менее 15%), Отходы (осадки) при обработке сточных вод, не вошедшие в другие позиции/осадок очистных сооружений мойки автотранспорта (9480000000000), Песок, загрязненный мазутом (содержание мазута менее 15%) (3140230201034), Отходы песка/песок, загрязненный нефтью, нефтепродуктами (содержание нефти, нефтепродуктов менее 15%) (31402300001000), Песок, загрязненный маслами (содержание масел менее 15%) (3140230301034)</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Тара железная загрязненная засохшими лакокрасочными материалами, не содержащая растворители и тяжелые металлы (3517020213014), Отходы лакокрасочных средств/тара из-под лакокрасочных материалов (5550000000000) , Отходы сложного комбинированного состава в виде изделий, оборудования, устройств, не вошедшие в другие пункты/Фильтры очистки воздуха (воздушные фильтры) (9200000000000), Отходы при добычи нефти и газа (на нефтяной основе) (3410000000000), Обтирочный материал, загрязненный нефтепродуктами (5490270001030), Отходы при добычи нефти и газа/Буровой шлам (3410000000000), Отходы при добычи нефти и газа/Буровой шлам, образованный при бурении с использованием бурового раствора на водной основе (3410000000000), Отходы при добычи нефти и газа/Буровой шлам, образованный при бурении скважины с использованием раствора на углеводородной основе (масло) (3410000000000), Лом и отходы черных металлов, загрязненные опасными веществами (тара, загрязненная ЛКМ) (3515000001000), отходы (осадки) при механической и биологической очистке сточных вод/Спрессованный ил (9430000000000), Отходы (осадки) при механической и биологической очистке сточных вод (9430000000000), Отходы переработки нефти, угля, газа, горючих сланцев и торфа (5400000000000), Отходы сложного комбинированного состава в виде изделий, оборудования, устройств, не вошедшие в другие пункты/Фильтры воздушные (9200000000000), Отходы сложного комбинированного состава в виде изделий, оборудования, устройств, не вошедшие в другие пункты/Фильтрующие элементы воздушные отработанные) (9200000000000), Отходы твердых производственных материалов, загрязненные нефтяными и минеральными жировыми продуктами/Фильтрующие элементы топливные отработанные (5490300000000), Отходы твердых производственных материалов, загрязненные нефтяными и минеральными жировыми продуктами/отработанные маслянные и топливные фильтры (5490300000000), Отходы твердых производственных материалов, загрязненные нефтяными и минеральными жировыми продуктами/Фильтрующие элементы топливные отработанные, фильтрующие элементы топлиынве отработанные, фильтрующие элементы воздушные отработанные) (5490300000000), Отходы твердых производственных материалов, загрязненные нефтяными и минеральными жировыми продуктами/отходы картриджей от временного фильтра утилизируемой воды (5490300000000), Отходы текстильного производства, производства волокон (5800000000000), Отходы тканей, старая одежда/отходы тканей, старая одежда, загрязненная нефтепродуктами (58100110001000), Отходы эмульсий и смесей нефтепродуктов (5440000000000), Песок, загрязненный мазутом (содержание мазута менее 15%) (3140230201034), Песок, загрязненный маслами (содержание масел менее 15%) (3140230301034), Отходы при добычи нефти и газа/Песок, грунт, загрязненные разнородными нефтепродуктами в количестве менее 10% (3410000000000), Прочие отходы нефтепродуктов, продуктов переработки нефти, угля, газа, горючего сланца и торфа (5490000000000), сорбенты, не вошедшие в другие пункты (5960000000000), сорбенты, не вошедшие в другие пункты/сорбирующие материалы, загрязненные нефтепродуктами (5960000000000), Сорбенты, не вошедшие в другие пункты/Сорбирующие материалы полипропиленовые, загрязненные нефтепродуктами (содержание нефтепродуктов менее 15%) (5960000000000), Текстиль загрязненный/Текстиль загрязненный нефтепродуктами (5820000000000), Фильтровочные и поглотительные фильтровочные массы, загрязненные опасными веществами/Фильтры сложного комбинированного состава, загрязненные опасными веществами (нефтепродуктами) (3148000000000), Фильтровочные и поглотительные фильтровочные массы,не загрязненные опасными веществами (3147000000000), Шламы нефти и нефтепродуктов (5460000000000), Отходы твердых производственных материалов, загрязненные нефтяными и минеральными жировыми продуктами (5490300000000), отходы при добычи нефти и газа/Отходы бурения, полученные при использовании нефтесодержащих эмульсионных буровых растворов, содержащие эмульгированную нефть в количестве менее 10% (3410000000000), Отходы жиров (смазок) и парафинов из минеральных масел (5420000000000), Шлам минеральных масел (5470000000000), Отходы твердых производственных материалов, загрязненные нефтяными и минеральными жировыми продуктами/Тара, загрязненная ЛКМ (549030000000000), Остатки рафинирования нефтепродуктов (5480000000000), Пенька промасленная (содержание масле менее 15%) (54903002301034), Окалина замасленная (содержание масла менее 15%) (5490300104034), Сальниковая набивка асбесто-графитовая, промасленная (содержание масел менее 15%) (5490300301034), Затвердевшие отходы пластмасс/Пластмассовая тара из-под химических реагентов (5710000000000), Отходы сложного комбинированного состава в виде изделий, оборудования, устройств не вошедшие в другие пункты/Тара комбинированного состава, потерявшая потребительские свойства, загрязненная химическими реагентами (9200000000000), Мусор строительный (9120060001000), Мусор строительный от разборки зданий (9120060101004), Отходы производства пищевых продуктов (1110000000000), Отходы производства пищевых продуктов (1110000000000), Отходы продуктов переработки овощей и фруктов (1120000000000), отходы продуктов переработки овощей и фруктов (1120000000000), Пищевые продукты просроченные и конфискаты (1180000000000), Пищевые продукты просроченные и конфискаты (1180000000000), Отходы растительных и животных жировых продуктов (1200000000000), Отходы растительных и животных жировых продуктов (1200000000000), Отходы производства растительных и животных масел (1210000000000), Отходы производства растительных и животных масел (1210000000000), Отходы производства растительных и животных жиров и восков (1230000000000), Отходы производства растительных и животных жиров и восков (1230000000000), Эмульсии и смеси, содержащие растительные и животные жировые продукты (1250000000000), Эмульсии и смеси, содержащие растительные и животные жировые продукты (1250000000000), отходы продуктов из растительных масел, включая просроченные продукты и конфискаты (1260000000000), отходы продуктов из растительных масел, включая просроченные продукты и конфискаты (1260000000000), отходы продуктов из животных жиров, включая просроченные продукты и конфискаты (1270000000000), отходы продуктов из животных жиров, включая просроченные продукты и конфискаты (1270000000000), Шламы пароизводства растительных и животных жиров (1280000000000), Шламы пароизводства растительных и животных жиров (1280000000000), Отходы содержания животных, убоя скота и птица, рыбы, морепродуктов и д.р. (1300000000000), Отходы содержания животных, убоя скота и птица, рыбы, морепродуктов и д.р. (1300000000000)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сесозаготовок, вырубок (1730000000000), отходы сесозаготовок, вырубок (1730000000000), Отходы шкур и кожи (1400000000000), отходы шкур и кожи (1400000000000), Отходы обработки и переработки древесины (1700000000000), Отходы обработки и переработки древесины (1700000000000), Отходы бумаги и картона (1870000000000), Отходы бумаги и картона (1870000000000), Фильтровачные и поглотительные отработанные массы, загрязненные опасными везествами (3148000000000), Фильтровачные и поглотительные отработанные массы, загрязненные опасными везествами (3148000000000), Отходы средств защиты растений, средств дезинфекции (5300000000000)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средств защиты растений, средств дезинфекции (5300000000000), Отходы средств защиты растений, средств дезинфекции (5300000000000), Отходы средств обработки и защиты растений от вредителей (5310000000000), Отходы средств обработки и защиты растений от вредителей (5310000000000), Отходы средств обработки и защиты растений от вредителей (5310000000000), Отходы переработки нефти, угля, газа, горючих сланцев и торфа (5400000000000), Отходы переработки нефти, угля, газа, горючих сланцев и торфа (5400000000000), Отходы синтетических и минеральных масел (5410000000000),Отходы синтетических и минеральных масел (5410000000000), Отходы жиров (смазок) и парафинов из минеральных масел (5420000000000), Отходы жиров (смазок) и парафинов из минеральных масел (5420000000000), отходы эмульсий и смесей нефтепродуктов (5440000000000), Отходы эмульсий и смесей нефтепродуктов (5440000000000), Шламы нефти и нефтепродуктов (5460000000000), Шламы нефти и нефтепродуктов (5460000000000), Шламы минеральных масел (5470000000000), Шламы минеральных масел (5470000000000), Прочие отходы нефтепродуктов, продуктов переработки нефти, угля, газа, горючих сланцев и торфа (5490000000000), Прочие отходы нефтепродуктов, продуктов переработки нефти, угля, газа, горючих сланцев и торфа (5490000000000), Отходы негалогенированных органических растворителей и их смесей (5530000000000), Отходы негалогенированных органических растворителей и их смесей (5530000000000), Шламы, содержащие растворители (5540000000000), Шламы, содержащие растворители (5540000000000), отходы полимерных материалов (5700000000000), отходы полимерных материалов (5700000000000), Отходы текстильного производства, производства волокон (5800000000000), Отходы текстильного производства, производства волокон (5800000000000), Отходы фармацевтической продукции и гигиенических средств (5600000000000), Отходы фармацевтической продукции и гигиенических средств (5600000000000), Твердые коммунальные отходы (9100000000000), Твердые коммунальные отходы (9100000000000), Отходы водоподготовки, обработки сточных вод и использования воды (9400000000000), Отходы водоподготовки, обработки сточных вод и использования воды (9400000000000)</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64736000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С. Тунгор, Охинского р-на</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"ИГЛ", г. Южно-Сахалинск, ул. Курильская, 40, оф. 16</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65-00035</w:t>
            </w:r>
            <w:r>
              <w:rPr>
                <w:rFonts w:ascii="Times New Roman" w:hAnsi="Times New Roman"/>
                <w:sz w:val="20"/>
                <w:szCs w:val="20"/>
              </w:rPr>
              <w:t>-Х-00592-250914</w:t>
            </w:r>
          </w:p>
        </w:tc>
        <w:tc>
          <w:tcPr>
            <w:tcW w:w="820"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Временная контейнерная площадка в районе с. Яблочное, Холмского р-на</w:t>
            </w:r>
          </w:p>
        </w:tc>
        <w:tc>
          <w:tcPr>
            <w:tcW w:w="461"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Другие химические отходы (590000000000), Другие химические отходы (59000000000), Другие Химические отходы/Отработанные фоторастворы (590000000000), Лом и отходы цветных металлов и сплавов несортированные (355000000000), Лом и отходы черных металлов с примесями или загрязненные опасными веществами (3515000001000), Лом меди в кусковой форме незагрязненный (3531030201013), Лом меди несортированный (3531030101013), Лом свинца в кусковой форме незагрязненный (3531020201013), Лом свинца незагрязненный (3531020101013), Остатки этиленгликоля, потерявшего потребительские свойства (5530040102073), Отходы негалагенированных органических растворителей и их смесей (5530000000000), отходы лакокрасочных средств (555550000000000), Отходы органических растворителей, красок, лаков, клея, мастик и смол (5500000000000), Отходы полимерных материалов (5700000000000), Отходы солей (Фиксаж отработанный) (5150000000000), Отходы твердых производственных материалов, загрязненных нефтяными и минеральными животными продуктами/Фильтры, загрязненные МЭГ (5490300000000), Отходы химического происхождения (5000000000000), Отходы этиленгликоля (5530030002070), Отходы этиленгликроля/отходы этиленгликоля с содержанием воды 15% и более (5530030002070), Отходы полименых материалов/Полиэтиленовая тара, потерявшая потребительские свойства, загрязненная химреагентами (5700000000000), Провод медный незагрязненный, потерявший потребительские свойства (3531030501013), Сорбенты, не вошедшие в другие пункты/сточная вода загрязненная химическими реагентами (сульфинолом) (5960000000000), Фильтровочные и поглотительные отработанные массы, загрязненные опасными веществами/Уголь активированный отработанный, загрязненный опасными веществами (сульфинолом) (3148000000000), Электрическое оборудование, приборы, устройства и их части (9210000000000), Электрическое оборудование, приборы, устройства и их части/Оргтехника, потерявшая потребительские свойства (9210000000000), Лабораторные отходы и остатки химикалиев (5930000000000), лом и отходы сплавов цветных металлов (3540000000000), Лом и отходы цветных металлов (3530000000000), Остатки ацетона, потерявшего потребительские свойства (5530010102073), Остатки этилацетата, потрявшего потребительские свойства (5530020102073), Отходы сложного комбинированного состава в виде изделий, оборудования, устройств, не вошедшие в другие пункты (9200000000000), Другие химические отходы/остатки сульфинола (5900000000000), Отходы этиленгликоля/Отработанный этиленгликолевый антифриз (5530030002070), Отходы, содержащие медб в кусковой форме (3531031201013), Отходы, содержащие мель, несортированные (3531031101013), отходы, содержащие свинец в кусковой форме (3531021201013), Отходы, содержащие цинк в кусковой форме (3531041201013), Отходы, содержащие цинк, несортированные (3531041101013), Другие отходы минерального происхождения (3900000000000), Отходы песка/Песок, загрязненный этилегликолем (3140230001000), Отходы при добычи нефти и газа/Пластовый песок (3410000000000), Масла трансформаторные отработанные, не содержащие галогены, полихлорированные дифенилы и терфенилы (5410020702033), Силиконовые масла, отработанные (5410022102033), Синтетические и минеральные масла отработанные (541002000200), Синтетические и минеральные масла потерявшие потребительские свойства (5410030000030), Отходы сложного комбинорованного состава в виде изделий, оборудования, устройств, не вошедшие в другие пункты/Фильтры очистки воздуха (воздушные фильтры) (9200000000000), Остатки дизельного типлива, потерявшего потребительские свойства (5410110002033), Отходы при добычи нефти и газа/Пульпа на основе бурового шлама и отработанных растворов (34100000000000), Отходы при добычи нефти и газа/нефтезагрязненный буровой раствор (3410000000000), Отходы при добычи нефти и газа/некондиционная нефть (3410000000000), Отходы при добычи нефти и газа (на нефтяной основе) (341000000000), Опилки древесные, загрязненные минеральными маслами (содержание масел 15% и более) (1713020104033), Автомобильные маслянные фильтры отработанные (9250010013073), Автомобильные воздушные фильтры отработанные, неразобранные (9250020013073), Автомобильные топливные фильтры отработанные, неразобранные (9250030013073), Вслывающая пленка из нефтеуловителей (бензоуловителей) (5460020006033), Обтирочный материал загрязненны й нефтепродуктами (5490270001030), Обтирочный материал, загрязненный мазутом (5490270401033), обтирочный материал, загрязненный маслами (содержание масел 15% и более) (5490270101033), Отходы при добычи нефти и газа/отходы бурения, полученные при использовании буровых растворов на нефтяной основе (3410000000000), Отходы переработки нефти,угля, газа, горючих сланцев, торфа (5400000000000), отходы сложного комбинированного состава в виде изделий, оборудования, устройств не вошедшие в другие пункты/Фильтры высокотемпературного теплоносителя Dowtherm Q (9200000000000), Отходы сложного комбинированного состава в виде изделий, оборудования, устройств, не вошедшие в другие пункты (фильтры воздушные) (9200000000000), отходы сложного комбинированного состава в виде изделий, оборудования, устройств, не вошедшие в другие пункты (фильтрующие элементы воздушные отработанные) (9200000000000), Отходы сложного комбинированного состава в виде изделий, оборудования, устройств, не вошедшие в другие пункты (фильтрующие элементы масляные отработанные) (5490300000000), Отходы сложного комбинированного состава в виде изделий, оборудования, устройств, не вошедшие в другие пункты (фильтрующие элементы топливные отработанные) (5490300000000), Отходы твердых производственных материалов, загрязненные нефтяными и минеральными жировыми продуктами/отработанные масляный и топлиынве фильтры (549030000000000), Отходы твердых производственных материалов, загрязненные нефтяными и минеральными жировыми продуктами/Отходы картриджей от временного фильтра утилизируемой воды (54903000000000), Отходы твердых производственных материалов, загрязненные нефтяными и минеральными жировыми продуктами (фильтрующие элементы масляные отработанные, фильтрующиеэлементы топливные отработанные, фильтрующие элементы воздушные отработанные) (54903000000000), Отходы эмульсий и смесей нефтепродуктов (5440000000000), Песок загрязненный мазутом (содержание мазута 15% и боле)т (3140230204033), Песок загрязненный маслами (содержание мазута 15% и боле),  (3140230304033), прочие твердые минеральные отходы/Почва, грунт загрязненная нефтью, нефтепродуктами (содержание нефти, нефтепродуктов 15% и более) (3140000000000), Отходы при добычи нефти и газа/Почва, грунт загрязненная нефтью, нефтепродуктами (содержание нефти, нефтепродуктов 15% и более) (3410000000000), Отходы при добычи нефти и газа/песок, грунт, загрязненные нефтепродуктами в количестве 10% и более) (3410000000000)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прочие отходы нефтепродуктов, продуктов пеработки нефти, угля, газа, горячих сланцев и торфа (5490000000000), Прочие твердые минеральные отходы/Грунт (песок), загрязненный нефтепродуктами (содержание масел более 15%) (3140000000000), Сорбенты, не вошедшие в другие пункты/сорбениы, загрязненные нефтепродуктами/торф, загрязненный нефтепродуктами 15 % и более (5960000000000), сорбенты, не вошедшие в другие пункты/Загрязненные нефтепродуктами (5960000000000), Сорбенты, не вошедшие в другие пункты/Использованный адсорбент, загрязненный нефтепродуктами (5960000000000), Сорбенты, не вошедшие в другие пункты/Сорбирующие материалы полипропиленовые, загрязненные нефтепродуктами (5960000000000), Сорбенты, не вошедшие в другие пункты/Сорбирующие материалыполипропиленовые, загрязненные нефтепродуктами (содержание нефти и нефтепродуктов 15%) (5960000000000), Сорбенты, не вошедшие в другие пункты/Торф, загрязненный нефтепродуктами 15% и более (5960000000000), Сорбенты, не вошедшие в другие пункты/Торф, загрязненный нефтепродуктами (5960000000000), Сорбенты, не вошедшие в другие пункты/Сорбирующие материалы полипропиленовые, загрязненные нефтепродуктами (содержание нефтепродуктов 15% и более) (5960000000000), Текстиль, загрязненный текстиль/Текстиль, загрязненный нефтепродуктами (5820000000000), Фильтровочные и поглотительные отработанные массы, загрязненные опасными веществами/в том числе нефтепродуктами (3148000000000), Фильтровочные и поглотительные отработанные массы, загрязненные опасными веществами/Фильтры, загрязненные сульфинолом (3148000000000), Фильтровочные и поглотительные отработанные массы, загрязненные опасными веществами/Фильтры очистки химических реагентов (3148000000000), Шлам нефтеотделительных установок (5460030004033) , Шлам очистки трубопроводов и емкостей (бочек, контейнеров, цистерн, гудронаторов) от нефти (5460150104033), Шлам очистки трубопроводов и емкостей (бочек, контейнеров, цистерн, гудронаторов) от нефти и нефтепродуктов (5460150004030), Шлам очистки трубопроводов и емкостей от мазута (5460150204073), Шлам очистки трубопроводов и емкостей от разнородных нефтепродуктов (5460151904073), Шламы нефти и нефтепродуктов (5460000000000)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Эмульсии и эмульсионные смеси для шлифовки металлов отработанные, содержащие масла или нефтепродукты в количестве 15% и более (5440020106033), Отходы твердых производственных материалов, загрязненные нефтяными и минеральными жировыми продуктами (5490300000000), отходы при добычи нефти и газа/Отходы бурения, полученные при использовании нефтесодержащих эмульсионных буровых растворов, содержащие эмульгированную нефть в количестве 10% и более (341000000000), От ходы жиров (смазок) и парафинов из минеральных масел (5420000000000), Отходы синтетических и минеральных масел (5410000000000), масла моторные отработанные (5410020102033), масла дизельные отработанные (5410020302033), Масла индустриальные отработанные (5410020502033), масла транмисионные отработанные (5410020602033), Масла компрессорные отработанные (5410021102033), Масла турбинные отработанные (5410021202033), Масла гидравлические отработанные, не содержащие галогены (5410021302033), остатки моторных масел, потерявших потребительские свойства (5410030102033), Остатки автомобильных масел, потрявших потребительские свойства (5410030202033), Остатки дизельных масел, потерявших потребительские свойства (5410030302033), Остатки авиационных масел, потерявших потребительские свойства (5410030402033), Остатки индустриальных масел, потерявших потребительские свойства (5410030502033), Остатки трансмисионных масел, потерявших потребительские свойства (5410030602033), Остатки трансформаторных масел, не содержащие галогены, полихлорированные дифенилы и терфенилы и потерявшие потребительские свойства (5410030702033), Остатки компрессорных масел, потерявших потребительские свойства (5410031102033), Остатки турбинных асел, потерявших потребительские свойства (5410031202033), Остатки гидравлических масел, не содержащих галогены и потерявших потребительские свойства (5410031302033), Остатки смазочно-охлаждающих масел для механической обработки, потерявших потребительские свойства (5410031502033), Остатки силиконовых масел, потерявших потребительские свойства (5410032102033), Остатки дизельного топлива, потерявшего потребительские свойства (5410110002033), Шлам от очистки танков и нефтеналивных судов (5460040004033), Шлам шлифовальный маслосодержащий (5460100004033), Шламы минеральных масел (5470000000000). остатки рафинирования нефтепродуктов (5480000000000), Пенька промасленная (содержание масел 15% и более), Окалина замасленная (содержание масел 15% и более), сальниковая набивка асбесто-графитовая, промасленная (содержание масел 15% и более) (5490300301033), Отходы песка/песок, загрязненный нефтью, нефтепродуктами (содержание нефти, нефтепродуктов более 15%) (3140230001000), Песок, Загрязненный мазутом (содержание мазута 15% и более), Песок, Загрязненный маслами (содержание масел 15% и более), масла автомобильные отработанные (5410020202033), Смазочно-охладительные масла для механической обработи отработанные (5410031502033), Отходы химического происхождения/Отходы пенообразователя (5000000000000), Уголь активированный, загрязненный опасными веществами/Уголь активированный отработанный, загрязненный рпасными веществами (метилдиэтаноламином) (3148010000000), Сорбенты не вошедшие в другие пункты/орбирующие материалы полипропиленовые, загрязненные химическими реагентами (метилдиэтаноламином) (5960000000000), Электрическое оборудование. приборы, устройства и их части/Переферийное оборудование, вышедшее из употребления (9210000000000), Электрическое оборудование, приборы, устройства и их части/Отработанные элементы питания (батарейи) (9210000000000), Прочие твердые минеральные отходы (грунт/песок загрязненный маслами) (314000000000), Отходы негалогенированных органических растворителей и их смесей/Отходы пропиленгликоля (5530000000000), отходы эмульсий и смесей нефтепродуктов/Вода, загрязненная нефтепродуктами 15% и более (5440000000000), тара железная, загрязненная лакокрасочными материалами (3517020013000), Шлам минеральный от газоочистки (3160600004000), Отходы твердых производственных материалов, загрязненные нефтяными и минеральными жировыми продуктами/Бочки стальные из-под химических реагентов (5490300000000), лом и отходы черных металлов, (тара, загрязненная ЛКМ) (3515000001000), Другие химические отходы/Отходы регенерации этиленгликоля (5900000000000), Другие химические отходы/Карбонат натрия, безводный, потерявший потребительские свойства (590000000000), Другие химические отходы/Растворитель кислорода, потерявший потребительские свойства (5900000000000), Другие химические отходы/кислота солярная, потерявшая потребительские свойства (5900000000000), Другие химические отходы/Микробиоцид, потерявший потребительские свойства (5900000000000), Сорбенты, не вошедшие в другие пункты/Торфосорбент, загрязненный нефтью, нефтепродуктами менее 15% (5960000000000), Сорбенты, не вошедшие в другие пункты/сорбирующие материалы полипропиленовые, загрязненные этиленгликолем (5960000000000), Сорбенты, не вошедшие в другие пункты/Сорбирующие материалы полипропиленовые, загрязненные химическими реагентами (5960000000000), Отходы песка (песокосодержащий гель) (3140230001000), Мусор строительный (9120060001000). Лом и отходы черных металлов/Бочки стальные, загрязненные нефтепродуктами (3510000000000), Лом и отходы черных металлов/бочки стальные загрязненные этиленгликолем (3510000000000), Лом и отходы черных металлов с примесями или загрязненные опасными веществами/тара, загрзагрязненная этиленгликолем (3515000001000), Лом и отходы черных металлов с примесями или загрязненные опасными веществами/тара, загрзагрязненная этиленгликолем (3515000001000), Лом и отходы черных металлов/Бочки стальные, загрязненные нефтепродуктами (3510000000000), Лом и отходы черных металлов/Бочки стальные, загрязненные этиленгликолем (3510000000000), отходы твердых производственных материалов, загрязненные нефтяными и минеральными жировыми продуктами/Бочки стальные из-под химических реагентов (5490300000000), Отходы песка/песок, загрязненный нефтью, нефтепродуктами (сожержание нефти, нефтепродуктов менее 15%), Сорбенты, не вошедшие в другие пункты/Сорбирующие матреиалы полипропиленовые, загрязненные химическими реагентами (5960000000000), Сорбенты, не вошедшие в другие пункты/Сорбирующие материалы полипропиленовые, загрязненные этиленгликолем (5960000000000), Отходы сложного комбинированного состава в виде изделий, оборудования, устройств, не вошедшие в другие пункты/Фильтрующие элементы маслянные отработанные (5490300000000), Сорбенты не вошедшие в другие пункты/Торфосорбент, загрязненный нефтью, нефтепродуктами менее 15% (5960000000000), отходы при добычи нефти и газа/Буровые отходы и попутные воды, размещаемые в глубоких горизонтах недр (3410000000000), Фильтровочные и поглотительные отработанные массы, загрязненные опасными веществами/Фильтры очистки химических реагентов (3148000000000), Фильтровочные и поглотительные отработанные массы, загрязненные опасными веществами/Фильтры сложного комбинированного состава, загрязненные опасными веществами (3148000000000), Шламы нефти и нефтепродуктов/Вода, загрязненная нефтепродуктами (546000000000). Другие химические отходы (590000000000), Другие химические отходы/Отработанные фоторастворы (59000000000000), Золы, шлакии пыль от топочных установоки от термической обработки отходов (3130000000000), Лабораторные отходы и остатки химикалиев (5930000000000), лом и отходы цветных металлов и спрлавов несортированные (3550000000000), Лои и отходы, содержащие несортированные черные металлы (3513000001000), Лом и отходы, содержащие цветные металлы (3531000001000), Льяльные воды, подсланевые воды, образованные от эксплуатации водного транспорта с содержанием нефтепродуктов менее 10% (5440150002014), Отходы (осадки) при обработке сточных вод, не вошедшие в другие позиции/Осадок очистных сооружений поверхностно-ливневых стоков (9480000000000), Твердые коммунальные отходы/Отходы (мусор) от уборки территории (смет) (910000000000), Отходы абразивных материалов в виде пыли и порошка (3140430411004), Отходы бумаги и картона (бумажные мешки, загрязненные химреагентами) (1870000000000), Разнородные отходы бумаги и картона (например, содержащие отходы фотобумаги) (1879010001004), Отходы при добычи нефти и газа/Отходы бурения, полученные при использовании минерализованных буровыз растворов на водной основе (3410000000000), Отходы при добычи нефти и газа/Отходы бурения, полученные при использовании пресных буровыз растворов на водной основе, содержащие химические реагенты (3410000000000), отходы эмульсий и смесей нефтепродуктов/Вода, загрязненная нефтепродуктами менее 15% (5440000000000), отходы древесных строительных лесоматериалов, в том числе от сноса и разработки строений (1712050001004), Отходы затвердевшего поливинилхлорида и пенопласта на его базе (5710160001004), Отходы лакокрасочных средств (5550000000000), Отходы лакокрасочных средств/остатки, отходы лакокрасочных средств (дидкие) (5550000000000), отходы лакокрасочных средств/отходы упаковки с остатками лакокрасочных средств (5550000000000), отходы негалогенированных органических растворителей и их смесей (5530000000000), отходы органических растворителей, красок, лаков, клея, мастик и смол (5500000000000), Отходы от водоподготовки, обработки сточных вод и использования воды (9400000000000), Прочие коммунальные отходы/отходы от уборки территории, смет уличный (9900000000000),Отходы песка (пескосодержащий гель) (3140230001000), отходы песка (3140230001000), Отходы песка/Песок, загрязненный этиленгликолем (3140230001000), Отходы песка очистных и пескоструйных устройств (в металлургии) (3140020008004), отходы полимерных матреиалов (5700000000000), Отходы потребления на произврдстве, подобные коммунальным (912000000000), Отходы потребления на производстве, подобные коммунальным/Смет уличный (9120000000000), отходы смеси затвердевших разнородных пластмас (5710990001004), Отходы солей/Фиксаж отработанный (5150000000000), Отходы твердых производственных материалов, загрязненных нефтяными и минеральными жировыми продуктами/Фильтры загрязненные МЭГ (5490300000000), отходы химического происхождения (5000000000000), Отходы шлаковаты (3140160101004), Отходы этиленгликоля (5530030002070), Отходы, содержащие бронзу (в том числе пыль бронзы), несортированные (3541021101004), отход, содержащие латунь (в том числе пыль латуни), несортированные (3541031101004), Другие химические отходы/Остатки сульфинола (5900000000000), отходы при добычи нефти и газа/Песок, грунт, загрязненные солевым раствором (3410000000000), отходы при добычи нефти и газа/Пластовой песок (3410000000000), Покрышки отработанные (5750020213004), Покрышки с металлическим кордом отработанные (5750020413004), Покрышки с тканевым кордом отработанные (5750020313004), отходы твердых сополимеров стирола/полимерная (полистерольная) тара, потерявшая потребительские свойства, загрязненная химическими реагентами (5710360001000), отходы твердых сополимеров стирола/полимерная тара, потерявшая потребительские свойства, загрязненная химическими реагентами (5700000000000), Прочие коммунальные отходы (9900000000000), Пыль (или порошок) от шлифования черных металлов с содержанием металла 50% и более (3515036611004), Резиноасбестовые отходы (в том числе изделия отработанные и брак) (5750030001004), прочие коммунальные отходы/Смет уличный (9900000000000), Шины пневматические отработанные (5750020013004), Шлак сварочный (31404800019940, электрическое оборудование, приборы, устройства и их части (9210000000000). Деревянная упаковка (невозвратная тара) и деревянные отходы из натуральной чистой древесины (1711050001000), отходы полимерных материалов/Внутренняя полиэтиленовая тара для упаковки химического реагента (5700000000000), отходы полимерных материалов/наружная полипропиленовая тара для упаковки химических реагентов (5700000000000), отходы (осадки) от механической и биологической очистки муниципальных сточных вод (9430000000000), Прочие коммунальные отходы/Растительные отходы от ухода за газонами, цветниками, древесно-кустарниковыми посадками, не содержащие опасные компоненты в количестве, токсичном для окружающей среды (9900000000000), Прочие коммунальные отходы/Смет с территории, не содержащие опасные компоненты в количестве, токсичном для окружающей среды (9900000000000), Электрическое оборудование, приборы, устройства и их части/Оргтехника, потерявшая потребительские свойства (9210000000000). Другие отходы минерального происхождения, а также отходы рафинирования продуктов/остатки буровой смазки (3990000000000), Жидкие отходы очистных сооружений (9500000000000), Затвердевшие отходы пластмасс (5710000000000), Затвердевшие отходы пластмасс/Разнородные пластмассовые отходы (5710000000000), Камеры пневматические отработанные (5750020113004), Лампы электрические и электронные отработанные и брак (9231000001000), Лом и отходы сплавов цветных металлов (3540000000000), Лом и отходы содержащие цветные металлы (3530000000000), Лом и отходы черных металлов с примесями или загрязненные опасными веществами (3515000001000), отходы битума, асфальта в твердой форме (5490120001004), отходы сложного комбинированного состава в виде изделий, оборудования, устройств, не вошедшие в другие пункты (9200000000000), Отходы, содержащие алюминий (в том числе алюминевую пыль), несортированные (3531011101004), Отходы, содержащие легированную сталь (в том числе стальную пыль), несортированные (3512031101004), Отходы, содержащие оцинкованную сталь (в том числе стальную пыль), несортированные (3512041101004), Отходы резины, включая старые шины (5750000000000), отходы при добычи нефти и газа/Буровой раствор отработанный (на водной основе) (3410000000000), Другие отходы минерального происхождения (3900000000000), отходы при добычи нефти и газа/пульпа на основе бурового шлама и отработанных растворов (3410000000000). Прочие твердые минеральные отходы/почва, грунт загрязненная нефтью, нефтепродуктами (содержание нефти, нефтепродуктов менее 15%) (3140000000000), отходы при добычи нефти и газа/почва, грунт загрязненная нефтью, нефтепродуктами (содержание нефти, нефтепродуктов менее 15%) (3140000000000), обтирочный материал загрязненный нефтепродуктами (5490270001030), Опилки древесные, загрязненные минеральными маслами (содержание масел менее 15%), Отходы (осадки) при обработке сточных вод, не вошедшие в другие позиции/осадок очистных сооружений мойки автотранспорта (9480000000000), Песок, загрязненный мазутом (содержание мазута менее 15%) (3140230201034), Отходы песка/песок, загрязненный нефтью, нефтепродуктами (содержание нефти, нефтепродуктов менее 15%) (31402300001000), Песок, загрязненный маслами (содержание масел менее 15%) (3140230301034)</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Тара железная загрязненная засохшими лакокрасочными материалами, не содержащая растворители и тяжелые металлы (3517020213014), Отходы лакокрасочных средств/тара из-под лакокрасочных материалов (5550000000000) , Отходы сложного комбинированного состава в виде изделий, оборудования, устройств, не вошедшие в другие пункты/Фильтры очистки воздуха (воздушные фильтры) (9200000000000), Отходы при добычи нефти и газа (на нефтяной основе) (3410000000000), Обтирочный материал, загрязненный нефтепродуктами (5490270001030), Отходы при добычи нефти и газа/Буровой шлам (3410000000000), Отходы при добычи нефти и газа/Буровой шлам, образованный при бурении с использованием бурового раствора на водной основе (3410000000000), Отходы при добычи нефти и газа/Буровой шлам, образованный при бурении скважины с использованием раствора на углеводородной основе (масло) (3410000000000), Лом и отходы черных металлов, загрязненные опасными веществами (тара, загрязненная ЛКМ) (3515000001000), отходы (осадки) при механической и биологической очистке сточных вод/Спрессованный ил (9430000000000), Отходы (осадки) при механической и биологической очистке сточных вод (9430000000000), Отходы переработки нефти, угля, газа, горючих сланцев и торфа (5400000000000), Отходы сложного комбинированного состава в виде изделий, оборудования, устройств, не вошедшие в другие пункты/Фильтры воздушные (9200000000000), Отходы сложного комбинированного состава в виде изделий, оборудования, устройств, не вошедшие в другие пункты/Фильтрующие элементы воздушные отработанные) (9200000000000), Отходы твердых производственных материалов, загрязненные нефтяными и минеральными жировыми продуктами/Фильтрующие элементы топливные отработанные (5490300000000), Отходы твердых производственных материалов, загрязненные нефтяными и минеральными жировыми продуктами/отработанные маслянные и топливные фильтры (5490300000000), Отходы твердых производственных материалов, загрязненные нефтяными и минеральными жировыми продуктами/Фильтрующие элементы топливные отработанные, фильтрующие элементы топлиынве отработанные, фильтрующие элементы воздушные отработанные) (5490300000000), Отходы твердых производственных материалов, загрязненные нефтяными и минеральными жировыми продуктами/отходы картриджей от временного фильтра утилизируемой воды (5490300000000), Отходы текстильного производства, производства волокон (5800000000000), Отходы тканей, старая одежда/отходы тканей, старая одежда, загрязненная нефтепродуктами (58100110001000), Отходы эмульсий и смесей нефтепродуктов (5440000000000), Песок, загрязненный мазутом (содержание мазута менее 15%) (3140230201034), Песок, загрязненный маслами (содержание масел менее 15%) (3140230301034), Отходы при добычи нефти и газа/Песок, грунт, загрязненные разнородными нефтепродуктами в количестве менее 10% (3410000000000), Прочие отходы нефтепродуктов, продуктов переработки нефти, угля, газа, горючего сланца и торфа (5490000000000), сорбенты, не вошедшие в другие пункты (5960000000000), сорбенты, не вошедшие в другие пункты/сорбирующие материалы, загрязненные нефтепродуктами (5960000000000), Сорбенты, не вошедшие в другие пункты/Сорбирующие материалы полипропиленовые, загрязненные нефтепродуктами (содержание нефтепродуктов менее 15%) (5960000000000), Текстиль загрязненный/Текстиль загрязненный нефтепродуктами (5820000000000), Фильтровочные и поглотительные фильтровочные массы, загрязненные опасными веществами/Фильтры сложного комбинированного состава, загрязненные опасными веществами (нефтепродуктами) (3148000000000), Фильтровочные и поглотительные фильтровочные массы,не загрязненные опасными веществами (3147000000000), Шламы нефти и нефтепродуктов (5460000000000), Отходы твердых производственных материалов, загрязненные нефтяными и минеральными жировыми продуктами (5490300000000), отходы при добычи нефти и газа/Отходы бурения, полученные при использовании нефтесодержащих эмульсионных буровых растворов, содержащие эмульгированную нефть в количестве менее 10% (3410000000000), Отходы жиров (смазок) и парафинов из минеральных масел (5420000000000), Шлам минеральных масел (5470000000000), Отходы твердых производственных материалов, загрязненные нефтяными и минеральными жировыми продуктами/Тара, загрязненная ЛКМ (549030000000000), Остатки рафинирования нефтепродуктов (5480000000000), Пенька промасленная (содержание масле менее 15%) (54903002301034), Окалина замасленная (содержание масла менее 15%) (5490300104034), Сальниковая набивка асбесто-графитовая, промасленная (содержание масел менее 15%) (5490300301034), Затвердевшие отходы пластмасс/Пластмассовая тара из-под химических реагентов (5710000000000), Отходы сложного комбинированного состава в виде изделий, оборудования, устройств не вошедшие в другие пункты/Тара комбинированного состава, потерявшая потребительские свойства, загрязненная химическими реагентами (9200000000000), Мусор строительный (9120060001000), Мусор строительный от разборки зданий (9120060101004), Отходы производства пищевых продуктов (1110000000000), Отходы производства пищевых продуктов (1110000000000), Отходы продуктов переработки овощей и фруктов (1120000000000), отходы продуктов переработки овощей и фруктов (1120000000000), Пищевые продукты просроченные и конфискаты (1180000000000), Пищевые продукты просроченные и конфискаты (1180000000000), Отходы растительных и животных жировых продуктов (1200000000000), Отходы растительных и животных жировых продуктов (1200000000000), Отходы производства растительных и животных масел (1210000000000), Отходы производства растительных и животных масел (1210000000000), Отходы производства растительных и животных жиров и восков (1230000000000), Отходы производства растительных и животных жиров и восков (1230000000000), Эмульсии и смеси, содержащие растительные и животные жировые продукты (1250000000000), Эмульсии и смеси, содержащие растительные и животные жировые продукты (1250000000000), отходы продуктов из растительных масел, включая просроченные продукты и конфискаты (1260000000000), отходы продуктов из растительных масел, включая просроченные продукты и конфискаты (1260000000000), отходы продуктов из животных жиров, включая просроченные продукты и конфискаты (1270000000000), отходы продуктов из животных жиров, включая просроченные продукты и конфискаты (1270000000000), Шламы пароизводства растительных и животных жиров (1280000000000), Шламы пароизводства растительных и животных жиров (1280000000000), Отходы содержания животных, убоя скота и птица, рыбы, морепродуктов и д.р. (1300000000000), Отходы содержания животных, убоя скота и птица, рыбы, морепродуктов и д.р. (1300000000000)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сесозаготовок, вырубок (1730000000000), отходы сесозаго</w:t>
            </w:r>
            <w:r>
              <w:rPr>
                <w:rFonts w:ascii="Times New Roman" w:hAnsi="Times New Roman"/>
                <w:sz w:val="20"/>
                <w:szCs w:val="20"/>
              </w:rPr>
              <w:t>товок, вырубок (1730000000000)</w:t>
            </w:r>
            <w:r w:rsidRPr="006E40A2">
              <w:rPr>
                <w:rFonts w:ascii="Times New Roman" w:hAnsi="Times New Roman"/>
                <w:sz w:val="20"/>
                <w:szCs w:val="20"/>
              </w:rPr>
              <w:t>, Отходы шкур и кожи (1400000000000), отходы шкур и кожи (1400000000000), Отходы обработки и переработки древесины (1700000000000), Отходы обработки и переработки древесины (1700000000000), Отходы бумаги и картона (1870000000000), Отходы бумаги и картона (1870000000000), Фильтровачные и поглотительные отработанные массы, загрязненные опасными везествами (3148000000000), Фильтровачные и поглотительные отработанные массы, загрязненные опасными везествами (3148000000000), Отходы средств защиты растений, средств дезинфекции (5300000000000)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средств защиты растений, средств дезинфекции (5300000000000), Отходы средств защиты растений, средств дезинфекции (5300000000000), Отходы средств обработки и защиты растений от вредителей (5310000000000), Отходы средств обработки и защиты растений от вредителей (5310000000000), Отходы средств обработки и защиты растений от вредителей (5310000000000), Отходы переработки нефти, угля, газа, горючих сланцев и торфа (5400000000000), Отходы переработки нефти, угля, газа, горючих сланцев и торфа (5400000000000), Отходы синтетических и минеральных масел (5410000000000),Отходы синтетических и минеральных масел (5410000000000), Отходы жиров (смазок) и парафинов из минеральных масел (5420000000000), Отходы жиров (смазок) и парафинов из минеральных масел (5420000000000), отходы эмульсий и смесей нефтепродуктов (5440000000000), Отходы эмульсий и смесей нефтепродуктов (5440000000000), Шламы нефти и нефтепродуктов (5460000000000), Шламы нефти и нефтепродуктов (5460000000000), Шламы минеральных масел (5470000000000), Шламы минеральных масел (5470000000000), Прочие отходы нефтепродуктов, продуктов переработки нефти, угля, газа, горючих сланцев и торфа (5490000000000), Прочие отходы нефтепродуктов, продуктов переработки нефти, угля, газа, горючих сланцев и торфа (5490000000000), Отходы негалогенированных органических растворителей и их смесей (5530000000000), Отходы негалогенированных органических растворителей и их смесей (5530000000000), Шламы, содержащие растворители (5540000000000), Шламы, содержащие растворители (5540000000000), отходы полимерных материалов (5700000000000), отходы полимерных материалов (5700000000000), Отходы текстильного производства, производства волокон (5800000000000), Отходы текстильного производства, производства волокон (5800000000000), Отходы фармацевтической продукции и гигиенических средств (5600000000000), Отходы фармацевтической продукции и гигиенических средств (5600000000000), Твердые коммунальные отходы (9100000000000), Твердые коммунальные отходы (9100000000000), Отходы водоподготовки, обработки сточных вод и использования воды (9400000000000), Отходы водоподготовки, обработки сточных вод и использования воды (9400000000000)</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before="15" w:after="0"/>
              <w:rPr>
                <w:rFonts w:ascii="Times New Roman" w:hAnsi="Times New Roman"/>
                <w:sz w:val="20"/>
                <w:szCs w:val="20"/>
              </w:rPr>
            </w:pPr>
            <w:r w:rsidRPr="006E40A2">
              <w:rPr>
                <w:rFonts w:ascii="Times New Roman" w:hAnsi="Times New Roman"/>
                <w:sz w:val="20"/>
                <w:szCs w:val="20"/>
              </w:rPr>
              <w:t>64754000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 Пионеры, Холмского р-на</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"ИГЛ", г. Южно-Сахалинск, ул. Курильская, 40, оф. 16</w:t>
            </w:r>
          </w:p>
        </w:tc>
      </w:tr>
      <w:tr w:rsidR="00CC4A4F" w:rsidRPr="00DC5106" w:rsidTr="006E40A2">
        <w:trPr>
          <w:trHeight w:val="1653"/>
        </w:trPr>
        <w:tc>
          <w:tcPr>
            <w:tcW w:w="26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65-00036</w:t>
            </w:r>
            <w:r>
              <w:rPr>
                <w:rFonts w:ascii="Times New Roman" w:hAnsi="Times New Roman"/>
                <w:sz w:val="20"/>
                <w:szCs w:val="20"/>
              </w:rPr>
              <w:t>-Х-00592-250914</w:t>
            </w:r>
          </w:p>
        </w:tc>
        <w:tc>
          <w:tcPr>
            <w:tcW w:w="820"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Производственная площадка по адресу Сахалинская обл., Тымовский р-он, пгт. Тымовское, пер. Железнодорожный</w:t>
            </w:r>
          </w:p>
        </w:tc>
        <w:tc>
          <w:tcPr>
            <w:tcW w:w="461"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Хранение отходов</w:t>
            </w:r>
          </w:p>
        </w:tc>
        <w:tc>
          <w:tcPr>
            <w:tcW w:w="1210" w:type="pct"/>
            <w:tcBorders>
              <w:left w:val="nil"/>
            </w:tcBorders>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Другие химические отходы (590000000000), Другие химические отходы (59000000000), Другие Химические отходы/Отработанные фоторастворы (590000000000), Лом и отходы цветных металлов и сплавов несортированные (355000000000), Лом и отходы черных металлов с примесями или загрязненные опасными веществами (3515000001000), Лом меди в кусковой форме незагрязненный (3531030201013), Лом меди несортированный (3531030101013), Лом свинца в кусковой форме незагрязненный (3531020201013), Лом свинца незагрязненный (3531020101013), Остатки этиленгликоля, потерявшего потребительские свойства (5530040102073), Отходы негалагенированных органических растворителей и их смесей (5530000000000), отходы лакокрасочных средств (555550000000000), Отходы органических растворителей, красок, лаков, клея, мастик и смол (5500000000000), Отходы полимерных материалов (5700000000000), Отходы солей (Фиксаж отработанный) (5150000000000), Отходы твердых производственных материалов, загрязненных нефтяными и минеральными животными продуктами/Фильтры, загрязненные МЭГ (5490300000000), Отходы химического происхождения (5000000000000), Отходы этиленгликоля (5530030002070), Отходы этиленгликроля/отходы этиленгликоля с содержанием воды 15% и более (5530030002070), Отходы полименых материалов/Полиэтиленовая тара, потерявшая потребительские свойства, загрязненная химреагентами (5700000000000), Провод медный незагрязненный, потерявший потребительские свойства (3531030501013), Сорбенты, не вошедшие в другие пункты/сточная вода загрязненная химическими реагентами (сульфинолом) (5960000000000), Фильтровочные и поглотительные отработанные массы, загрязненные опасными веществами/Уголь активированный отработанный, загрязненный опасными веществами (сульфинолом) (3148000000000), Электрическое оборудование, приборы, устройства и их части (9210000000000), Электрическое оборудование, приборы, устройства и их части/Оргтехника, потерявшая потребительские свойства (9210000000000), Лабораторные отходы и остатки химикалиев (5930000000000), лом и отходы сплавов цветных металлов (3540000000000), Лом и отходы цветных металлов (3530000000000), Остатки ацетона, потерявшего потребительские свойства (5530010102073), Остатки этилацетата, потрявшего потребительские свойства (5530020102073), Отходы сложного комбинированного состава в виде изделий, оборудования, устройств, не вошедшие в другие пункты (9200000000000), Другие химические отходы/остатки сульфинола (5900000000000), Отходы этиленгликоля/Отработанный этиленгликолевый антифриз (5530030002070), Отходы, содержащие медб в кусковой форме (3531031201013), Отходы, содержащие мель, несортированные (3531031101013), отходы, содержащие свинец в кусковой форме (3531021201013), Отходы, содержащие цинк в кусковой форме (3531041201013), Отходы, содержащие цинк, несортированные (3531041101013), Другие отходы минерального происхождения (3900000000000), Отходы песка/Песок, загрязненный этилегликолем (3140230001000), Отходы при добычи нефти и газа/Пластовый песок (3410000000000), Масла трансформаторные отработанные, не содержащие галогены, полихлорированные дифенилы и терфенилы (5410020702033), Силиконовые масла, отработанные (5410022102033), Синтетические и минеральные масла отработанные (541002000200), Синтетические и минеральные масла потерявшие потребительские свойства (5410030000030), Отходы сложного комбинорованного состава в виде изделий, оборудования, устройств, не вошедшие в другие пункты/Фильтры очистки воздуха (воздушные фильтры) (9200000000000), Остатки дизельного типлива, потерявшего потребительские свойства (5410110002033), Отходы при добычи нефти и газа/Пульпа на основе бурового шлама и отработанных растворов (34100000000000), Отходы при добычи нефти и газа/нефтезагрязненный буровой раствор (3410000000000), Отходы при добычи нефти и газа/некондиционная нефть (3410000000000), Отходы при добычи нефти и газа (на нефтяной основе) (341000000000), Опилки древесные, загрязненные минеральными маслами (содержание масел 15% и более) (1713020104033), Автомобильные маслянные фильтры отработанные (9250010013073), Автомобильные воздушные фильтры отработанные, неразобранные (9250020013073), Автомобильные топливные фильтры отработанные, неразобранные (9250030013073), Вслывающая пленка из нефтеуловителей (бензоуловителей) (5460020006033), Обтирочный материал загрязненны й нефтепродуктами (5490270001030), Обтирочный материал, загрязненный мазутом (5490270401033), обтирочный материал, загрязненный маслами (содержание масел 15% и более) (5490270101033), Отходы при добычи нефти и газа/отходы бурения, полученные при использовании буровых растворов на нефтяной основе (3410000000000), Отходы переработки нефти,угля, газа, горючих сланцев, торфа (5400000000000), отходы сложного комбинированного состава в виде изделий, оборудования, устройств не вошедшие в другие пункты/Фильтры высокотемпературного теплоносителя Dowtherm Q (9200000000000), Отходы сложного комбинированного состава в виде изделий, оборудования, устройств, не вошедшие в другие пункты (фильтры воздушные) (9200000000000), отходы сложного комбинированного состава в виде изделий, оборудования, устройств, не вошедшие в другие пункты (фильтрующие элементы воздушные отработанные) (9200000000000), Отходы сложного комбинированного состава в виде изделий, оборудования, устройств, не вошедшие в другие пункты (фильтрующие элементы масляные отработанные) (5490300000000), Отходы сложного комбинированного состава в виде изделий, оборудования, устройств, не вошедшие в другие пункты (фильтрующие элементы топливные отработанные) (5490300000000), Отходы твердых производственных материалов, загрязненные нефтяными и минеральными жировыми продуктами/отработанные масляный и топлиынве фильтры (549030000000000), Отходы твердых производственных материалов, загрязненные нефтяными и минеральными жировыми продуктами/Отходы картриджей от временного фильтра утилизируемой воды (54903000000000), Отходы твердых производственных материалов, загрязненные нефтяными и минеральными жировыми продуктами (фильтрующие элементы масляные отработанные, фильтрующиеэлементы топливные отработанные, фильтрующие элементы воздушные отработанные) (54903000000000), Отходы эмульсий и смесей нефтепродуктов (5440000000000), Песок загрязненный мазутом (содержание мазута 15% и боле)т (3140230204033), Песок загрязненный маслами (содержание мазута 15% и боле),  (3140230304033), прочие твердые минеральные отходы/Почва, грунт загрязненная нефтью, нефтепродуктами (содержание нефти, нефтепродуктов 15% и более) (3140000000000), Отходы при добычи нефти и газа/Почва, грунт загрязненная нефтью, нефтепродуктами (содержание нефти, нефтепродуктов 15% и более) (3410000000000), Отходы при добычи нефти и газа/песок, грунт, загрязненные нефтепродуктами в количестве 10% и более) (3410000000000)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прочие отходы нефтепродуктов, продуктов пеработки нефти, угля, газа, горячих сланцев и торфа (5490000000000), Прочие твердые минеральные отходы/Грунт (песок), загрязненный нефтепродуктами (содержание масел более 15%) (3140000000000), Сорбенты, не вошедшие в другие пункты/сорбениы, загрязненные нефтепродуктами/торф, загрязненный нефтепродуктами 15 % и более (5960000000000), сорбенты, не вошедшие в другие пункты/Загрязненные нефтепродуктами (5960000000000), Сорбенты, не вошедшие в другие пункты/Использованный адсорбент, загрязненный нефтепродуктами (5960000000000), Сорбенты, не вошедшие в другие пункты/Сорбирующие материалы полипропиленовые, загрязненные нефтепродуктами (5960000000000), Сорбенты, не вошедшие в другие пункты/Сорбирующие материалыполипропиленовые, загрязненные нефтепродуктами (содержание нефти и нефтепродуктов 15%) (5960000000000), Сорбенты, не вошедшие в другие пункты/Торф, загрязненный нефтепродуктами 15% и более (5960000000000), Сорбенты, не вошедшие в другие пункты/Торф, загрязненный нефтепродуктами (5960000000000), Сорбенты, не вошедшие в другие пункты/Сорбирующие материалы полипропиленовые, загрязненные нефтепродуктами (содержание нефтепродуктов 15% и более) (5960000000000), Текстиль, загрязненный текстиль/Текстиль, загрязненный нефтепродуктами (5820000000000), Фильтровочные и поглотительные отработанные массы, загрязненные опасными веществами/в том числе нефтепродуктами (3148000000000), Фильтровочные и поглотительные отработанные массы, загрязненные опасными веществами/Фильтры, загрязненные сульфинолом (3148000000000), Фильтровочные и поглотительные отработанные массы, загрязненные опасными веществами/Фильтры очистки химических реагентов (3148000000000), Шлам нефтеотделительных установок (5460030004033) , Шлам очистки трубопроводов и емкостей (бочек, контейнеров, цистерн, гудронаторов) от нефти (5460150104033), Шлам очистки трубопроводов и емкостей (бочек, контейнеров, цистерн, гудронаторов) от нефти и нефтепродуктов (5460150004030), Шлам очистки трубопроводов и емкостей от мазута (5460150204073), Шлам очистки трубопроводов и емкостей от разнородных нефтепродуктов (5460151904073), Шламы нефти и нефтепродуктов (5460000000000)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Эмульсии и эмульсионные смеси для шлифовки металлов отработанные, содержащие масла или нефтепродукты в количестве 15% и более (5440020106033), Отходы твердых производственных материалов, загрязненные нефтяными и минеральными жировыми продуктами (5490300000000), отходы при добычи нефти и газа/Отходы бурения, полученные при использовании нефтесодержащих эмульсионных буровых растворов, содержащие эмульгированную нефть в количестве 10% и более (341000000000), От ходы жиров (смазок) и парафинов из минеральных масел (5420000000000), Отходы синтетических и минеральных масел (5410000000000), масла моторные отработанные (5410020102033), масла дизельные отработанные (5410020302033), Масла индустриальные отработанные (5410020502033), масла транмисионные отработанные (5410020602033), Масла компрессорные отработанные (5410021102033), Масла турбинные отработанные (5410021202033), Масла гидравлические отработанные, не содержащие галогены (5410021302033), остатки моторных масел, потерявших потребительские свойства (5410030102033), Остатки автомобильных масел, потрявших потребительские свойства (5410030202033), Остатки дизельных масел, потерявших потребительские свойства (5410030302033), Остатки авиационных масел, потерявших потребительские свойства (5410030402033), Остатки индустриальных масел, потерявших потребительские свойства (5410030502033), Остатки трансмисионных масел, потерявших потребительские свойства (5410030602033), Остатки трансформаторных масел, не содержащие галогены, полихлорированные дифенилы и терфенилы и потерявшие потребительские свойства (5410030702033), Остатки компрессорных масел, потерявших потребительские свойства (5410031102033), Остатки турбинных асел, потерявших потребительские свойства (5410031202033), Остатки гидравлических масел, не содержащих галогены и потерявших потребительские свойства (5410031302033), Остатки смазочно-охлаждающих масел для механической обработки, потерявших потребительские свойства (5410031502033), Остатки силиконовых масел, потерявших потребительские свойства (5410032102033), Остатки дизельного топлива, потерявшего потребительские свойства (5410110002033), Шлам от очистки танков и нефтеналивных судов (5460040004033), Шлам шлифовальный маслосодержащий (5460100004033), Шламы минеральных масел (5470000000000). остатки рафинирования нефтепродуктов (5480000000000), Пенька промасленная (содержание масел 15% и более), Окалина замасленная (содержание масел 15% и более), сальниковая набивка асбесто-графитовая, промасленная (содержание масел 15% и более) (5490300301033), Отходы песка/песок, загрязненный нефтью, нефтепродуктами (содержание нефти, нефтепродуктов более 15%) (3140230001000), Песок, Загрязненный мазутом (содержание мазута 15% и более), Песок, Загрязненный маслами (содержание масел 15% и более), масла автомобильные отработанные (5410020202033), Смазочно-охладительные масла для механической обработи отработанные (5410031502033), Отходы химического происхождения/Отходы пенообразователя (5000000000000), Уголь активированный, загрязненный опасными веществами/Уголь активированный отработанный, загрязненный рпасными веществами (метилдиэтаноламином) (3148010000000), Сорбенты не вошедшие в другие пункты/орбирующие материалы полипропиленовые, загрязненные химическими реагентами (метилдиэтаноламином) (5960000000000), Электрическое оборудование. приборы, устройства и их части/Переферийное оборудование, вышедшее из употребления (9210000000000), Электрическое оборудование, приборы, устройства и их части/Отработанные элементы питания (батарейи) (9210000000000), Прочие твердые минеральные отходы (грунт/песок загрязненный маслами) (314000000000), Отходы негалогенированных органических растворителей и их смесей/Отходы пропиленгликоля (5530000000000), отходы эмульсий и смесей нефтепродуктов/Вода, загрязненная нефтепродуктами 15% и более (5440000000000), тара железная, загрязненная лакокрасочными материалами (3517020013000), Шлам минеральный от газоочистки (3160600004000), Отходы твердых производственных материалов, загрязненные нефтяными и минеральными жировыми продуктами/Бочки стальные из-под химических реагентов (5490300000000), лом и отходы черных металлов, (тара, загрязненная ЛКМ) (3515000001000), Другие химические отходы/Отходы регенерации этиленгликоля (5900000000000), Другие химические отходы/Карбонат натрия, безводный, потерявший потребительские свойства (590000000000), Другие химические отходы/Растворитель кислорода, потерявший потребительские свойства (5900000000000), Другие химические отходы/кислота солярная, потерявшая потребительские свойства (5900000000000), Другие химические отходы/Микробиоцид, потерявший потребительские свойства (5900000000000), Сорбенты, не вошедшие в другие пункты/Торфосорбент, загрязненный нефтью, нефтепродуктами менее 15% (5960000000000), Сорбенты, не вошедшие в другие пункты/сорбирующие материалы полипропиленовые, загрязненные этиленгликолем (5960000000000), Сорбенты, не вошедшие в другие пункты/Сорбирующие материалы полипропиленовые, загрязненные химическими реагентами (5960000000000), Отходы песка (песокосодержащий гель) (3140230001000), Мусор строительный (9120060001000). Лом и отходы черных металлов/Бочки стальные, загрязненные нефтепродуктами (3510000000000), Лом и отходы черных металлов/бочки стальные загрязненные этиленгликолем (3510000000000), Лом и отходы черных металлов с примесями или загрязненные опасными веществами/тара, загрзагрязненная этиленгликолем (3515000001000), Лом и отходы черных металлов с примесями или загрязненные опасными веществами/тара, загрзагрязненная этиленгликолем (3515000001000), Лом и отходы черных металлов/Бочки стальные, загрязненные нефтепродуктами (3510000000000), Лом и отходы черных металлов/Бочки стальные, загрязненные этиленгликолем (3510000000000), отходы твердых производственных материалов, загрязненные нефтяными и минеральными жировыми продуктами/Бочки стальные из-под химических реагентов (5490300000000), Отходы песка/песок, загрязненный нефтью, нефтепродуктами (сожержание нефти, нефтепродуктов менее 15%), Сорбенты, не вошедшие в другие пункты/Сорбирующие матреиалы полипропиленовые, загрязненные химическими реагентами (5960000000000), Сорбенты, не вошедшие в другие пункты/Сорбирующие материалы полипропиленовые, загрязненные этиленгликолем (5960000000000), Отходы сложного комбинированного состава в виде изделий, оборудования, устройств, не вошедшие в другие пункты/Фильтрующие элементы маслянные отработанные (5490300000000), Сорбенты не вошедшие в другие пункты/Торфосорбент, загрязненный нефтью, нефтепродуктами менее 15% (5960000000000), отходы при добычи нефти и газа/Буровые отходы и попутные воды, размещаемые в глубоких горизонтах недр (3410000000000), Фильтровочные и поглотительные отработанные массы, загрязненные опасными веществами/Фильтры очистки химических реагентов (3148000000000), Фильтровочные и поглотительные отработанные массы, загрязненные опасными веществами/Фильтры сложного комбинированного состава, загрязненные опасными веществами (3148000000000), Шламы нефти и нефтепродуктов/Вода, загрязненная нефтепродуктами (546000000000). Другие химические отходы (590000000000), Другие химические отходы/Отработанные фоторастворы (59000000000000), Золы, шлакии пыль от топочных установоки от термической обработки отходов (3130000000000), Лабораторные отходы и остатки химикалиев (5930000000000), лом и отходы цветных металлов и спрлавов несортированные (3550000000000), Лои и отходы, содержащие несортированные черные металлы (3513000001000), Лом и отходы, содержащие цветные металлы (3531000001000), Льяльные воды, подсланевые воды, образованные от эксплуатации водного транспорта с содержанием нефтепродуктов менее 10% (5440150002014), Отходы (осадки) при обработке сточных вод, не вошедшие в другие позиции/Осадок очистных сооружений поверхностно-ливневых стоков (9480000000000), Твердые коммунальные отходы/Отходы (мусор) от уборки территории (смет) (910000000000), Отходы абразивных материалов в виде пыли и порошка (3140430411004), Отходы бумаги и картона (бумажные мешки, загрязненные химреагентами) (1870000000000), Разнородные отходы бумаги и картона (например, содержащие отходы фотобумаги) (1879010001004), Отходы при добычи нефти и газа/Отходы бурения, полученные при использовании минерализованных буровыз растворов на водной основе (3410000000000), Отходы при добычи нефти и газа/Отходы бурения, полученные при использовании пресных буровыз растворов на водной основе, содержащие химические реагенты (3410000000000), отходы эмульсий и смесей нефтепродуктов/Вода, загрязненная нефтепродуктами менее 15% (5440000000000), отходы древесных строительных лесоматериалов, в том числе от сноса и разработки строений (1712050001004), Отходы затвердевшего поливинилхлорида и пенопласта на его базе (5710160001004), Отходы лакокрасочных средств (5550000000000), Отходы лакокрасочных средств/остатки, отходы лакокрасочных средств (дидкие) (5550000000000), отходы лакокрасочных средств/отходы упаковки с остатками лакокрасочных средств (5550000000000), отходы негалогенированных органических растворителей и их смесей (5530000000000), отходы органических растворителей, красок, лаков, клея, мастик и смол (5500000000000), Отходы от водоподготовки, обработки сточных вод и использования воды (9400000000000), Прочие коммунальные отходы/отходы от уборки территории, смет уличный (9900000000000),Отходы песка (пескосодержащий гель) (3140230001000), отходы песка (3140230001000), Отходы песка/Песок, загрязненный этиленгликолем (3140230001000), Отходы песка очистных и пескоструйных устройств (в металлургии) (3140020008004), отходы полимерных матреиалов (5700000000000), Отходы потребления на произврдстве, подобные коммунальным (912000000000), Отходы потребления на производстве, подобные коммунальным/Смет уличный (9120000000000), отходы смеси затвердевших разнородных пластмас (5710990001004), Отходы солей/Фиксаж отработанный (5150000000000), Отходы твердых производственных материалов, загрязненных нефтяными и минеральными жировыми продуктами/Фильтры загрязненные МЭГ (5490300000000), отходы химического происхождения (5000000000000), Отходы шлаковаты (3140160101004), Отходы этиленгликоля (5530030002070), Отходы, содержащие бронзу (в том числе пыль бронзы), несортированные (3541021101004), отход, содержащие латунь (в том числе пыль латуни), несортированные (3541031101004), Другие химические отходы/Остатки сульфинола (5900000000000), отходы при добычи нефти и газа/Песок, грунт, загрязненные солевым раствором (3410000000000), отходы при добычи нефти и газа/Пластовой песок (3410000000000), Покрышки отработанные (5750020213004), Покрышки с металлическим кордом отработанные (5750020413004), Покрышки с тканевым кордом отработанные (5750020313004), отходы твердых сополимеров стирола/полимерная (полистерольная) тара, потерявшая потребительские свойства, загрязненная химическими реагентами (5710360001000), отходы твердых сополимеров стирола/полимерная тара, потерявшая потребительские свойства, загрязненная химическими реагентами (5700000000000), Прочие коммунальные отходы (9900000000000), Пыль (или порошок) от шлифования черных металлов с содержанием металла 50% и более (3515036611004), Резиноасбестовые отходы (в том числе изделия отработанные и брак) (5750030001004), прочие коммунальные отходы/Смет уличный (9900000000000), Шины пневматические отработанные (5750020013004), Шлак сварочный (31404800019940, электрическое оборудование, приборы, устройства и их части (9210000000000). Деревянная упаковка (невозвратная тара) и деревянные отходы из натуральной чистой древесины (1711050001000), отходы полимерных материалов/Внутренняя полиэтиленовая тара для упаковки химического реагента (5700000000000), отходы полимерных материалов/наружная полипропиленовая тара для упаковки химических реагентов (5700000000000), отходы (осадки) от механической и биологической очистки муниципальных сточных вод (9430000000000), Прочие коммунальные отходы/Растительные отходы от ухода за газонами, цветниками, древесно-кустарниковыми посадками, не содержащие опасные компоненты в количестве, токсичном для окружающей среды (9900000000000), Прочие коммунальные отходы/Смет с территории, не содержащие опасные компоненты в количестве, токсичном для окружающей среды (9900000000000), Электрическое оборудование, приборы, устройства и их части/Оргтехника, потерявшая потребительские свойства (9210000000000). Другие отходы минерального происхождения, а также отходы рафинирования продуктов/остатки буровой смазки (3990000000000), Жидкие отходы очистных сооружений (9500000000000), Затвердевшие отходы пластмасс (5710000000000), Затвердевшие отходы пластмасс/Разнородные пластмассовые отходы (5710000000000), Камеры пневматические отработанные (5750020113004), Лампы электрические и электронные отработанные и брак (9231000001000), Лом и отходы сплавов цветных металлов (3540000000000), Лом и отходы содержащие цветные металлы (3530000000000), Лом и отходы черных металлов с примесями или загрязненные опасными веществами (3515000001000), отходы битума, асфальта в твердой форме (5490120001004), отходы сложного комбинированного состава в виде изделий, оборудования, устройств, не вошедшие в другие пункты (9200000000000), Отходы, содержащие алюминий (в том числе алюминевую пыль), несортированные (3531011101004), Отходы, содержащие легированную сталь (в том числе стальную пыль), несортированные (3512031101004), Отходы, содержащие оцинкованную сталь (в том числе стальную пыль), несортированные (3512041101004), Отходы резины, включая старые шины (5750000000000), отходы при добычи нефти и газа/Буровой раствор отработанный (на водной основе) (3410000000000), Другие отходы минерального происхождения (3900000000000), отходы при добычи нефти и газа/пульпа на основе бурового шлама и отработанных растворов (3410000000000). Прочие твердые минеральные отходы/почва, грунт загрязненная нефтью, нефтепродуктами (содержание нефти, нефтепродуктов менее 15%) (3140000000000), отходы при добычи нефти и газа/почва, грунт загрязненная нефтью, нефтепродуктами (содержание нефти, нефтепродуктов менее 15%) (3140000000000), обтирочный материал загрязненный нефтепродуктами (5490270001030), Опилки древесные, загрязненные минеральными маслами (содержание масел менее 15%), Отходы (осадки) при обработке сточных вод, не вошедшие в другие позиции/осадок очистных сооружений мойки автотранспорта (9480000000000), Песок, загрязненный мазутом (содержание мазута менее 15%) (3140230201034), Отходы песка/песок, загрязненный нефтью, нефтепродуктами (содержание нефти, нефтепродуктов менее 15%) (31402300001000), Песок, загрязненный маслами (содержание масел менее 15%) (3140230301034)</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Тара железная загрязненная засохшими лакокрасочными материалами, не содержащая растворители и тяжелые металлы (3517020213014), Отходы лакокрасочных средств/тара из-под лакокрасочных материалов (5550000000000) , Отходы сложного комбинированного состава в виде изделий, оборудования, устройств, не вошедшие в другие пункты/Фильтры очистки воздуха (воздушные фильтры) (9200000000000), Отходы при добычи нефти и газа (на нефтяной основе) (3410000000000), Обтирочный материал, загрязненный нефтепродуктами (5490270001030), Отходы при добычи нефти и газа/Буровой шлам (3410000000000), Отходы при добычи нефти и газа/Буровой шлам, образованный при бурении с использованием бурового раствора на водной основе (3410000000000), Отходы при добычи нефти и газа/Буровой шлам, образованный при бурении скважины с использованием раствора на углеводородной основе (масло) (3410000000000), Лом и отходы черных металлов, загрязненные опасными веществами (тара, загрязненная ЛКМ) (3515000001000), отходы (осадки) при механической и биологической очистке сточных вод/Спрессованный ил (9430000000000), Отходы (осадки) при механической и биологической очистке сточных вод (9430000000000), Отходы переработки нефти, угля, газа, горючих сланцев и торфа (5400000000000), Отходы сложного комбинированного состава в виде изделий, оборудования, устройств, не вошедшие в другие пункты/Фильтры воздушные (9200000000000), Отходы сложного комбинированного состава в виде изделий, оборудования, устройств, не вошедшие в другие пункты/Фильтрующие элементы воздушные отработанные) (9200000000000), Отходы твердых производственных материалов, загрязненные нефтяными и минеральными жировыми продуктами/Фильтрующие элементы топливные отработанные (5490300000000), Отходы твердых производственных материалов, загрязненные нефтяными и минеральными жировыми продуктами/отработанные маслянные и топливные фильтры (5490300000000), Отходы твердых производственных материалов, загрязненные нефтяными и минеральными жировыми продуктами/Фильтрующие элементы топливные отработанные, фильтрующие элементы топлиынве отработанные, фильтрующие элементы воздушные отработанные) (5490300000000), Отходы твердых производственных материалов, загрязненные нефтяными и минеральными жировыми продуктами/отходы картриджей от временного фильтра утилизируемой воды (5490300000000), Отходы текстильного производства, производства волокон (5800000000000), Отходы тканей, старая одежда/отходы тканей, старая одежда, загрязненная нефтепродуктами (58100110001000), Отходы эмульсий и смесей нефтепродуктов (5440000000000), Песок, загрязненный мазутом (содержание мазута менее 15%) (3140230201034), Песок, загрязненный маслами (содержание масел менее 15%) (3140230301034), Отходы при добычи нефти и газа/Песок, грунт, загрязненные разнородными нефтепродуктами в количестве менее 10% (3410000000000), Прочие отходы нефтепродуктов, продуктов переработки нефти, угля, газа, горючего сланца и торфа (5490000000000), сорбенты, не вошедшие в другие пункты (5960000000000), сорбенты, не вошедшие в другие пункты/сорбирующие материалы, загрязненные нефтепродуктами (5960000000000), Сорбенты, не вошедшие в другие пункты/Сорбирующие материалы полипропиленовые, загрязненные нефтепродуктами (содержание нефтепродуктов менее 15%) (5960000000000), Текстиль загрязненный/Текстиль загрязненный нефтепродуктами (5820000000000), Фильтровочные и поглотительные фильтровочные массы, загрязненные опасными веществами/Фильтры сложного комбинированного состава, загрязненные опасными веществами (нефтепродуктами) (3148000000000), Фильтровочные и поглотительные фильтровочные массы,не загрязненные опасными веществами (3147000000000), Шламы нефти и нефтепродуктов (5460000000000), Отходы твердых производственных материалов, загрязненные нефтяными и минеральными жировыми продуктами (5490300000000), отходы при добычи нефти и газа/Отходы бурения, полученные при использовании нефтесодержащих эмульсионных буровых растворов, содержащие эмульгированную нефть в количестве менее 10% (3410000000000), Отходы жиров (смазок) и парафинов из минеральных масел (5420000000000), Шлам минеральных масел (5470000000000), Отходы твердых производственных материалов, загрязненные нефтяными и минеральными жировыми продуктами/Тара, загрязненная ЛКМ (549030000000000), Остатки рафинирования нефтепродуктов (5480000000000), Пенька промасленная (содержание масле менее 15%) (54903002301034), Окалина замасленная (содержание масла менее 15%) (5490300104034), Сальниковая набивка асбесто-графитовая, промасленная (содержание масел менее 15%) (5490300301034), Затвердевшие отходы пластмасс/Пластмассовая тара из-под химических реагентов (5710000000000), Отходы сложного комбинированного состава в виде изделий, оборудования, устройств не вошедшие в другие пункты/Тара комбинированного состава, потерявшая потребительские свойства, загрязненная химическими реагентами (9200000000000), Мусор строительный (9120060001000), Мусор строительный от разборки зданий (9120060101004), Отходы производства пищевых продуктов (1110000000000), Отходы производства пищевых продуктов (1110000000000), Отходы продуктов переработки овощей и фруктов (1120000000000), отходы продуктов переработки овощей и фруктов (1120000000000), Пищевые продукты просроченные и конфискаты (1180000000000), Пищевые продукты просроченные и конфискаты (1180000000000), Отходы растительных и животных жировых продуктов (1200000000000), Отходы растительных и животных жировых продуктов (1200000000000), Отходы производства растительных и животных масел (1210000000000), Отходы производства растительных и животных масел (1210000000000), Отходы производства растительных и животных жиров и восков (1230000000000), Отходы производства растительных и животных жиров и восков (1230000000000), Эмульсии и смеси, содержащие растительные и животные жировые продукты (1250000000000), Эмульсии и смеси, содержащие растительные и животные жировые продукты (1250000000000), отходы продуктов из растительных масел, включая просроченные продукты и конфискаты (1260000000000), отходы продуктов из растительных масел, включая просроченные продукты и конфискаты (1260000000000), отходы продуктов из животных жиров, включая просроченные продукты и конфискаты (1270000000000), отходы продуктов из животных жиров, включая просроченные продукты и конфискаты (1270000000000), Шламы пароизводства растительных и животных жиров (1280000000000), Шламы пароизводства растительных и животных жиров (1280000000000), Отходы содержания животных, убоя скота и птица, рыбы, морепродуктов и д.р. (1300000000000), Отходы содержания животных, убоя скота и птица, рыбы, морепродуктов и д.р. (1300000000000)</w:t>
            </w:r>
          </w:p>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отходы сесозаготовок, вырубок (1730000000000), отходы сесозаготовок, вырубок (1730000000000), Отходы шкур и кожи (1400000000000), отходы шкур и кожи (1400000000000), Отходы обработки и переработки древесины (1700000000000), Отходы обработки и переработки древесины (1700000000000), Отходы бумаги и картона (1870000000000), Отходы бумаги и картона (1870000000000), Фильтровачные и поглотительные отработанные массы, загрязненные опасными везествами (3148000000000), Фильтровачные и поглотительные отработанные массы, загрязненные опасными везествами (3148000000000), Отходы средств защиты растений, средств дезинфекции (5300000000000), Отходы средств защиты растений, средств дезинфекции (5300000000000), Отходы средств защиты растений, средств дезинфекции (5300000000000), Отходы средств обработки и защиты растений от вредителей (5310000000000), Отходы средств обработки и защиты растений от вредителей (5310000000000), Отходы средств обработки и защиты растений от вредителей (5310000000000), Отходы переработки нефти, угля, газа, горючих сланцев и торфа (5400000000000), Отходы переработки нефти, угля, газа, горючих сланцев и торфа (5400000000000), Отходы синтетических и минеральных масел (5410000000000),Отходы синтетических и минеральных масел (5410000000000), Отходы жиров (смазок) и парафинов из минеральных масел (5420000000000), Отходы жиров (смазок) и парафинов из минеральных масел (5420000000000), отходы эмульсий и смесей нефтепродуктов (5440000000000), Отходы эмульсий и смесей нефтепродуктов (5440000000000), Шламы нефти и нефтепродуктов (5460000000000), Шламы нефти и нефтепродуктов (5460000000000), Шламы минеральных масел (5470000000000), Шламы минеральных масел (5470000000000), Прочие отходы нефтепродуктов, продуктов переработки нефти, угля, газа, горючих сланцев и торфа (5490000000000), Прочие отходы нефтепродуктов, продуктов переработки нефти, угля, газа, горючих сланцев и торфа (5490000000000), Отходы негалогенированных органических растворителей и их смесей (5530000000000), Отходы негалогенированных органических растворителей и их смесей (5530000000000), Шламы, содержащие растворители (5540000000000), Шламы, содержащие растворители (5540000000000), отходы полимерных материалов (5700000000000), отходы полимерных материалов (5700000000000), Отходы текстильного производства, производства волокон (5800000000000), Отходы текстильного производства, производства волокон (5800000000000), Отходы фармацевтической продукции и гигиенических средств (5600000000000), Отходы фармацевтической продукции и гигиенических средств (5600000000000), Твердые коммунальные отходы (9100000000000), Твердые коммунальные отходы (9100000000000), Отходы водоподготовки, обработки сточных вод и использования воды (9400000000000), Отходы водоподготовки, обработки сточных вод и использования воды (9400000000000)</w:t>
            </w:r>
          </w:p>
        </w:tc>
        <w:tc>
          <w:tcPr>
            <w:tcW w:w="483" w:type="pct"/>
            <w:shd w:val="clear" w:color="000000" w:fill="FFFFFF"/>
          </w:tcPr>
          <w:p w:rsidR="00CC4A4F" w:rsidRPr="006E40A2" w:rsidRDefault="00CC4A4F" w:rsidP="00CD129C">
            <w:pPr>
              <w:spacing w:after="0"/>
              <w:rPr>
                <w:rFonts w:ascii="Times New Roman" w:hAnsi="Times New Roman"/>
                <w:sz w:val="20"/>
                <w:szCs w:val="20"/>
              </w:rPr>
            </w:pPr>
            <w:r>
              <w:rPr>
                <w:rFonts w:ascii="Times New Roman" w:hAnsi="Times New Roman"/>
                <w:sz w:val="20"/>
                <w:szCs w:val="20"/>
              </w:rPr>
              <w:t>Имеется</w:t>
            </w:r>
          </w:p>
        </w:tc>
        <w:tc>
          <w:tcPr>
            <w:tcW w:w="53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64750000</w:t>
            </w:r>
          </w:p>
        </w:tc>
        <w:tc>
          <w:tcPr>
            <w:tcW w:w="486"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пгт. Тымовское</w:t>
            </w:r>
          </w:p>
        </w:tc>
        <w:tc>
          <w:tcPr>
            <w:tcW w:w="742" w:type="pct"/>
            <w:shd w:val="clear" w:color="000000" w:fill="FFFFFF"/>
          </w:tcPr>
          <w:p w:rsidR="00CC4A4F" w:rsidRPr="006E40A2" w:rsidRDefault="00CC4A4F" w:rsidP="00CD129C">
            <w:pPr>
              <w:spacing w:after="0"/>
              <w:rPr>
                <w:rFonts w:ascii="Times New Roman" w:hAnsi="Times New Roman"/>
                <w:sz w:val="20"/>
                <w:szCs w:val="20"/>
              </w:rPr>
            </w:pPr>
            <w:r w:rsidRPr="006E40A2">
              <w:rPr>
                <w:rFonts w:ascii="Times New Roman" w:hAnsi="Times New Roman"/>
                <w:sz w:val="20"/>
                <w:szCs w:val="20"/>
              </w:rPr>
              <w:t>ООО "ИГЛ", г. Южно-Сахалинск, ул. Курильская, 40, оф. 16</w:t>
            </w:r>
          </w:p>
        </w:tc>
      </w:tr>
      <w:tr w:rsidR="00CC4A4F" w:rsidRPr="00DC5106" w:rsidTr="006E40A2">
        <w:trPr>
          <w:trHeight w:val="1653"/>
        </w:trPr>
        <w:tc>
          <w:tcPr>
            <w:tcW w:w="266" w:type="pct"/>
            <w:shd w:val="clear" w:color="000000" w:fill="FFFFFF"/>
          </w:tcPr>
          <w:p w:rsidR="00CC4A4F" w:rsidRPr="006A0714" w:rsidRDefault="00CC4A4F" w:rsidP="00CD129C">
            <w:pPr>
              <w:jc w:val="center"/>
              <w:rPr>
                <w:rFonts w:ascii="Times New Roman" w:hAnsi="Times New Roman"/>
                <w:sz w:val="20"/>
                <w:szCs w:val="20"/>
                <w:lang w:eastAsia="ru-RU"/>
              </w:rPr>
            </w:pPr>
            <w:r w:rsidRPr="004D47E1">
              <w:rPr>
                <w:rFonts w:ascii="Times New Roman" w:hAnsi="Times New Roman"/>
                <w:sz w:val="20"/>
                <w:szCs w:val="20"/>
                <w:lang w:eastAsia="ru-RU"/>
              </w:rPr>
              <w:t>65-</w:t>
            </w:r>
            <w:r>
              <w:rPr>
                <w:rFonts w:ascii="Times New Roman" w:hAnsi="Times New Roman"/>
                <w:sz w:val="20"/>
                <w:szCs w:val="20"/>
                <w:lang w:eastAsia="ru-RU"/>
              </w:rPr>
              <w:t>00037-Х-00592-250914</w:t>
            </w:r>
          </w:p>
        </w:tc>
        <w:tc>
          <w:tcPr>
            <w:tcW w:w="820" w:type="pct"/>
            <w:tcBorders>
              <w:left w:val="nil"/>
            </w:tcBorders>
            <w:shd w:val="clear" w:color="000000" w:fill="FFFFFF"/>
          </w:tcPr>
          <w:p w:rsidR="00CC4A4F" w:rsidRPr="006A0714" w:rsidRDefault="00CC4A4F" w:rsidP="00CD129C">
            <w:pPr>
              <w:rPr>
                <w:rFonts w:ascii="Times New Roman" w:hAnsi="Times New Roman"/>
                <w:sz w:val="20"/>
                <w:szCs w:val="20"/>
                <w:lang w:eastAsia="ru-RU"/>
              </w:rPr>
            </w:pPr>
            <w:r w:rsidRPr="006A0714">
              <w:rPr>
                <w:rFonts w:ascii="Times New Roman" w:hAnsi="Times New Roman"/>
                <w:sz w:val="20"/>
                <w:szCs w:val="20"/>
                <w:lang w:eastAsia="ru-RU"/>
              </w:rPr>
              <w:t>Производственная площадка по адресу сахалинская обл., Ногликский р-он, в 3 км западнее 696 км автодороги Южно-Сахалинск - Оха_Москальво, западнее с. Вас</w:t>
            </w:r>
          </w:p>
        </w:tc>
        <w:tc>
          <w:tcPr>
            <w:tcW w:w="461" w:type="pct"/>
            <w:tcBorders>
              <w:left w:val="nil"/>
            </w:tcBorders>
            <w:shd w:val="clear" w:color="000000" w:fill="FFFFFF"/>
          </w:tcPr>
          <w:p w:rsidR="00CC4A4F" w:rsidRPr="006A0714" w:rsidRDefault="00CC4A4F" w:rsidP="00CD129C">
            <w:pPr>
              <w:jc w:val="center"/>
              <w:rPr>
                <w:rFonts w:ascii="Times New Roman" w:hAnsi="Times New Roman"/>
                <w:sz w:val="20"/>
                <w:szCs w:val="20"/>
                <w:lang w:eastAsia="ru-RU"/>
              </w:rPr>
            </w:pPr>
            <w:r w:rsidRPr="006A0714">
              <w:rPr>
                <w:rFonts w:ascii="Times New Roman" w:hAnsi="Times New Roman"/>
                <w:sz w:val="20"/>
                <w:szCs w:val="20"/>
                <w:lang w:eastAsia="ru-RU"/>
              </w:rPr>
              <w:t>Хранение отходов</w:t>
            </w:r>
          </w:p>
        </w:tc>
        <w:tc>
          <w:tcPr>
            <w:tcW w:w="1210" w:type="pct"/>
            <w:tcBorders>
              <w:left w:val="nil"/>
            </w:tcBorders>
            <w:shd w:val="clear" w:color="000000" w:fill="FFFFFF"/>
          </w:tcPr>
          <w:p w:rsidR="00CC4A4F" w:rsidRPr="006A0714" w:rsidRDefault="00CC4A4F" w:rsidP="00CD129C">
            <w:pPr>
              <w:rPr>
                <w:rFonts w:ascii="Times New Roman" w:hAnsi="Times New Roman"/>
                <w:sz w:val="20"/>
                <w:szCs w:val="20"/>
                <w:lang w:eastAsia="ru-RU"/>
              </w:rPr>
            </w:pPr>
            <w:r w:rsidRPr="006A0714">
              <w:rPr>
                <w:rFonts w:ascii="Times New Roman" w:hAnsi="Times New Roman"/>
                <w:sz w:val="20"/>
                <w:szCs w:val="20"/>
                <w:lang w:eastAsia="ru-RU"/>
              </w:rPr>
              <w:t>Другие химисекие отходы (590000000000)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химические отходы (59000000000)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Химические отходы/Отработанные фоторастворы (590000000000)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цветных металлов и сплавов несортированные (355000000000)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черных металлов с примесями или загрязненные опасными веществами (3515000001000)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меди в кусковой форме незагрязненный (3531030201013)</w:t>
            </w:r>
            <w:r>
              <w:rPr>
                <w:rFonts w:ascii="Times New Roman" w:hAnsi="Times New Roman"/>
                <w:sz w:val="20"/>
                <w:szCs w:val="20"/>
                <w:lang w:eastAsia="ru-RU"/>
              </w:rPr>
              <w:t xml:space="preserve">, </w:t>
            </w:r>
            <w:r w:rsidRPr="006A0714">
              <w:rPr>
                <w:rFonts w:ascii="Times New Roman" w:hAnsi="Times New Roman"/>
                <w:sz w:val="20"/>
                <w:szCs w:val="20"/>
                <w:lang w:eastAsia="ru-RU"/>
              </w:rPr>
              <w:t>Лом меди несортированный (3531030101013)</w:t>
            </w:r>
            <w:r>
              <w:rPr>
                <w:rFonts w:ascii="Times New Roman" w:hAnsi="Times New Roman"/>
                <w:sz w:val="20"/>
                <w:szCs w:val="20"/>
                <w:lang w:eastAsia="ru-RU"/>
              </w:rPr>
              <w:t xml:space="preserve">, </w:t>
            </w:r>
            <w:r w:rsidRPr="006A0714">
              <w:rPr>
                <w:rFonts w:ascii="Times New Roman" w:hAnsi="Times New Roman"/>
                <w:sz w:val="20"/>
                <w:szCs w:val="20"/>
                <w:lang w:eastAsia="ru-RU"/>
              </w:rPr>
              <w:t>Лом свинца в кусковой форме незагрязненный (3531020201013)</w:t>
            </w:r>
            <w:r>
              <w:rPr>
                <w:rFonts w:ascii="Times New Roman" w:hAnsi="Times New Roman"/>
                <w:sz w:val="20"/>
                <w:szCs w:val="20"/>
                <w:lang w:eastAsia="ru-RU"/>
              </w:rPr>
              <w:t xml:space="preserve">, </w:t>
            </w:r>
            <w:r w:rsidRPr="006A0714">
              <w:rPr>
                <w:rFonts w:ascii="Times New Roman" w:hAnsi="Times New Roman"/>
                <w:sz w:val="20"/>
                <w:szCs w:val="20"/>
                <w:lang w:eastAsia="ru-RU"/>
              </w:rPr>
              <w:t>Лом свинца незагрязненный (3531020101013)</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этиленгликоля, потерявшего потребительские свойства (5530040102073)</w:t>
            </w:r>
            <w:r>
              <w:rPr>
                <w:rFonts w:ascii="Times New Roman" w:hAnsi="Times New Roman"/>
                <w:sz w:val="20"/>
                <w:szCs w:val="20"/>
                <w:lang w:eastAsia="ru-RU"/>
              </w:rPr>
              <w:t>, О</w:t>
            </w:r>
            <w:r w:rsidRPr="006A0714">
              <w:rPr>
                <w:rFonts w:ascii="Times New Roman" w:hAnsi="Times New Roman"/>
                <w:sz w:val="20"/>
                <w:szCs w:val="20"/>
                <w:lang w:eastAsia="ru-RU"/>
              </w:rPr>
              <w:t>тходы негалагенированных органических растворителей и их смесей (5530000000000)</w:t>
            </w:r>
            <w:r>
              <w:rPr>
                <w:rFonts w:ascii="Times New Roman" w:hAnsi="Times New Roman"/>
                <w:sz w:val="20"/>
                <w:szCs w:val="20"/>
                <w:lang w:eastAsia="ru-RU"/>
              </w:rPr>
              <w:t>, О</w:t>
            </w:r>
            <w:r w:rsidRPr="006A0714">
              <w:rPr>
                <w:rFonts w:ascii="Times New Roman" w:hAnsi="Times New Roman"/>
                <w:sz w:val="20"/>
                <w:szCs w:val="20"/>
                <w:lang w:eastAsia="ru-RU"/>
              </w:rPr>
              <w:t>тходы лакокрасочных средств (555550000000000)</w:t>
            </w:r>
            <w:r>
              <w:rPr>
                <w:rFonts w:ascii="Times New Roman" w:hAnsi="Times New Roman"/>
                <w:sz w:val="20"/>
                <w:szCs w:val="20"/>
                <w:lang w:eastAsia="ru-RU"/>
              </w:rPr>
              <w:t>, О</w:t>
            </w:r>
            <w:r w:rsidRPr="006A0714">
              <w:rPr>
                <w:rFonts w:ascii="Times New Roman" w:hAnsi="Times New Roman"/>
                <w:sz w:val="20"/>
                <w:szCs w:val="20"/>
                <w:lang w:eastAsia="ru-RU"/>
              </w:rPr>
              <w:t>тходы органических растворителей, красок, лаков, клея, мастик и смол (5500000000000)</w:t>
            </w:r>
            <w:r>
              <w:rPr>
                <w:rFonts w:ascii="Times New Roman" w:hAnsi="Times New Roman"/>
                <w:sz w:val="20"/>
                <w:szCs w:val="20"/>
                <w:lang w:eastAsia="ru-RU"/>
              </w:rPr>
              <w:t>, О</w:t>
            </w:r>
            <w:r w:rsidRPr="006A0714">
              <w:rPr>
                <w:rFonts w:ascii="Times New Roman" w:hAnsi="Times New Roman"/>
                <w:sz w:val="20"/>
                <w:szCs w:val="20"/>
                <w:lang w:eastAsia="ru-RU"/>
              </w:rPr>
              <w:t>тходы полимерных материалов (5700000000000)</w:t>
            </w:r>
            <w:r>
              <w:rPr>
                <w:rFonts w:ascii="Times New Roman" w:hAnsi="Times New Roman"/>
                <w:sz w:val="20"/>
                <w:szCs w:val="20"/>
                <w:lang w:eastAsia="ru-RU"/>
              </w:rPr>
              <w:t>, О</w:t>
            </w:r>
            <w:r w:rsidRPr="006A0714">
              <w:rPr>
                <w:rFonts w:ascii="Times New Roman" w:hAnsi="Times New Roman"/>
                <w:sz w:val="20"/>
                <w:szCs w:val="20"/>
                <w:lang w:eastAsia="ru-RU"/>
              </w:rPr>
              <w:t>тходы солей (Фиксаж отработанный) (5150000000000)</w:t>
            </w:r>
            <w:r>
              <w:rPr>
                <w:rFonts w:ascii="Times New Roman" w:hAnsi="Times New Roman"/>
                <w:sz w:val="20"/>
                <w:szCs w:val="20"/>
                <w:lang w:eastAsia="ru-RU"/>
              </w:rPr>
              <w:t>,О</w:t>
            </w:r>
            <w:r w:rsidRPr="006A0714">
              <w:rPr>
                <w:rFonts w:ascii="Times New Roman" w:hAnsi="Times New Roman"/>
                <w:sz w:val="20"/>
                <w:szCs w:val="20"/>
                <w:lang w:eastAsia="ru-RU"/>
              </w:rPr>
              <w:t>тходы твердых производственных материалов, загрязненных нефтяными и минеральными животными продуктами/Фильтры, загрязненные МЭГ (5490300000000)</w:t>
            </w:r>
            <w:r>
              <w:rPr>
                <w:rFonts w:ascii="Times New Roman" w:hAnsi="Times New Roman"/>
                <w:sz w:val="20"/>
                <w:szCs w:val="20"/>
                <w:lang w:eastAsia="ru-RU"/>
              </w:rPr>
              <w:t>,О</w:t>
            </w:r>
            <w:r w:rsidRPr="006A0714">
              <w:rPr>
                <w:rFonts w:ascii="Times New Roman" w:hAnsi="Times New Roman"/>
                <w:sz w:val="20"/>
                <w:szCs w:val="20"/>
                <w:lang w:eastAsia="ru-RU"/>
              </w:rPr>
              <w:t>тходы химического происхождения (5000000000000)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этиленгликоля (5530030002070)</w:t>
            </w:r>
            <w:r>
              <w:rPr>
                <w:rFonts w:ascii="Times New Roman" w:hAnsi="Times New Roman"/>
                <w:sz w:val="20"/>
                <w:szCs w:val="20"/>
                <w:lang w:eastAsia="ru-RU"/>
              </w:rPr>
              <w:t>, О</w:t>
            </w:r>
            <w:r w:rsidRPr="006A0714">
              <w:rPr>
                <w:rFonts w:ascii="Times New Roman" w:hAnsi="Times New Roman"/>
                <w:sz w:val="20"/>
                <w:szCs w:val="20"/>
                <w:lang w:eastAsia="ru-RU"/>
              </w:rPr>
              <w:t>тходы этиленгликроля/отходы этиленгликоля с содержанием воды 15% и более (5530030002070)</w:t>
            </w:r>
            <w:r>
              <w:rPr>
                <w:rFonts w:ascii="Times New Roman" w:hAnsi="Times New Roman"/>
                <w:sz w:val="20"/>
                <w:szCs w:val="20"/>
                <w:lang w:eastAsia="ru-RU"/>
              </w:rPr>
              <w:t>, О</w:t>
            </w:r>
            <w:r w:rsidRPr="006A0714">
              <w:rPr>
                <w:rFonts w:ascii="Times New Roman" w:hAnsi="Times New Roman"/>
                <w:sz w:val="20"/>
                <w:szCs w:val="20"/>
                <w:lang w:eastAsia="ru-RU"/>
              </w:rPr>
              <w:t>тходы полименых материалов/Полиэтиленовая тара, потерявшая потребительские свойства, загрязненная химреагентами (5700000000000)</w:t>
            </w:r>
            <w:r>
              <w:rPr>
                <w:rFonts w:ascii="Times New Roman" w:hAnsi="Times New Roman"/>
                <w:sz w:val="20"/>
                <w:szCs w:val="20"/>
                <w:lang w:eastAsia="ru-RU"/>
              </w:rPr>
              <w:t>, П</w:t>
            </w:r>
            <w:r w:rsidRPr="006A0714">
              <w:rPr>
                <w:rFonts w:ascii="Times New Roman" w:hAnsi="Times New Roman"/>
                <w:sz w:val="20"/>
                <w:szCs w:val="20"/>
                <w:lang w:eastAsia="ru-RU"/>
              </w:rPr>
              <w:t>ровод медный незагрязненный, потерявший потребительские свойства (3531030501013)</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пункты/сточная вода загрязненная химическими реагентами (сульфинолом)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Фильтровочные и поглотительные отработанные массы, загрязненные опасными веществами/Уголь активированный отработанный, загрязненный опасными веществами (сульфинолом) (3148000000000)</w:t>
            </w:r>
            <w:r>
              <w:rPr>
                <w:rFonts w:ascii="Times New Roman" w:hAnsi="Times New Roman"/>
                <w:sz w:val="20"/>
                <w:szCs w:val="20"/>
                <w:lang w:eastAsia="ru-RU"/>
              </w:rPr>
              <w:t xml:space="preserve">, </w:t>
            </w:r>
            <w:r w:rsidRPr="006A0714">
              <w:rPr>
                <w:rFonts w:ascii="Times New Roman" w:hAnsi="Times New Roman"/>
                <w:sz w:val="20"/>
                <w:szCs w:val="20"/>
                <w:lang w:eastAsia="ru-RU"/>
              </w:rPr>
              <w:t>Электрическое оборудование, приборы, устройства и их части (9210000000000)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Электрическое оборудование, приборы, устройства и их части/Оргтехника, потерявшая потребительские свойства (9210000000000)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Лабораторные отходы и остатки химикалиев (5930000000000)</w:t>
            </w:r>
          </w:p>
          <w:p w:rsidR="00CC4A4F" w:rsidRPr="006A0714" w:rsidRDefault="00CC4A4F" w:rsidP="00CD129C">
            <w:pPr>
              <w:rPr>
                <w:rFonts w:ascii="Times New Roman" w:hAnsi="Times New Roman"/>
                <w:sz w:val="20"/>
                <w:szCs w:val="20"/>
                <w:lang w:eastAsia="ru-RU"/>
              </w:rPr>
            </w:pPr>
            <w:r w:rsidRPr="006A0714">
              <w:rPr>
                <w:rFonts w:ascii="Times New Roman" w:hAnsi="Times New Roman"/>
                <w:sz w:val="20"/>
                <w:szCs w:val="20"/>
                <w:lang w:eastAsia="ru-RU"/>
              </w:rPr>
              <w:t>лом и отходы сплавов цветных металлов (3540000000000)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цветных металлов (3530000000000)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ацетона, потерявшего потребительские свойства (5530010102073)</w:t>
            </w:r>
            <w:r>
              <w:rPr>
                <w:rFonts w:ascii="Times New Roman" w:hAnsi="Times New Roman"/>
                <w:sz w:val="20"/>
                <w:szCs w:val="20"/>
                <w:lang w:eastAsia="ru-RU"/>
              </w:rPr>
              <w:t>,О</w:t>
            </w:r>
            <w:r w:rsidRPr="006A0714">
              <w:rPr>
                <w:rFonts w:ascii="Times New Roman" w:hAnsi="Times New Roman"/>
                <w:sz w:val="20"/>
                <w:szCs w:val="20"/>
                <w:lang w:eastAsia="ru-RU"/>
              </w:rPr>
              <w:t>статки этилацетата, потрявшего потребительские свойства (5530020102073)</w:t>
            </w:r>
            <w:r>
              <w:rPr>
                <w:rFonts w:ascii="Times New Roman" w:hAnsi="Times New Roman"/>
                <w:sz w:val="20"/>
                <w:szCs w:val="20"/>
                <w:lang w:eastAsia="ru-RU"/>
              </w:rPr>
              <w:t>, О</w:t>
            </w:r>
            <w:r w:rsidRPr="006A0714">
              <w:rPr>
                <w:rFonts w:ascii="Times New Roman" w:hAnsi="Times New Roman"/>
                <w:sz w:val="20"/>
                <w:szCs w:val="20"/>
                <w:lang w:eastAsia="ru-RU"/>
              </w:rPr>
              <w:t>тходы сложного комбинированного состава в виде изделий, оборудования, устройств, не вошедшие в другие пункты (9200000000000)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химические отходы/остатки сульфинола (5900000000000)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этиленгликоля/Отработанный этиленгликолевый антифриз (5530030002070)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содержащие медб в кусковой форме (3531031201013)</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содержащие мель, несортированные (3531031101013)</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содержащие свинец в кусковой форме (3531021201013)</w:t>
            </w:r>
            <w:r>
              <w:rPr>
                <w:rFonts w:ascii="Times New Roman" w:hAnsi="Times New Roman"/>
                <w:sz w:val="20"/>
                <w:szCs w:val="20"/>
                <w:lang w:eastAsia="ru-RU"/>
              </w:rPr>
              <w:t>, О</w:t>
            </w:r>
            <w:r w:rsidRPr="006A0714">
              <w:rPr>
                <w:rFonts w:ascii="Times New Roman" w:hAnsi="Times New Roman"/>
                <w:sz w:val="20"/>
                <w:szCs w:val="20"/>
                <w:lang w:eastAsia="ru-RU"/>
              </w:rPr>
              <w:t>тходы, содержащие цинк в кусковой форме (3531041201013)</w:t>
            </w:r>
            <w:r>
              <w:rPr>
                <w:rFonts w:ascii="Times New Roman" w:hAnsi="Times New Roman"/>
                <w:sz w:val="20"/>
                <w:szCs w:val="20"/>
                <w:lang w:eastAsia="ru-RU"/>
              </w:rPr>
              <w:t>,О</w:t>
            </w:r>
            <w:r w:rsidRPr="006A0714">
              <w:rPr>
                <w:rFonts w:ascii="Times New Roman" w:hAnsi="Times New Roman"/>
                <w:sz w:val="20"/>
                <w:szCs w:val="20"/>
                <w:lang w:eastAsia="ru-RU"/>
              </w:rPr>
              <w:t>тходы, содержащие цинк, несортированные (3531041101013)</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отходы минерального происхождения (3900000000000)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песка/Песок, загрязненный этилегликолем (3140230001000)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газа/Пластовый песок (3410000000000)</w:t>
            </w:r>
            <w:r>
              <w:rPr>
                <w:rFonts w:ascii="Times New Roman" w:hAnsi="Times New Roman"/>
                <w:sz w:val="20"/>
                <w:szCs w:val="20"/>
                <w:lang w:eastAsia="ru-RU"/>
              </w:rPr>
              <w:t>, М</w:t>
            </w:r>
            <w:r w:rsidRPr="006A0714">
              <w:rPr>
                <w:rFonts w:ascii="Times New Roman" w:hAnsi="Times New Roman"/>
                <w:sz w:val="20"/>
                <w:szCs w:val="20"/>
                <w:lang w:eastAsia="ru-RU"/>
              </w:rPr>
              <w:t>асла трансформаторные отработанные, не содержащие галогены, полихлорированные дифенилы и терфенилы (5410020702033)</w:t>
            </w:r>
            <w:r>
              <w:rPr>
                <w:rFonts w:ascii="Times New Roman" w:hAnsi="Times New Roman"/>
                <w:sz w:val="20"/>
                <w:szCs w:val="20"/>
                <w:lang w:eastAsia="ru-RU"/>
              </w:rPr>
              <w:t xml:space="preserve">, </w:t>
            </w:r>
            <w:r w:rsidRPr="006A0714">
              <w:rPr>
                <w:rFonts w:ascii="Times New Roman" w:hAnsi="Times New Roman"/>
                <w:sz w:val="20"/>
                <w:szCs w:val="20"/>
                <w:lang w:eastAsia="ru-RU"/>
              </w:rPr>
              <w:t>силиконовые масла, отработанные (5410022102033)</w:t>
            </w:r>
            <w:r>
              <w:rPr>
                <w:rFonts w:ascii="Times New Roman" w:hAnsi="Times New Roman"/>
                <w:sz w:val="20"/>
                <w:szCs w:val="20"/>
                <w:lang w:eastAsia="ru-RU"/>
              </w:rPr>
              <w:t xml:space="preserve">, </w:t>
            </w:r>
            <w:r w:rsidRPr="006A0714">
              <w:rPr>
                <w:rFonts w:ascii="Times New Roman" w:hAnsi="Times New Roman"/>
                <w:sz w:val="20"/>
                <w:szCs w:val="20"/>
                <w:lang w:eastAsia="ru-RU"/>
              </w:rPr>
              <w:t>Синтетические и минеральные масла отработанные (541002000200)</w:t>
            </w:r>
            <w:r>
              <w:rPr>
                <w:rFonts w:ascii="Times New Roman" w:hAnsi="Times New Roman"/>
                <w:sz w:val="20"/>
                <w:szCs w:val="20"/>
                <w:lang w:eastAsia="ru-RU"/>
              </w:rPr>
              <w:t xml:space="preserve">, </w:t>
            </w:r>
            <w:r w:rsidRPr="006A0714">
              <w:rPr>
                <w:rFonts w:ascii="Times New Roman" w:hAnsi="Times New Roman"/>
                <w:sz w:val="20"/>
                <w:szCs w:val="20"/>
                <w:lang w:eastAsia="ru-RU"/>
              </w:rPr>
              <w:t>Синтетические и минеральные масла потерявшие потребительские свойства (5410030000030)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сложного комбинорованного состава в виде изделий, оборудования, устройств, не вошедшие в другие пункты/Фильтры очистки воздуха (воздушные фильтры) (9200000000000)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дизельного типлива, потерявшего потребительские свойства (5410110002033)</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газа/Пульпа на основе бурового шлама и отработанных растворов (34100000000000)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газа/нефтезагрязненный буровой раствор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газа/некондиционная нефть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 (на нефтяной основе) (341000000000)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Опилки древесные, загрязненные минеральными маслами (содержание масел 15% и более) (1713020104033)</w:t>
            </w:r>
            <w:r>
              <w:rPr>
                <w:rFonts w:ascii="Times New Roman" w:hAnsi="Times New Roman"/>
                <w:sz w:val="20"/>
                <w:szCs w:val="20"/>
                <w:lang w:eastAsia="ru-RU"/>
              </w:rPr>
              <w:t xml:space="preserve">, </w:t>
            </w:r>
            <w:r w:rsidRPr="006A0714">
              <w:rPr>
                <w:rFonts w:ascii="Times New Roman" w:hAnsi="Times New Roman"/>
                <w:sz w:val="20"/>
                <w:szCs w:val="20"/>
                <w:lang w:eastAsia="ru-RU"/>
              </w:rPr>
              <w:t>Автомобильные маслянные фильтры отработанные (9250010013073)</w:t>
            </w:r>
            <w:r>
              <w:rPr>
                <w:rFonts w:ascii="Times New Roman" w:hAnsi="Times New Roman"/>
                <w:sz w:val="20"/>
                <w:szCs w:val="20"/>
                <w:lang w:eastAsia="ru-RU"/>
              </w:rPr>
              <w:t xml:space="preserve">, </w:t>
            </w:r>
            <w:r w:rsidRPr="006A0714">
              <w:rPr>
                <w:rFonts w:ascii="Times New Roman" w:hAnsi="Times New Roman"/>
                <w:sz w:val="20"/>
                <w:szCs w:val="20"/>
                <w:lang w:eastAsia="ru-RU"/>
              </w:rPr>
              <w:t>Автомобильные воздушные фильтры отработанные, неразобранные (9250020013073)</w:t>
            </w:r>
            <w:r>
              <w:rPr>
                <w:rFonts w:ascii="Times New Roman" w:hAnsi="Times New Roman"/>
                <w:sz w:val="20"/>
                <w:szCs w:val="20"/>
                <w:lang w:eastAsia="ru-RU"/>
              </w:rPr>
              <w:t xml:space="preserve">, </w:t>
            </w:r>
            <w:r w:rsidRPr="006A0714">
              <w:rPr>
                <w:rFonts w:ascii="Times New Roman" w:hAnsi="Times New Roman"/>
                <w:sz w:val="20"/>
                <w:szCs w:val="20"/>
                <w:lang w:eastAsia="ru-RU"/>
              </w:rPr>
              <w:t>автомобильные топливные фильтры отработанные, неразобранные (9250030013073)</w:t>
            </w:r>
            <w:r>
              <w:rPr>
                <w:rFonts w:ascii="Times New Roman" w:hAnsi="Times New Roman"/>
                <w:sz w:val="20"/>
                <w:szCs w:val="20"/>
                <w:lang w:eastAsia="ru-RU"/>
              </w:rPr>
              <w:t xml:space="preserve">, </w:t>
            </w:r>
            <w:r w:rsidRPr="006A0714">
              <w:rPr>
                <w:rFonts w:ascii="Times New Roman" w:hAnsi="Times New Roman"/>
                <w:sz w:val="20"/>
                <w:szCs w:val="20"/>
                <w:lang w:eastAsia="ru-RU"/>
              </w:rPr>
              <w:t>Вслывающая пленка из нефтеуловителей (бензоуловителей) (5460020006033)</w:t>
            </w:r>
            <w:r>
              <w:rPr>
                <w:rFonts w:ascii="Times New Roman" w:hAnsi="Times New Roman"/>
                <w:sz w:val="20"/>
                <w:szCs w:val="20"/>
                <w:lang w:eastAsia="ru-RU"/>
              </w:rPr>
              <w:t xml:space="preserve">, </w:t>
            </w:r>
            <w:r w:rsidRPr="006A0714">
              <w:rPr>
                <w:rFonts w:ascii="Times New Roman" w:hAnsi="Times New Roman"/>
                <w:sz w:val="20"/>
                <w:szCs w:val="20"/>
                <w:lang w:eastAsia="ru-RU"/>
              </w:rPr>
              <w:t>Обтирочный материал загрязненны й нефтепродуктами (5490270001030)</w:t>
            </w:r>
          </w:p>
          <w:p w:rsidR="00CC4A4F" w:rsidRPr="006A0714" w:rsidRDefault="00CC4A4F" w:rsidP="00CD129C">
            <w:pPr>
              <w:rPr>
                <w:rFonts w:ascii="Times New Roman" w:hAnsi="Times New Roman"/>
                <w:sz w:val="20"/>
                <w:szCs w:val="20"/>
                <w:lang w:eastAsia="ru-RU"/>
              </w:rPr>
            </w:pPr>
            <w:r w:rsidRPr="006A0714">
              <w:rPr>
                <w:rFonts w:ascii="Times New Roman" w:hAnsi="Times New Roman"/>
                <w:sz w:val="20"/>
                <w:szCs w:val="20"/>
                <w:lang w:eastAsia="ru-RU"/>
              </w:rPr>
              <w:t>Обтирочный материал, загрязненный мазутом (5490270401033)</w:t>
            </w:r>
            <w:r>
              <w:rPr>
                <w:rFonts w:ascii="Times New Roman" w:hAnsi="Times New Roman"/>
                <w:sz w:val="20"/>
                <w:szCs w:val="20"/>
                <w:lang w:eastAsia="ru-RU"/>
              </w:rPr>
              <w:t xml:space="preserve">, </w:t>
            </w:r>
            <w:r w:rsidRPr="006A0714">
              <w:rPr>
                <w:rFonts w:ascii="Times New Roman" w:hAnsi="Times New Roman"/>
                <w:sz w:val="20"/>
                <w:szCs w:val="20"/>
                <w:lang w:eastAsia="ru-RU"/>
              </w:rPr>
              <w:t>обтирочный материал, загрязненный маслами (содержание масел 15% и более) (5490270101033)</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газа/отходы бурения, полученные при использовании буровых растворов на нефтяной основе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переработки нефти,угля, газа, горючих сланцев, торфа (5400000000000)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сложного комбинированного состава в виде изделий, оборудования, устройств не вошедшие в другие пункты/Фильтры высокотемпературного теплоносителя Dowtherm Q (9200000000000)</w:t>
            </w:r>
            <w:r>
              <w:rPr>
                <w:rFonts w:ascii="Times New Roman" w:hAnsi="Times New Roman"/>
                <w:sz w:val="20"/>
                <w:szCs w:val="20"/>
                <w:lang w:eastAsia="ru-RU"/>
              </w:rPr>
              <w:t>, О</w:t>
            </w:r>
            <w:r w:rsidRPr="006A0714">
              <w:rPr>
                <w:rFonts w:ascii="Times New Roman" w:hAnsi="Times New Roman"/>
                <w:sz w:val="20"/>
                <w:szCs w:val="20"/>
                <w:lang w:eastAsia="ru-RU"/>
              </w:rPr>
              <w:t>тходы сложного комбинированного состава в виде изделий, оборудования, устройств, не вошедшие в другие пункты (фильтры воздушные) (9200000000000)</w:t>
            </w:r>
            <w:r>
              <w:rPr>
                <w:rFonts w:ascii="Times New Roman" w:hAnsi="Times New Roman"/>
                <w:sz w:val="20"/>
                <w:szCs w:val="20"/>
                <w:lang w:eastAsia="ru-RU"/>
              </w:rPr>
              <w:t>, О</w:t>
            </w:r>
            <w:r w:rsidRPr="006A0714">
              <w:rPr>
                <w:rFonts w:ascii="Times New Roman" w:hAnsi="Times New Roman"/>
                <w:sz w:val="20"/>
                <w:szCs w:val="20"/>
                <w:lang w:eastAsia="ru-RU"/>
              </w:rPr>
              <w:t>тходы сложного комбинированного состава в виде изделий, оборудования, устройств, не вошедшие в другие пункты (фильтрующие элементы воздушные отработанные) (9200000000000)</w:t>
            </w:r>
            <w:r>
              <w:rPr>
                <w:rFonts w:ascii="Times New Roman" w:hAnsi="Times New Roman"/>
                <w:sz w:val="20"/>
                <w:szCs w:val="20"/>
                <w:lang w:eastAsia="ru-RU"/>
              </w:rPr>
              <w:t>, О</w:t>
            </w:r>
            <w:r w:rsidRPr="006A0714">
              <w:rPr>
                <w:rFonts w:ascii="Times New Roman" w:hAnsi="Times New Roman"/>
                <w:sz w:val="20"/>
                <w:szCs w:val="20"/>
                <w:lang w:eastAsia="ru-RU"/>
              </w:rPr>
              <w:t>тходы сложного комбинированного состава в виде изделий, оборудования, устройств, не вошедшие в другие пункты (фильтрующие элементы масляные отработанные) (5490300000000)</w:t>
            </w:r>
            <w:r>
              <w:rPr>
                <w:rFonts w:ascii="Times New Roman" w:hAnsi="Times New Roman"/>
                <w:sz w:val="20"/>
                <w:szCs w:val="20"/>
                <w:lang w:eastAsia="ru-RU"/>
              </w:rPr>
              <w:t>, О</w:t>
            </w:r>
            <w:r w:rsidRPr="006A0714">
              <w:rPr>
                <w:rFonts w:ascii="Times New Roman" w:hAnsi="Times New Roman"/>
                <w:sz w:val="20"/>
                <w:szCs w:val="20"/>
                <w:lang w:eastAsia="ru-RU"/>
              </w:rPr>
              <w:t>тходы сложного комбинированного состава в виде изделий, оборудования, устройств, не вошедшие в другие пункты (фильтрующие элементы топливные отработанные) (5490300000000)</w:t>
            </w:r>
            <w:r>
              <w:rPr>
                <w:rFonts w:ascii="Times New Roman" w:hAnsi="Times New Roman"/>
                <w:sz w:val="20"/>
                <w:szCs w:val="20"/>
                <w:lang w:eastAsia="ru-RU"/>
              </w:rPr>
              <w:t>, О</w:t>
            </w:r>
            <w:r w:rsidRPr="006A0714">
              <w:rPr>
                <w:rFonts w:ascii="Times New Roman" w:hAnsi="Times New Roman"/>
                <w:sz w:val="20"/>
                <w:szCs w:val="20"/>
                <w:lang w:eastAsia="ru-RU"/>
              </w:rPr>
              <w:t>тходы твердых производственных материалов, загрязненные нефтяными и минеральными жировыми продуктами/отработанные масляный и топлиынве фильтры (549030000000000)</w:t>
            </w:r>
            <w:r>
              <w:rPr>
                <w:rFonts w:ascii="Times New Roman" w:hAnsi="Times New Roman"/>
                <w:sz w:val="20"/>
                <w:szCs w:val="20"/>
                <w:lang w:eastAsia="ru-RU"/>
              </w:rPr>
              <w:t>, О</w:t>
            </w:r>
            <w:r w:rsidRPr="006A0714">
              <w:rPr>
                <w:rFonts w:ascii="Times New Roman" w:hAnsi="Times New Roman"/>
                <w:sz w:val="20"/>
                <w:szCs w:val="20"/>
                <w:lang w:eastAsia="ru-RU"/>
              </w:rPr>
              <w:t>тходы твердых производственных материалов, загрязненные нефтяными и минеральными жировыми продуктами/Отходы картриджей от временного фильтра утилизируемой воды (54903000000000)</w:t>
            </w:r>
            <w:r>
              <w:rPr>
                <w:rFonts w:ascii="Times New Roman" w:hAnsi="Times New Roman"/>
                <w:sz w:val="20"/>
                <w:szCs w:val="20"/>
                <w:lang w:eastAsia="ru-RU"/>
              </w:rPr>
              <w:t>, О</w:t>
            </w:r>
            <w:r w:rsidRPr="006A0714">
              <w:rPr>
                <w:rFonts w:ascii="Times New Roman" w:hAnsi="Times New Roman"/>
                <w:sz w:val="20"/>
                <w:szCs w:val="20"/>
                <w:lang w:eastAsia="ru-RU"/>
              </w:rPr>
              <w:t>тходы твердых производственных материалов, загрязненные нефтяными и минеральными жировыми продуктами (фильтрующие элементы масляные отработанные, фильтрующиеэлементы топливные отработанные, фильтрующие элементы воздушные отработанные) (54903000000000)</w:t>
            </w:r>
            <w:r>
              <w:rPr>
                <w:rFonts w:ascii="Times New Roman" w:hAnsi="Times New Roman"/>
                <w:sz w:val="20"/>
                <w:szCs w:val="20"/>
                <w:lang w:eastAsia="ru-RU"/>
              </w:rPr>
              <w:t>, О</w:t>
            </w:r>
            <w:r w:rsidRPr="006A0714">
              <w:rPr>
                <w:rFonts w:ascii="Times New Roman" w:hAnsi="Times New Roman"/>
                <w:sz w:val="20"/>
                <w:szCs w:val="20"/>
                <w:lang w:eastAsia="ru-RU"/>
              </w:rPr>
              <w:t>тходы эмульсий и смесей нефтепродуктов (5440000000000)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Песок загрязненный мазутом (содержание маз</w:t>
            </w:r>
            <w:r>
              <w:rPr>
                <w:rFonts w:ascii="Times New Roman" w:hAnsi="Times New Roman"/>
                <w:sz w:val="20"/>
                <w:szCs w:val="20"/>
                <w:lang w:eastAsia="ru-RU"/>
              </w:rPr>
              <w:t xml:space="preserve">ута 15% и боле)т (3140230204033, </w:t>
            </w:r>
          </w:p>
          <w:p w:rsidR="00CC4A4F" w:rsidRPr="006A0714" w:rsidRDefault="00CC4A4F" w:rsidP="00CD129C">
            <w:pPr>
              <w:rPr>
                <w:rFonts w:ascii="Times New Roman" w:hAnsi="Times New Roman"/>
                <w:sz w:val="20"/>
                <w:szCs w:val="20"/>
                <w:lang w:eastAsia="ru-RU"/>
              </w:rPr>
            </w:pPr>
            <w:r w:rsidRPr="006A0714">
              <w:rPr>
                <w:rFonts w:ascii="Times New Roman" w:hAnsi="Times New Roman"/>
                <w:sz w:val="20"/>
                <w:szCs w:val="20"/>
                <w:lang w:eastAsia="ru-RU"/>
              </w:rPr>
              <w:t>Песок загрязненный маслами (содержание мазута 15% и боле)т (3140230304033)</w:t>
            </w:r>
            <w:r>
              <w:rPr>
                <w:rFonts w:ascii="Times New Roman" w:hAnsi="Times New Roman"/>
                <w:sz w:val="20"/>
                <w:szCs w:val="20"/>
                <w:lang w:eastAsia="ru-RU"/>
              </w:rPr>
              <w:t>, Пр</w:t>
            </w:r>
            <w:r w:rsidRPr="006A0714">
              <w:rPr>
                <w:rFonts w:ascii="Times New Roman" w:hAnsi="Times New Roman"/>
                <w:sz w:val="20"/>
                <w:szCs w:val="20"/>
                <w:lang w:eastAsia="ru-RU"/>
              </w:rPr>
              <w:t>очие твердые минеральные отходы/Почва, грунт загрязненная нефтью, нефтепродуктами (содержание нефти, нефтепродуктов 15% и более) (3140000000000)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газа/Почва, грунт загрязненная нефтью, нефтепродуктами (содержание нефти, нефтепродуктов 15% и более) (3410000000000)</w:t>
            </w:r>
            <w:r>
              <w:rPr>
                <w:rFonts w:ascii="Times New Roman" w:hAnsi="Times New Roman"/>
                <w:sz w:val="20"/>
                <w:szCs w:val="20"/>
                <w:lang w:eastAsia="ru-RU"/>
              </w:rPr>
              <w:t>, О</w:t>
            </w:r>
            <w:r w:rsidRPr="006A0714">
              <w:rPr>
                <w:rFonts w:ascii="Times New Roman" w:hAnsi="Times New Roman"/>
                <w:sz w:val="20"/>
                <w:szCs w:val="20"/>
                <w:lang w:eastAsia="ru-RU"/>
              </w:rPr>
              <w:t>тходы при добычи нефти и газа/песок, грунт, загрязненные нефтепродуктами в количестве 10% и более) (3410000000000)</w:t>
            </w:r>
            <w:r>
              <w:rPr>
                <w:rFonts w:ascii="Times New Roman" w:hAnsi="Times New Roman"/>
                <w:sz w:val="20"/>
                <w:szCs w:val="20"/>
                <w:lang w:eastAsia="ru-RU"/>
              </w:rPr>
              <w:t>, П</w:t>
            </w:r>
            <w:r w:rsidRPr="006A0714">
              <w:rPr>
                <w:rFonts w:ascii="Times New Roman" w:hAnsi="Times New Roman"/>
                <w:sz w:val="20"/>
                <w:szCs w:val="20"/>
                <w:lang w:eastAsia="ru-RU"/>
              </w:rPr>
              <w:t>рочие отходы нефтепродуктов, продуктов пеработки нефти, угля, газа, горячих сланцев и торфа (5490000000000)</w:t>
            </w:r>
            <w:r>
              <w:rPr>
                <w:rFonts w:ascii="Times New Roman" w:hAnsi="Times New Roman"/>
                <w:sz w:val="20"/>
                <w:szCs w:val="20"/>
                <w:lang w:eastAsia="ru-RU"/>
              </w:rPr>
              <w:t>, П</w:t>
            </w:r>
            <w:r w:rsidRPr="006A0714">
              <w:rPr>
                <w:rFonts w:ascii="Times New Roman" w:hAnsi="Times New Roman"/>
                <w:sz w:val="20"/>
                <w:szCs w:val="20"/>
                <w:lang w:eastAsia="ru-RU"/>
              </w:rPr>
              <w:t>рочие твердые минеральные отходы/Грунт (песок), загрязненный нефтепродуктами (содержание масел более 15%) (3140000000000)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пункты/сорбениы, загрязненные нефтепродуктами/торф, загрязненный нефтепродуктами 15 % и более (5960000000000)</w:t>
            </w:r>
            <w:r>
              <w:rPr>
                <w:rFonts w:ascii="Times New Roman" w:hAnsi="Times New Roman"/>
                <w:sz w:val="20"/>
                <w:szCs w:val="20"/>
                <w:lang w:eastAsia="ru-RU"/>
              </w:rPr>
              <w:t>, С</w:t>
            </w:r>
            <w:r w:rsidRPr="006A0714">
              <w:rPr>
                <w:rFonts w:ascii="Times New Roman" w:hAnsi="Times New Roman"/>
                <w:sz w:val="20"/>
                <w:szCs w:val="20"/>
                <w:lang w:eastAsia="ru-RU"/>
              </w:rPr>
              <w:t>орбенты, не вошедшие в другие пункты/Загрязненные нефтепродуктами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пункты/Использованный адсорбент, загрязненный нефтепродуктами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пункты/Сорбирующие материалы полипропиленовые, загрязненные нефтепродуктами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пункты/Сорбирующие материалыполипропиленовые, загрязненные нефтепродуктами (содержание нефти и нефтепродуктов 15%) (5960000000000)</w:t>
            </w:r>
          </w:p>
          <w:p w:rsidR="00CC4A4F" w:rsidRPr="006A0714" w:rsidRDefault="00CC4A4F" w:rsidP="00CD129C">
            <w:pPr>
              <w:rPr>
                <w:rFonts w:ascii="Times New Roman" w:hAnsi="Times New Roman"/>
                <w:sz w:val="20"/>
                <w:szCs w:val="20"/>
                <w:lang w:eastAsia="ru-RU"/>
              </w:rPr>
            </w:pPr>
            <w:r w:rsidRPr="006A0714">
              <w:rPr>
                <w:rFonts w:ascii="Times New Roman" w:hAnsi="Times New Roman"/>
                <w:sz w:val="20"/>
                <w:szCs w:val="20"/>
                <w:lang w:eastAsia="ru-RU"/>
              </w:rPr>
              <w:t>Сорбенты, не вошедшие в другие пункты/Торф, загрязненный нефтепродуктами 15% и более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пункты/Торф, загрязненный нефтепродуктами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пункты/Сорбирующие материалы полипропиленовые, загрязненные нефтепродуктами (содержание нефтепродуктов 15% и более)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Текстиль, загрязненный текстиль/Текстиль, загрязненный нефтепродуктами (5820000000000)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фильтровочные и поглотительные отработанные массы, загрязненные опасными веществами/в том числе нефтепродуктами (3148000000000)</w:t>
            </w:r>
            <w:r>
              <w:rPr>
                <w:rFonts w:ascii="Times New Roman" w:hAnsi="Times New Roman"/>
                <w:sz w:val="20"/>
                <w:szCs w:val="20"/>
                <w:lang w:eastAsia="ru-RU"/>
              </w:rPr>
              <w:t>, Ф</w:t>
            </w:r>
            <w:r w:rsidRPr="006A0714">
              <w:rPr>
                <w:rFonts w:ascii="Times New Roman" w:hAnsi="Times New Roman"/>
                <w:sz w:val="20"/>
                <w:szCs w:val="20"/>
                <w:lang w:eastAsia="ru-RU"/>
              </w:rPr>
              <w:t>ильтровочные и поглотительные отработанные массы, загрязненные опасными веществами/Фильтры, загрязненные сульфинолом (3148000000000)</w:t>
            </w:r>
            <w:r>
              <w:rPr>
                <w:rFonts w:ascii="Times New Roman" w:hAnsi="Times New Roman"/>
                <w:sz w:val="20"/>
                <w:szCs w:val="20"/>
                <w:lang w:eastAsia="ru-RU"/>
              </w:rPr>
              <w:t>, Ф</w:t>
            </w:r>
            <w:r w:rsidRPr="006A0714">
              <w:rPr>
                <w:rFonts w:ascii="Times New Roman" w:hAnsi="Times New Roman"/>
                <w:sz w:val="20"/>
                <w:szCs w:val="20"/>
                <w:lang w:eastAsia="ru-RU"/>
              </w:rPr>
              <w:t>ильтровочные и поглотительные отработанные массы, загрязненные опасными веществами/Фильтры очистки химических реагентов (3148000000000)</w:t>
            </w:r>
            <w:r>
              <w:rPr>
                <w:rFonts w:ascii="Times New Roman" w:hAnsi="Times New Roman"/>
                <w:sz w:val="20"/>
                <w:szCs w:val="20"/>
                <w:lang w:eastAsia="ru-RU"/>
              </w:rPr>
              <w:t xml:space="preserve">, </w:t>
            </w:r>
            <w:r w:rsidRPr="006A0714">
              <w:rPr>
                <w:rFonts w:ascii="Times New Roman" w:hAnsi="Times New Roman"/>
                <w:sz w:val="20"/>
                <w:szCs w:val="20"/>
                <w:lang w:eastAsia="ru-RU"/>
              </w:rPr>
              <w:t xml:space="preserve">Шлам нефтеотделительных установок (5460030004033) </w:t>
            </w:r>
            <w:r>
              <w:rPr>
                <w:rFonts w:ascii="Times New Roman" w:hAnsi="Times New Roman"/>
                <w:sz w:val="20"/>
                <w:szCs w:val="20"/>
                <w:lang w:eastAsia="ru-RU"/>
              </w:rPr>
              <w:t xml:space="preserve">, </w:t>
            </w:r>
            <w:r w:rsidRPr="006A0714">
              <w:rPr>
                <w:rFonts w:ascii="Times New Roman" w:hAnsi="Times New Roman"/>
                <w:sz w:val="20"/>
                <w:szCs w:val="20"/>
                <w:lang w:eastAsia="ru-RU"/>
              </w:rPr>
              <w:t>Шлам очистки трубопроводов и емкостей (бочек, контейнеров, цистерн, гудронаторов) от нефти (5460150104033)</w:t>
            </w:r>
            <w:r>
              <w:rPr>
                <w:rFonts w:ascii="Times New Roman" w:hAnsi="Times New Roman"/>
                <w:sz w:val="20"/>
                <w:szCs w:val="20"/>
                <w:lang w:eastAsia="ru-RU"/>
              </w:rPr>
              <w:t xml:space="preserve">, </w:t>
            </w:r>
            <w:r w:rsidRPr="006A0714">
              <w:rPr>
                <w:rFonts w:ascii="Times New Roman" w:hAnsi="Times New Roman"/>
                <w:sz w:val="20"/>
                <w:szCs w:val="20"/>
                <w:lang w:eastAsia="ru-RU"/>
              </w:rPr>
              <w:t>Шлам очистки трубопроводов и емкостей (бочек, контейнеров, цистерн, гудронаторов) от нефти и нефтепродуктов (5460150004030)</w:t>
            </w:r>
            <w:r>
              <w:rPr>
                <w:rFonts w:ascii="Times New Roman" w:hAnsi="Times New Roman"/>
                <w:sz w:val="20"/>
                <w:szCs w:val="20"/>
                <w:lang w:eastAsia="ru-RU"/>
              </w:rPr>
              <w:t xml:space="preserve">, </w:t>
            </w:r>
            <w:r w:rsidRPr="006A0714">
              <w:rPr>
                <w:rFonts w:ascii="Times New Roman" w:hAnsi="Times New Roman"/>
                <w:sz w:val="20"/>
                <w:szCs w:val="20"/>
                <w:lang w:eastAsia="ru-RU"/>
              </w:rPr>
              <w:t>Шлам очистки трубопроводов и емкостей от мазута (5460150204073)</w:t>
            </w:r>
            <w:r>
              <w:rPr>
                <w:rFonts w:ascii="Times New Roman" w:hAnsi="Times New Roman"/>
                <w:sz w:val="20"/>
                <w:szCs w:val="20"/>
                <w:lang w:eastAsia="ru-RU"/>
              </w:rPr>
              <w:t xml:space="preserve">, </w:t>
            </w:r>
            <w:r w:rsidRPr="006A0714">
              <w:rPr>
                <w:rFonts w:ascii="Times New Roman" w:hAnsi="Times New Roman"/>
                <w:sz w:val="20"/>
                <w:szCs w:val="20"/>
                <w:lang w:eastAsia="ru-RU"/>
              </w:rPr>
              <w:t>Шлам очистки трубопроводов и емкостей от разнородных нефтепродуктов (5460151904073)</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нефти и нефтепродуктов (5460000000000)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Эмульсии и эмульсионные смеси для шлифовки металлов отработанные, содержащие масла или нефтепродукты в количестве 15% и более (5440020106033)</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твердых производственных материалов, загрязненные нефтяными и минеральными жировыми продуктами (5490300000000)</w:t>
            </w:r>
            <w:r>
              <w:rPr>
                <w:rFonts w:ascii="Times New Roman" w:hAnsi="Times New Roman"/>
                <w:sz w:val="20"/>
                <w:szCs w:val="20"/>
                <w:lang w:eastAsia="ru-RU"/>
              </w:rPr>
              <w:t>, О</w:t>
            </w:r>
            <w:r w:rsidRPr="006A0714">
              <w:rPr>
                <w:rFonts w:ascii="Times New Roman" w:hAnsi="Times New Roman"/>
                <w:sz w:val="20"/>
                <w:szCs w:val="20"/>
                <w:lang w:eastAsia="ru-RU"/>
              </w:rPr>
              <w:t>тходы при добычи нефти и газа/Отходы бурения, полученные при использовании нефтесодержащих эмульсионных буровых растворов, содержащие эмульгированную нефть в количестве 10% и более (341000000000)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 ходы жиров (смазок) и парафинов из минеральных масел (5420000000000)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синтетических и минеральных масел (5410000000000)</w:t>
            </w:r>
            <w:r>
              <w:rPr>
                <w:rFonts w:ascii="Times New Roman" w:hAnsi="Times New Roman"/>
                <w:sz w:val="20"/>
                <w:szCs w:val="20"/>
                <w:lang w:eastAsia="ru-RU"/>
              </w:rPr>
              <w:t>, М</w:t>
            </w:r>
            <w:r w:rsidRPr="006A0714">
              <w:rPr>
                <w:rFonts w:ascii="Times New Roman" w:hAnsi="Times New Roman"/>
                <w:sz w:val="20"/>
                <w:szCs w:val="20"/>
                <w:lang w:eastAsia="ru-RU"/>
              </w:rPr>
              <w:t>асла моторные отработанные (5410020102033)</w:t>
            </w:r>
            <w:r>
              <w:rPr>
                <w:rFonts w:ascii="Times New Roman" w:hAnsi="Times New Roman"/>
                <w:sz w:val="20"/>
                <w:szCs w:val="20"/>
                <w:lang w:eastAsia="ru-RU"/>
              </w:rPr>
              <w:t>, М</w:t>
            </w:r>
            <w:r w:rsidRPr="006A0714">
              <w:rPr>
                <w:rFonts w:ascii="Times New Roman" w:hAnsi="Times New Roman"/>
                <w:sz w:val="20"/>
                <w:szCs w:val="20"/>
                <w:lang w:eastAsia="ru-RU"/>
              </w:rPr>
              <w:t>асла дизельные отработанные (5410020302033)</w:t>
            </w:r>
            <w:r>
              <w:rPr>
                <w:rFonts w:ascii="Times New Roman" w:hAnsi="Times New Roman"/>
                <w:sz w:val="20"/>
                <w:szCs w:val="20"/>
                <w:lang w:eastAsia="ru-RU"/>
              </w:rPr>
              <w:t xml:space="preserve">, </w:t>
            </w:r>
            <w:r w:rsidRPr="006A0714">
              <w:rPr>
                <w:rFonts w:ascii="Times New Roman" w:hAnsi="Times New Roman"/>
                <w:sz w:val="20"/>
                <w:szCs w:val="20"/>
                <w:lang w:eastAsia="ru-RU"/>
              </w:rPr>
              <w:t>Масла индустриальные отработанные (5410020502033)</w:t>
            </w:r>
            <w:r>
              <w:rPr>
                <w:rFonts w:ascii="Times New Roman" w:hAnsi="Times New Roman"/>
                <w:sz w:val="20"/>
                <w:szCs w:val="20"/>
                <w:lang w:eastAsia="ru-RU"/>
              </w:rPr>
              <w:t>, М</w:t>
            </w:r>
            <w:r w:rsidRPr="006A0714">
              <w:rPr>
                <w:rFonts w:ascii="Times New Roman" w:hAnsi="Times New Roman"/>
                <w:sz w:val="20"/>
                <w:szCs w:val="20"/>
                <w:lang w:eastAsia="ru-RU"/>
              </w:rPr>
              <w:t>асла транмисионные отработанные (5410020602033)</w:t>
            </w:r>
            <w:r>
              <w:rPr>
                <w:rFonts w:ascii="Times New Roman" w:hAnsi="Times New Roman"/>
                <w:sz w:val="20"/>
                <w:szCs w:val="20"/>
                <w:lang w:eastAsia="ru-RU"/>
              </w:rPr>
              <w:t xml:space="preserve">, </w:t>
            </w:r>
            <w:r w:rsidRPr="006A0714">
              <w:rPr>
                <w:rFonts w:ascii="Times New Roman" w:hAnsi="Times New Roman"/>
                <w:sz w:val="20"/>
                <w:szCs w:val="20"/>
                <w:lang w:eastAsia="ru-RU"/>
              </w:rPr>
              <w:t>Масла компрессорные отработанные (5410021102033)</w:t>
            </w:r>
            <w:r>
              <w:rPr>
                <w:rFonts w:ascii="Times New Roman" w:hAnsi="Times New Roman"/>
                <w:sz w:val="20"/>
                <w:szCs w:val="20"/>
                <w:lang w:eastAsia="ru-RU"/>
              </w:rPr>
              <w:t xml:space="preserve">, </w:t>
            </w:r>
            <w:r w:rsidRPr="006A0714">
              <w:rPr>
                <w:rFonts w:ascii="Times New Roman" w:hAnsi="Times New Roman"/>
                <w:sz w:val="20"/>
                <w:szCs w:val="20"/>
                <w:lang w:eastAsia="ru-RU"/>
              </w:rPr>
              <w:t>Масла турбинные отработанные (5410021202033)</w:t>
            </w:r>
            <w:r>
              <w:rPr>
                <w:rFonts w:ascii="Times New Roman" w:hAnsi="Times New Roman"/>
                <w:sz w:val="20"/>
                <w:szCs w:val="20"/>
                <w:lang w:eastAsia="ru-RU"/>
              </w:rPr>
              <w:t xml:space="preserve">, </w:t>
            </w:r>
            <w:r w:rsidRPr="006A0714">
              <w:rPr>
                <w:rFonts w:ascii="Times New Roman" w:hAnsi="Times New Roman"/>
                <w:sz w:val="20"/>
                <w:szCs w:val="20"/>
                <w:lang w:eastAsia="ru-RU"/>
              </w:rPr>
              <w:t>Масла гидравлические отработанные, не содержащие галогены (5410021302033)</w:t>
            </w:r>
            <w:r>
              <w:rPr>
                <w:rFonts w:ascii="Times New Roman" w:hAnsi="Times New Roman"/>
                <w:sz w:val="20"/>
                <w:szCs w:val="20"/>
                <w:lang w:eastAsia="ru-RU"/>
              </w:rPr>
              <w:t>. О</w:t>
            </w:r>
            <w:r w:rsidRPr="006A0714">
              <w:rPr>
                <w:rFonts w:ascii="Times New Roman" w:hAnsi="Times New Roman"/>
                <w:sz w:val="20"/>
                <w:szCs w:val="20"/>
                <w:lang w:eastAsia="ru-RU"/>
              </w:rPr>
              <w:t>статки моторных масел, потерявших потребительские свойства (5410030102033)</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автомобильных масел, потрявших потребительские свойства (5410030202033)</w:t>
            </w:r>
            <w:r>
              <w:rPr>
                <w:rFonts w:ascii="Times New Roman" w:hAnsi="Times New Roman"/>
                <w:sz w:val="20"/>
                <w:szCs w:val="20"/>
                <w:lang w:eastAsia="ru-RU"/>
              </w:rPr>
              <w:t>, О</w:t>
            </w:r>
            <w:r w:rsidRPr="006A0714">
              <w:rPr>
                <w:rFonts w:ascii="Times New Roman" w:hAnsi="Times New Roman"/>
                <w:sz w:val="20"/>
                <w:szCs w:val="20"/>
                <w:lang w:eastAsia="ru-RU"/>
              </w:rPr>
              <w:t>статки дизельных масел, потерявших потребительские свойства (5410030302033)</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авиационных масел, потерявших потребительские свойства (5410030402033)</w:t>
            </w:r>
            <w:r>
              <w:rPr>
                <w:rFonts w:ascii="Times New Roman" w:hAnsi="Times New Roman"/>
                <w:sz w:val="20"/>
                <w:szCs w:val="20"/>
                <w:lang w:eastAsia="ru-RU"/>
              </w:rPr>
              <w:t>, О</w:t>
            </w:r>
            <w:r w:rsidRPr="006A0714">
              <w:rPr>
                <w:rFonts w:ascii="Times New Roman" w:hAnsi="Times New Roman"/>
                <w:sz w:val="20"/>
                <w:szCs w:val="20"/>
                <w:lang w:eastAsia="ru-RU"/>
              </w:rPr>
              <w:t>статки индустриальных масел, потерявших потребительские свойства (5410030502033)</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трансмисионных масел, потерявших потребительские свойства (5410030602033)</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трансформаторных масел, не содержащие галогены, полихлорированные дифенилы и терфенилы и потерявшие потребительские свойства (5410030702033)</w:t>
            </w:r>
            <w:r>
              <w:rPr>
                <w:rFonts w:ascii="Times New Roman" w:hAnsi="Times New Roman"/>
                <w:sz w:val="20"/>
                <w:szCs w:val="20"/>
                <w:lang w:eastAsia="ru-RU"/>
              </w:rPr>
              <w:t>, О</w:t>
            </w:r>
            <w:r w:rsidRPr="006A0714">
              <w:rPr>
                <w:rFonts w:ascii="Times New Roman" w:hAnsi="Times New Roman"/>
                <w:sz w:val="20"/>
                <w:szCs w:val="20"/>
                <w:lang w:eastAsia="ru-RU"/>
              </w:rPr>
              <w:t>статки компрессорных масел, потерявших потребительские свойства (5410031102033)</w:t>
            </w:r>
            <w:r>
              <w:rPr>
                <w:rFonts w:ascii="Times New Roman" w:hAnsi="Times New Roman"/>
                <w:sz w:val="20"/>
                <w:szCs w:val="20"/>
                <w:lang w:eastAsia="ru-RU"/>
              </w:rPr>
              <w:t>, О</w:t>
            </w:r>
            <w:r w:rsidRPr="006A0714">
              <w:rPr>
                <w:rFonts w:ascii="Times New Roman" w:hAnsi="Times New Roman"/>
                <w:sz w:val="20"/>
                <w:szCs w:val="20"/>
                <w:lang w:eastAsia="ru-RU"/>
              </w:rPr>
              <w:t>статки турбинных асел, потерявших потребительские свойства (5410031202033)</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гидравлических масел, не содержащих галогены и потерявших потребительские свойства (5410031302033)</w:t>
            </w:r>
            <w:r>
              <w:rPr>
                <w:rFonts w:ascii="Times New Roman" w:hAnsi="Times New Roman"/>
                <w:sz w:val="20"/>
                <w:szCs w:val="20"/>
                <w:lang w:eastAsia="ru-RU"/>
              </w:rPr>
              <w:t>, О</w:t>
            </w:r>
            <w:r w:rsidRPr="006A0714">
              <w:rPr>
                <w:rFonts w:ascii="Times New Roman" w:hAnsi="Times New Roman"/>
                <w:sz w:val="20"/>
                <w:szCs w:val="20"/>
                <w:lang w:eastAsia="ru-RU"/>
              </w:rPr>
              <w:t>статки смазочно-охлаждающих масел для механической обработки, потерявших потребительские свойства (5410031502033)</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силиконовых масел, потерявших потребительские свойства (5410032102033)</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дизельного топлива, потерявшего потребительские свойства (5410110002033)</w:t>
            </w:r>
            <w:r>
              <w:rPr>
                <w:rFonts w:ascii="Times New Roman" w:hAnsi="Times New Roman"/>
                <w:sz w:val="20"/>
                <w:szCs w:val="20"/>
                <w:lang w:eastAsia="ru-RU"/>
              </w:rPr>
              <w:t xml:space="preserve">, </w:t>
            </w:r>
            <w:r w:rsidRPr="006A0714">
              <w:rPr>
                <w:rFonts w:ascii="Times New Roman" w:hAnsi="Times New Roman"/>
                <w:sz w:val="20"/>
                <w:szCs w:val="20"/>
                <w:lang w:eastAsia="ru-RU"/>
              </w:rPr>
              <w:t>Шлам от очистки танков и нефтеналивных судов (5460040004033)</w:t>
            </w:r>
            <w:r>
              <w:rPr>
                <w:rFonts w:ascii="Times New Roman" w:hAnsi="Times New Roman"/>
                <w:sz w:val="20"/>
                <w:szCs w:val="20"/>
                <w:lang w:eastAsia="ru-RU"/>
              </w:rPr>
              <w:t xml:space="preserve">, </w:t>
            </w:r>
            <w:r w:rsidRPr="006A0714">
              <w:rPr>
                <w:rFonts w:ascii="Times New Roman" w:hAnsi="Times New Roman"/>
                <w:sz w:val="20"/>
                <w:szCs w:val="20"/>
                <w:lang w:eastAsia="ru-RU"/>
              </w:rPr>
              <w:t>Шлам шлифовальный маслосодержащий (5460100004033)</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минеральных масел (5470000000000)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рафинирования нефтепродуктов (5480000000000)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Пенька промасленная (содержание масел 15% и более)</w:t>
            </w:r>
            <w:r>
              <w:rPr>
                <w:rFonts w:ascii="Times New Roman" w:hAnsi="Times New Roman"/>
                <w:sz w:val="20"/>
                <w:szCs w:val="20"/>
                <w:lang w:eastAsia="ru-RU"/>
              </w:rPr>
              <w:t xml:space="preserve">, </w:t>
            </w:r>
            <w:r w:rsidRPr="006A0714">
              <w:rPr>
                <w:rFonts w:ascii="Times New Roman" w:hAnsi="Times New Roman"/>
                <w:sz w:val="20"/>
                <w:szCs w:val="20"/>
                <w:lang w:eastAsia="ru-RU"/>
              </w:rPr>
              <w:t>Окалина замасленная (содержание масел 15% и более)</w:t>
            </w:r>
            <w:r>
              <w:rPr>
                <w:rFonts w:ascii="Times New Roman" w:hAnsi="Times New Roman"/>
                <w:sz w:val="20"/>
                <w:szCs w:val="20"/>
                <w:lang w:eastAsia="ru-RU"/>
              </w:rPr>
              <w:t>, С</w:t>
            </w:r>
            <w:r w:rsidRPr="006A0714">
              <w:rPr>
                <w:rFonts w:ascii="Times New Roman" w:hAnsi="Times New Roman"/>
                <w:sz w:val="20"/>
                <w:szCs w:val="20"/>
                <w:lang w:eastAsia="ru-RU"/>
              </w:rPr>
              <w:t>альниковая набивка асбесто-графитовая, промасленная (содержание масел 15% и более) (5490300301033)</w:t>
            </w:r>
            <w:r>
              <w:rPr>
                <w:rFonts w:ascii="Times New Roman" w:hAnsi="Times New Roman"/>
                <w:sz w:val="20"/>
                <w:szCs w:val="20"/>
                <w:lang w:eastAsia="ru-RU"/>
              </w:rPr>
              <w:t>, О</w:t>
            </w:r>
            <w:r w:rsidRPr="006A0714">
              <w:rPr>
                <w:rFonts w:ascii="Times New Roman" w:hAnsi="Times New Roman"/>
                <w:sz w:val="20"/>
                <w:szCs w:val="20"/>
                <w:lang w:eastAsia="ru-RU"/>
              </w:rPr>
              <w:t>тходы песка/песок, загрязненный нефтью, нефтепродуктами (содержание нефти, нефтепродуктов более 15%) (3140230001000)</w:t>
            </w:r>
            <w:r>
              <w:rPr>
                <w:rFonts w:ascii="Times New Roman" w:hAnsi="Times New Roman"/>
                <w:sz w:val="20"/>
                <w:szCs w:val="20"/>
                <w:lang w:eastAsia="ru-RU"/>
              </w:rPr>
              <w:t>, П</w:t>
            </w:r>
            <w:r w:rsidRPr="006A0714">
              <w:rPr>
                <w:rFonts w:ascii="Times New Roman" w:hAnsi="Times New Roman"/>
                <w:sz w:val="20"/>
                <w:szCs w:val="20"/>
                <w:lang w:eastAsia="ru-RU"/>
              </w:rPr>
              <w:t>есок, Загрязненный мазутом (содержание мазута 15% и более)</w:t>
            </w:r>
            <w:r>
              <w:rPr>
                <w:rFonts w:ascii="Times New Roman" w:hAnsi="Times New Roman"/>
                <w:sz w:val="20"/>
                <w:szCs w:val="20"/>
                <w:lang w:eastAsia="ru-RU"/>
              </w:rPr>
              <w:t>, П</w:t>
            </w:r>
            <w:r w:rsidRPr="006A0714">
              <w:rPr>
                <w:rFonts w:ascii="Times New Roman" w:hAnsi="Times New Roman"/>
                <w:sz w:val="20"/>
                <w:szCs w:val="20"/>
                <w:lang w:eastAsia="ru-RU"/>
              </w:rPr>
              <w:t>есок, Загрязненный маслами (содержание масел 15% и более)</w:t>
            </w:r>
            <w:r>
              <w:rPr>
                <w:rFonts w:ascii="Times New Roman" w:hAnsi="Times New Roman"/>
                <w:sz w:val="20"/>
                <w:szCs w:val="20"/>
                <w:lang w:eastAsia="ru-RU"/>
              </w:rPr>
              <w:t>, М</w:t>
            </w:r>
            <w:r w:rsidRPr="006A0714">
              <w:rPr>
                <w:rFonts w:ascii="Times New Roman" w:hAnsi="Times New Roman"/>
                <w:sz w:val="20"/>
                <w:szCs w:val="20"/>
                <w:lang w:eastAsia="ru-RU"/>
              </w:rPr>
              <w:t>асла автомобильные отработанные (5410020202033)</w:t>
            </w:r>
            <w:r>
              <w:rPr>
                <w:rFonts w:ascii="Times New Roman" w:hAnsi="Times New Roman"/>
                <w:sz w:val="20"/>
                <w:szCs w:val="20"/>
                <w:lang w:eastAsia="ru-RU"/>
              </w:rPr>
              <w:t xml:space="preserve">, </w:t>
            </w:r>
            <w:r w:rsidRPr="006A0714">
              <w:rPr>
                <w:rFonts w:ascii="Times New Roman" w:hAnsi="Times New Roman"/>
                <w:sz w:val="20"/>
                <w:szCs w:val="20"/>
                <w:lang w:eastAsia="ru-RU"/>
              </w:rPr>
              <w:t>Смазочно-охладительные масла для механической обработи отработанные (5410031502033)</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химического происхождения/Отходы пенообразователя (5000000000000)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Уголь активированный, загрязненный опасными веществами/Уголь активированный отработанный, загрязненный рпасными веществами (метилдиэтаноламином) (3148010000000)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пункты/орбирующие материалы полипропиленовые, загрязненные химическими реагентами (метилдиэтаноламином)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Электрическое оборудование. приборы, устройства и их части/Переферийное оборудование, вышедшее из употребления (9210000000000)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Электрическое оборудование, приборы, устройства и их части/Отработанные элементы питания (батарейи) (9210000000000)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Прочие твердые минеральные отходы (грунт/песок загрязненный маслами) (314000000000)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негалогенированных органических растворителей и их смесей/Отходы пропиленгликоля (5530000000000)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эмульсий и смесей нефтепродуктов/Вода, загрязненная нефтепродуктами 15% и более (5440000000000)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тара железная, загрязненная лакокрасочными материалами (3517020013000)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 минеральный от газоочистки (3160600004000)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твердых производственных материалов, загрязненные нефтяными и минеральными жировыми продуктами/Бочки стальные из-под химических реагентов (5490300000000)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черных металлов, (тара, загрязненная ЛКМ) (3515000001000)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химические отходы/Отходы регенерации этиленгликоля (5900000000000)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химические отходы/Карбонат натрия, безводный, потерявший потребительские свойства (590000000000)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химические отходы/Растворитель кислорода, потерявший потребительские свойства (5900000000000)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химические отходы/кислота солярная, потерявшая потребительские свойства (5900000000000)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химические отходы/Микробиоцид, потерявший потребительские свойства (5900000000000)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пункты/Торфосорбент, загрязненный нефтью, нефтепродуктами менее 15%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пункты/сорбирующие материалы полипропиленовые, загрязненные этиленгликолем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пункты/Сорбирующие материалы полипропиленовые, загрязненные химическими реагентами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песка (песокосодержащий гель) (3140230001000)</w:t>
            </w:r>
            <w:r>
              <w:rPr>
                <w:rFonts w:ascii="Times New Roman" w:hAnsi="Times New Roman"/>
                <w:sz w:val="20"/>
                <w:szCs w:val="20"/>
                <w:lang w:eastAsia="ru-RU"/>
              </w:rPr>
              <w:t xml:space="preserve">, </w:t>
            </w:r>
            <w:r w:rsidRPr="006A0714">
              <w:rPr>
                <w:rFonts w:ascii="Times New Roman" w:hAnsi="Times New Roman"/>
                <w:sz w:val="20"/>
                <w:szCs w:val="20"/>
                <w:lang w:eastAsia="ru-RU"/>
              </w:rPr>
              <w:t>Мусор строительный (9120060001000)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черных металлов/Бочки стальные, загрязненные нефтепродуктами (3510000000000)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черных металлов/бочки стальные загрязненные этиленгликолем (3510000000000)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черных металлов с примесями или загрязненные опасными веществами/тара, загрзагрязненная этиленгликолем (3515000001000)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черных металлов с примесями или загрязненные опасными веществами/тара, загрзагрязненная этиленгликолем (3515000001000)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черных металлов/Бочки стальные, загрязненные нефтепродуктами (3510000000000)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черных металлов/Бочки стальные, загрязненные этиленгликолем (3510000000000)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твердых производственных материалов, загрязненные нефтяными и минеральными жировыми продуктами/Бочки стальные из-под химических реагентов (5490300000000)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песка/песок, загрязненный нефтью, нефтепродуктами (сожержание нефти, нефтепродуктов менее 15%)</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пункты/Сорбирующие матреиалы полипропиленовые, загрязненные химическими реагентами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пункты/Сорбирующие материалы полипропиленовые, загрязненные этиленгликолем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сложного комбинированного состава в виде изделий, оборудования, устройств, не вошедшие в другие пункты/Фильтрующие элементы маслянные отработанные (5490300000000)</w:t>
            </w:r>
            <w:r>
              <w:rPr>
                <w:rFonts w:ascii="Times New Roman" w:hAnsi="Times New Roman"/>
                <w:sz w:val="20"/>
                <w:szCs w:val="20"/>
                <w:lang w:eastAsia="ru-RU"/>
              </w:rPr>
              <w:t xml:space="preserve">, </w:t>
            </w:r>
            <w:r w:rsidRPr="006A0714">
              <w:rPr>
                <w:rFonts w:ascii="Times New Roman" w:hAnsi="Times New Roman"/>
                <w:sz w:val="20"/>
                <w:szCs w:val="20"/>
                <w:lang w:eastAsia="ru-RU"/>
              </w:rPr>
              <w:t>Сорбенты не вошедшие в другие пункты/Торфосорбент, загрязненный нефтью, нефтепродуктами менее 15%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газа/Буровые отходы и попутные воды, размещаемые в глубоких горизонтах недр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Фильтровочные и поглотительные отработанные массы, загрязненные опасными веществами/Фильтры очистки химических реагентов (3148000000000)</w:t>
            </w:r>
            <w:r>
              <w:rPr>
                <w:rFonts w:ascii="Times New Roman" w:hAnsi="Times New Roman"/>
                <w:sz w:val="20"/>
                <w:szCs w:val="20"/>
                <w:lang w:eastAsia="ru-RU"/>
              </w:rPr>
              <w:t xml:space="preserve">, </w:t>
            </w:r>
            <w:r w:rsidRPr="006A0714">
              <w:rPr>
                <w:rFonts w:ascii="Times New Roman" w:hAnsi="Times New Roman"/>
                <w:sz w:val="20"/>
                <w:szCs w:val="20"/>
                <w:lang w:eastAsia="ru-RU"/>
              </w:rPr>
              <w:t>Фильтровочные и поглотительные отработанные массы, загрязненные опасными веществами/Фильтры сложного комбинированного состава, загрязненные опасными веществами (3148000000000)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нефти и нефтепродуктов/Вода, загрязненная нефтепродуктами (546000000000)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химические отходы (590000000000)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химические отходы/Отработанные фоторастворы (59000000000000)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Золы, шлакии пыль от топочных установоки от термической обработки отходов (3130000000000)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Лабораторные отходы и остатки химикалиев (5930000000000)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цветных металлов и спрлавов несортированные (3550000000000)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Лои и отходы, содержащие несортированные черные металлы (3513000001000)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содержащие цветные металлы (3531000001000)</w:t>
            </w:r>
            <w:r>
              <w:rPr>
                <w:rFonts w:ascii="Times New Roman" w:hAnsi="Times New Roman"/>
                <w:sz w:val="20"/>
                <w:szCs w:val="20"/>
                <w:lang w:eastAsia="ru-RU"/>
              </w:rPr>
              <w:t xml:space="preserve">, </w:t>
            </w:r>
            <w:r w:rsidRPr="006A0714">
              <w:rPr>
                <w:rFonts w:ascii="Times New Roman" w:hAnsi="Times New Roman"/>
                <w:sz w:val="20"/>
                <w:szCs w:val="20"/>
                <w:lang w:eastAsia="ru-RU"/>
              </w:rPr>
              <w:t>Льяльные воды, подсланевые воды, образованные от эксплуатации водного транспорта с содержанием нефтепродуктов менее 10% (5440150002014)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(осадки) при обработке сточных вод, не вошедшие в другие позиции/Осадок очистных сооружений поверхностно-ливневых стоков (9480000000000)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твердые коммунальные отходы/Отходы (мусор) от уборки территории (смет) (910000000000)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абразивных материалов в виде пыли и порошка (3140430411004)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бумаги и картона (бумажные мешки, загрязненные химреагентами) (1870000000000)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Разнородные отходы бумаги и картона (например, содержащие отходы фотобумаги) (1879010001004)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газа/Отходы бурения, полученные при использовании минерализованных буровыз растворов на водной основе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газа/Отходы бурения, полученные при использовании пресных буровыз растворов на водной основе, содержащие химические реагенты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эмульсий и смесей нефтепродуктов/Вода, загрязненная нефтепродуктами менее 15% (5440000000000)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древесных строительных лесоматериалов, в том числе от сноса и разработки строений (1712050001004)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затвердевшего поливинилхлорида и пенопласта на его базе (5710160001004)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лакокрасочных средств (5550000000000)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лакокрасочных средств/остатки, отходы лакокрасочных средств (дидкие) (5550000000000)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лакокрасочных средств/отходы упаковки с остатками лакокрасочных средств (5550000000000)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негалогенированных органических растворителей и их смесей (5530000000000)</w:t>
            </w:r>
            <w:r>
              <w:rPr>
                <w:rFonts w:ascii="Times New Roman" w:hAnsi="Times New Roman"/>
                <w:sz w:val="20"/>
                <w:szCs w:val="20"/>
                <w:lang w:eastAsia="ru-RU"/>
              </w:rPr>
              <w:t>, О</w:t>
            </w:r>
            <w:r w:rsidRPr="006A0714">
              <w:rPr>
                <w:rFonts w:ascii="Times New Roman" w:hAnsi="Times New Roman"/>
                <w:sz w:val="20"/>
                <w:szCs w:val="20"/>
                <w:lang w:eastAsia="ru-RU"/>
              </w:rPr>
              <w:t>тходы органических растворителей, красок, лаков, клея, мастик и смол (5500000000000)</w:t>
            </w:r>
            <w:r>
              <w:rPr>
                <w:rFonts w:ascii="Times New Roman" w:hAnsi="Times New Roman"/>
                <w:sz w:val="20"/>
                <w:szCs w:val="20"/>
                <w:lang w:eastAsia="ru-RU"/>
              </w:rPr>
              <w:t>, О</w:t>
            </w:r>
            <w:r w:rsidRPr="006A0714">
              <w:rPr>
                <w:rFonts w:ascii="Times New Roman" w:hAnsi="Times New Roman"/>
                <w:sz w:val="20"/>
                <w:szCs w:val="20"/>
                <w:lang w:eastAsia="ru-RU"/>
              </w:rPr>
              <w:t>тходы от водоподготовки, обработки сточных вод и использования воды (9400000000000)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Прочие коммунальные отходы/отходы от уборки территории, смет уличный (9900000000000)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песка (пескосодержащий гель) (3140230001000)</w:t>
            </w:r>
            <w:r>
              <w:rPr>
                <w:rFonts w:ascii="Times New Roman" w:hAnsi="Times New Roman"/>
                <w:sz w:val="20"/>
                <w:szCs w:val="20"/>
                <w:lang w:eastAsia="ru-RU"/>
              </w:rPr>
              <w:t>, О</w:t>
            </w:r>
            <w:r w:rsidRPr="006A0714">
              <w:rPr>
                <w:rFonts w:ascii="Times New Roman" w:hAnsi="Times New Roman"/>
                <w:sz w:val="20"/>
                <w:szCs w:val="20"/>
                <w:lang w:eastAsia="ru-RU"/>
              </w:rPr>
              <w:t>тходы песка (3140230001000)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песка/Песок, загрязненный этиленгликолем (3140230001000)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песка очистных и пескоструйных устройств (в металлургии) (3140020008004)</w:t>
            </w:r>
            <w:r>
              <w:rPr>
                <w:rFonts w:ascii="Times New Roman" w:hAnsi="Times New Roman"/>
                <w:sz w:val="20"/>
                <w:szCs w:val="20"/>
                <w:lang w:eastAsia="ru-RU"/>
              </w:rPr>
              <w:t>, О</w:t>
            </w:r>
            <w:r w:rsidRPr="006A0714">
              <w:rPr>
                <w:rFonts w:ascii="Times New Roman" w:hAnsi="Times New Roman"/>
                <w:sz w:val="20"/>
                <w:szCs w:val="20"/>
                <w:lang w:eastAsia="ru-RU"/>
              </w:rPr>
              <w:t>тходы полимерных матреиалов (5700000000000)</w:t>
            </w:r>
            <w:r>
              <w:rPr>
                <w:rFonts w:ascii="Times New Roman" w:hAnsi="Times New Roman"/>
                <w:sz w:val="20"/>
                <w:szCs w:val="20"/>
                <w:lang w:eastAsia="ru-RU"/>
              </w:rPr>
              <w:t>, О</w:t>
            </w:r>
            <w:r w:rsidRPr="006A0714">
              <w:rPr>
                <w:rFonts w:ascii="Times New Roman" w:hAnsi="Times New Roman"/>
                <w:sz w:val="20"/>
                <w:szCs w:val="20"/>
                <w:lang w:eastAsia="ru-RU"/>
              </w:rPr>
              <w:t>тходы потребления на произврдстве, подобные коммунальным (912000000000)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потребления на производстве, подобные коммунальным/Смет уличный (9120000000000)</w:t>
            </w:r>
            <w:r>
              <w:rPr>
                <w:rFonts w:ascii="Times New Roman" w:hAnsi="Times New Roman"/>
                <w:sz w:val="20"/>
                <w:szCs w:val="20"/>
                <w:lang w:eastAsia="ru-RU"/>
              </w:rPr>
              <w:t>, О</w:t>
            </w:r>
            <w:r w:rsidRPr="006A0714">
              <w:rPr>
                <w:rFonts w:ascii="Times New Roman" w:hAnsi="Times New Roman"/>
                <w:sz w:val="20"/>
                <w:szCs w:val="20"/>
                <w:lang w:eastAsia="ru-RU"/>
              </w:rPr>
              <w:t>тходы смеси затвердевших разнородных пластмас (5710990001004)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солей/Фиксаж отработанный (5150000000000)</w:t>
            </w:r>
            <w:r>
              <w:rPr>
                <w:rFonts w:ascii="Times New Roman" w:hAnsi="Times New Roman"/>
                <w:sz w:val="20"/>
                <w:szCs w:val="20"/>
                <w:lang w:eastAsia="ru-RU"/>
              </w:rPr>
              <w:t>, О</w:t>
            </w:r>
            <w:r w:rsidRPr="006A0714">
              <w:rPr>
                <w:rFonts w:ascii="Times New Roman" w:hAnsi="Times New Roman"/>
                <w:sz w:val="20"/>
                <w:szCs w:val="20"/>
                <w:lang w:eastAsia="ru-RU"/>
              </w:rPr>
              <w:t>тходы твердых производственных материалов, загрязненных нефтяными и минеральными жировыми продуктами/Фильтры загрязненные МЭГ (5490300000000)</w:t>
            </w:r>
            <w:r>
              <w:rPr>
                <w:rFonts w:ascii="Times New Roman" w:hAnsi="Times New Roman"/>
                <w:sz w:val="20"/>
                <w:szCs w:val="20"/>
                <w:lang w:eastAsia="ru-RU"/>
              </w:rPr>
              <w:t>, О</w:t>
            </w:r>
            <w:r w:rsidRPr="006A0714">
              <w:rPr>
                <w:rFonts w:ascii="Times New Roman" w:hAnsi="Times New Roman"/>
                <w:sz w:val="20"/>
                <w:szCs w:val="20"/>
                <w:lang w:eastAsia="ru-RU"/>
              </w:rPr>
              <w:t>тходы химического происхождения (5000000000000)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шлаковаты (3140160101004)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этиленгликоля (5530030002070)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содержащие бронзу (в том числе пыль бронзы), несортированные (3541021101004)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 содержащие латунь (в том числе пыль латуни), несортированные (3541031101004)</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химические отходы/Остатки сульфинола (5900000000000)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газа/Песок, грунт, загрязненные солевым раствором (3410000000000)</w:t>
            </w:r>
            <w:r>
              <w:rPr>
                <w:rFonts w:ascii="Times New Roman" w:hAnsi="Times New Roman"/>
                <w:sz w:val="20"/>
                <w:szCs w:val="20"/>
                <w:lang w:eastAsia="ru-RU"/>
              </w:rPr>
              <w:t>, О</w:t>
            </w:r>
            <w:r w:rsidRPr="006A0714">
              <w:rPr>
                <w:rFonts w:ascii="Times New Roman" w:hAnsi="Times New Roman"/>
                <w:sz w:val="20"/>
                <w:szCs w:val="20"/>
                <w:lang w:eastAsia="ru-RU"/>
              </w:rPr>
              <w:t>тходы при добычи нефти и газа/Пластовой песок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Покрышки отработанные (5750020213004)</w:t>
            </w:r>
            <w:r>
              <w:rPr>
                <w:rFonts w:ascii="Times New Roman" w:hAnsi="Times New Roman"/>
                <w:sz w:val="20"/>
                <w:szCs w:val="20"/>
                <w:lang w:eastAsia="ru-RU"/>
              </w:rPr>
              <w:t xml:space="preserve">, </w:t>
            </w:r>
            <w:r w:rsidRPr="006A0714">
              <w:rPr>
                <w:rFonts w:ascii="Times New Roman" w:hAnsi="Times New Roman"/>
                <w:sz w:val="20"/>
                <w:szCs w:val="20"/>
                <w:lang w:eastAsia="ru-RU"/>
              </w:rPr>
              <w:t>Покрышки с металлическим кордом отработанные (5750020413004)</w:t>
            </w:r>
            <w:r>
              <w:rPr>
                <w:rFonts w:ascii="Times New Roman" w:hAnsi="Times New Roman"/>
                <w:sz w:val="20"/>
                <w:szCs w:val="20"/>
                <w:lang w:eastAsia="ru-RU"/>
              </w:rPr>
              <w:t xml:space="preserve">, </w:t>
            </w:r>
            <w:r w:rsidRPr="006A0714">
              <w:rPr>
                <w:rFonts w:ascii="Times New Roman" w:hAnsi="Times New Roman"/>
                <w:sz w:val="20"/>
                <w:szCs w:val="20"/>
                <w:lang w:eastAsia="ru-RU"/>
              </w:rPr>
              <w:t>Покрышки с тканевым кордом отработанные (5750020313004)</w:t>
            </w:r>
            <w:r>
              <w:rPr>
                <w:rFonts w:ascii="Times New Roman" w:hAnsi="Times New Roman"/>
                <w:sz w:val="20"/>
                <w:szCs w:val="20"/>
                <w:lang w:eastAsia="ru-RU"/>
              </w:rPr>
              <w:t>, О</w:t>
            </w:r>
            <w:r w:rsidRPr="006A0714">
              <w:rPr>
                <w:rFonts w:ascii="Times New Roman" w:hAnsi="Times New Roman"/>
                <w:sz w:val="20"/>
                <w:szCs w:val="20"/>
                <w:lang w:eastAsia="ru-RU"/>
              </w:rPr>
              <w:t>тходы твердых сополимеров стирола/полимерная (полистерольная) тара, потерявшая потребительские свойства, загрязненная химическими реагентами (5710360001000)</w:t>
            </w:r>
            <w:r>
              <w:rPr>
                <w:rFonts w:ascii="Times New Roman" w:hAnsi="Times New Roman"/>
                <w:sz w:val="20"/>
                <w:szCs w:val="20"/>
                <w:lang w:eastAsia="ru-RU"/>
              </w:rPr>
              <w:t>, О</w:t>
            </w:r>
            <w:r w:rsidRPr="006A0714">
              <w:rPr>
                <w:rFonts w:ascii="Times New Roman" w:hAnsi="Times New Roman"/>
                <w:sz w:val="20"/>
                <w:szCs w:val="20"/>
                <w:lang w:eastAsia="ru-RU"/>
              </w:rPr>
              <w:t>тходы твердых сополимеров стирола/полимерная тара, потерявшая потребительские свойства, загрязненная химическими реагентами (5700000000000)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Прочие коммунальные отходы (9900000000000)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Пыль (или порошок) от шлифования черных металлов с содержанием металла 50% и более (3515036611004)</w:t>
            </w:r>
            <w:r>
              <w:rPr>
                <w:rFonts w:ascii="Times New Roman" w:hAnsi="Times New Roman"/>
                <w:sz w:val="20"/>
                <w:szCs w:val="20"/>
                <w:lang w:eastAsia="ru-RU"/>
              </w:rPr>
              <w:t xml:space="preserve">, </w:t>
            </w:r>
            <w:r w:rsidRPr="006A0714">
              <w:rPr>
                <w:rFonts w:ascii="Times New Roman" w:hAnsi="Times New Roman"/>
                <w:sz w:val="20"/>
                <w:szCs w:val="20"/>
                <w:lang w:eastAsia="ru-RU"/>
              </w:rPr>
              <w:t>Резиноасбестовые отходы (в том числе изделия отработанные и брак) (5750030001004)</w:t>
            </w:r>
            <w:r>
              <w:rPr>
                <w:rFonts w:ascii="Times New Roman" w:hAnsi="Times New Roman"/>
                <w:sz w:val="20"/>
                <w:szCs w:val="20"/>
                <w:lang w:eastAsia="ru-RU"/>
              </w:rPr>
              <w:t>, П</w:t>
            </w:r>
            <w:r w:rsidRPr="006A0714">
              <w:rPr>
                <w:rFonts w:ascii="Times New Roman" w:hAnsi="Times New Roman"/>
                <w:sz w:val="20"/>
                <w:szCs w:val="20"/>
                <w:lang w:eastAsia="ru-RU"/>
              </w:rPr>
              <w:t>рочие коммунальные отходы/Смет уличный (9900000000000)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Шины пневматические отработанные (5750020013004)</w:t>
            </w:r>
            <w:r>
              <w:rPr>
                <w:rFonts w:ascii="Times New Roman" w:hAnsi="Times New Roman"/>
                <w:sz w:val="20"/>
                <w:szCs w:val="20"/>
                <w:lang w:eastAsia="ru-RU"/>
              </w:rPr>
              <w:t xml:space="preserve">, </w:t>
            </w:r>
            <w:r w:rsidRPr="006A0714">
              <w:rPr>
                <w:rFonts w:ascii="Times New Roman" w:hAnsi="Times New Roman"/>
                <w:sz w:val="20"/>
                <w:szCs w:val="20"/>
                <w:lang w:eastAsia="ru-RU"/>
              </w:rPr>
              <w:t>Шлак сварочный (31404800019940</w:t>
            </w:r>
            <w:r>
              <w:rPr>
                <w:rFonts w:ascii="Times New Roman" w:hAnsi="Times New Roman"/>
                <w:sz w:val="20"/>
                <w:szCs w:val="20"/>
                <w:lang w:eastAsia="ru-RU"/>
              </w:rPr>
              <w:t>, Э</w:t>
            </w:r>
            <w:r w:rsidRPr="006A0714">
              <w:rPr>
                <w:rFonts w:ascii="Times New Roman" w:hAnsi="Times New Roman"/>
                <w:sz w:val="20"/>
                <w:szCs w:val="20"/>
                <w:lang w:eastAsia="ru-RU"/>
              </w:rPr>
              <w:t>лектрическое оборудование, приборы, устройства и их части (9210000000000)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Деревянная упаковка (невозвратная тара) и деревянные отходы из натуральной чистой древесины (1711050001000)</w:t>
            </w:r>
            <w:r>
              <w:rPr>
                <w:rFonts w:ascii="Times New Roman" w:hAnsi="Times New Roman"/>
                <w:sz w:val="20"/>
                <w:szCs w:val="20"/>
                <w:lang w:eastAsia="ru-RU"/>
              </w:rPr>
              <w:t>, О</w:t>
            </w:r>
            <w:r w:rsidRPr="006A0714">
              <w:rPr>
                <w:rFonts w:ascii="Times New Roman" w:hAnsi="Times New Roman"/>
                <w:sz w:val="20"/>
                <w:szCs w:val="20"/>
                <w:lang w:eastAsia="ru-RU"/>
              </w:rPr>
              <w:t>тходы полимерных материалов/Внутренняя полиэтиленовая тара для упаковки химического реагента (5700000000000)</w:t>
            </w:r>
            <w:r>
              <w:rPr>
                <w:rFonts w:ascii="Times New Roman" w:hAnsi="Times New Roman"/>
                <w:sz w:val="20"/>
                <w:szCs w:val="20"/>
                <w:lang w:eastAsia="ru-RU"/>
              </w:rPr>
              <w:t>, О</w:t>
            </w:r>
            <w:r w:rsidRPr="006A0714">
              <w:rPr>
                <w:rFonts w:ascii="Times New Roman" w:hAnsi="Times New Roman"/>
                <w:sz w:val="20"/>
                <w:szCs w:val="20"/>
                <w:lang w:eastAsia="ru-RU"/>
              </w:rPr>
              <w:t>тходы полимерных материалов/наружная полипропиленовая тара для упаковки химических реагентов (5700000000000)</w:t>
            </w:r>
            <w:r>
              <w:rPr>
                <w:rFonts w:ascii="Times New Roman" w:hAnsi="Times New Roman"/>
                <w:sz w:val="20"/>
                <w:szCs w:val="20"/>
                <w:lang w:eastAsia="ru-RU"/>
              </w:rPr>
              <w:t>, О</w:t>
            </w:r>
            <w:r w:rsidRPr="006A0714">
              <w:rPr>
                <w:rFonts w:ascii="Times New Roman" w:hAnsi="Times New Roman"/>
                <w:sz w:val="20"/>
                <w:szCs w:val="20"/>
                <w:lang w:eastAsia="ru-RU"/>
              </w:rPr>
              <w:t>тходы (осадки) от механической и биологической очистки муниципальных сточных вод (9430000000000)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Прочие коммунальные отходы/Растительные отходы от ухода за газонами, цветниками, древесно-кустарниковыми посадками, не содержащие опасные компоненты в количестве, токсичном для окружающей среды (9900000000000)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Прочие коммунальные отходы/Смет с территории, не содержащие опасные компоненты в количестве, токсичном для окружающей среды (9900000000000)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Электрическое оборудование, приборы, устройства и их части/Оргтехника, потерявшая потребительские свойства (9210000000000)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отходы минерального происхождения, а также отходы рафинирования продуктов/остатки буровой смазки (3990000000000)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Жидкие отходы очистных сооружений (9500000000000)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Затвердевшие отходы пластмасс (5710000000000)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Затвердевшие отходы пластмасс/Разнородные пластмассовые отходы (5710000000000)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Камеры пневматические отработанные (5750020113004)</w:t>
            </w:r>
            <w:r>
              <w:rPr>
                <w:rFonts w:ascii="Times New Roman" w:hAnsi="Times New Roman"/>
                <w:sz w:val="20"/>
                <w:szCs w:val="20"/>
                <w:lang w:eastAsia="ru-RU"/>
              </w:rPr>
              <w:t xml:space="preserve">, </w:t>
            </w:r>
            <w:r w:rsidRPr="006A0714">
              <w:rPr>
                <w:rFonts w:ascii="Times New Roman" w:hAnsi="Times New Roman"/>
                <w:sz w:val="20"/>
                <w:szCs w:val="20"/>
                <w:lang w:eastAsia="ru-RU"/>
              </w:rPr>
              <w:t>Лампы электрические и электронные отработанные и брак (9231000001000)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сплавов цветных металлов (3540000000000)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содержащие цветные металлы (3530000000000)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черных металлов с примесями или загрязненные опасными веществами (3515000001000)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битума, асфальта в твердой форме (5490120001004)</w:t>
            </w:r>
            <w:r>
              <w:rPr>
                <w:rFonts w:ascii="Times New Roman" w:hAnsi="Times New Roman"/>
                <w:sz w:val="20"/>
                <w:szCs w:val="20"/>
                <w:lang w:eastAsia="ru-RU"/>
              </w:rPr>
              <w:t>, О</w:t>
            </w:r>
            <w:r w:rsidRPr="006A0714">
              <w:rPr>
                <w:rFonts w:ascii="Times New Roman" w:hAnsi="Times New Roman"/>
                <w:sz w:val="20"/>
                <w:szCs w:val="20"/>
                <w:lang w:eastAsia="ru-RU"/>
              </w:rPr>
              <w:t>тходы сложного комбинированного состава в виде изделий, оборудования, устройств, не вошедшие в другие пункты (9200000000000)</w:t>
            </w:r>
            <w:r>
              <w:rPr>
                <w:rFonts w:ascii="Times New Roman" w:hAnsi="Times New Roman"/>
                <w:sz w:val="20"/>
                <w:szCs w:val="20"/>
                <w:lang w:eastAsia="ru-RU"/>
              </w:rPr>
              <w:t>, О</w:t>
            </w:r>
            <w:r w:rsidRPr="006A0714">
              <w:rPr>
                <w:rFonts w:ascii="Times New Roman" w:hAnsi="Times New Roman"/>
                <w:sz w:val="20"/>
                <w:szCs w:val="20"/>
                <w:lang w:eastAsia="ru-RU"/>
              </w:rPr>
              <w:t>тходы, содержащие алюминий (в том числе алюминевую пыль), несортированные (3531011101004)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содержащие легированную сталь (в том числе стальную пыль), несортированные (3512031101004)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содержащие оцинкованную сталь (в том числе стальную пыль), несортированные (3512041101004)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резины, включая старые шины (5750000000000)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газа/Буровой раствор отработанный (на водной основе)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Другие отходы минерального происхождения (3900000000000)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газа/пульпа на основе бурового шлама и отработанных растворов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Прочие твердые минеральные отходы/почва, грунт загрязненная нефтью, нефтепродуктами (содержание нефти, нефтепродуктов менее 15%) (3140000000000)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газа/почва, грунт загрязненная нефтью, нефтепродуктами (содержание нефти, нефтепродуктов менее 15%) (3140000000000)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обтирочный материал загрязненный нефтепродуктами (5490270001030)</w:t>
            </w:r>
            <w:r>
              <w:rPr>
                <w:rFonts w:ascii="Times New Roman" w:hAnsi="Times New Roman"/>
                <w:sz w:val="20"/>
                <w:szCs w:val="20"/>
                <w:lang w:eastAsia="ru-RU"/>
              </w:rPr>
              <w:t xml:space="preserve">, </w:t>
            </w:r>
            <w:r w:rsidRPr="006A0714">
              <w:rPr>
                <w:rFonts w:ascii="Times New Roman" w:hAnsi="Times New Roman"/>
                <w:sz w:val="20"/>
                <w:szCs w:val="20"/>
                <w:lang w:eastAsia="ru-RU"/>
              </w:rPr>
              <w:t>Опилки древесные, загрязненные минеральными маслами (содержание масел менее 15%)</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(осадки) при обработке сточных вод, не вошедшие в другие позиции/осадок очистных сооружений мойки автотранспорта (9480000000000)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Песок, загрязненный мазутом (содержание мазута менее 15%) (3140230201034)</w:t>
            </w:r>
            <w:r>
              <w:rPr>
                <w:rFonts w:ascii="Times New Roman" w:hAnsi="Times New Roman"/>
                <w:sz w:val="20"/>
                <w:szCs w:val="20"/>
                <w:lang w:eastAsia="ru-RU"/>
              </w:rPr>
              <w:t>, О</w:t>
            </w:r>
            <w:r w:rsidRPr="006A0714">
              <w:rPr>
                <w:rFonts w:ascii="Times New Roman" w:hAnsi="Times New Roman"/>
                <w:sz w:val="20"/>
                <w:szCs w:val="20"/>
                <w:lang w:eastAsia="ru-RU"/>
              </w:rPr>
              <w:t>тходы песка/песок, загрязненный нефтью, нефтепродуктами (содержание нефти, нефтепродуктов менее 15%) (31402300001000)</w:t>
            </w:r>
            <w:r>
              <w:rPr>
                <w:rFonts w:ascii="Times New Roman" w:hAnsi="Times New Roman"/>
                <w:sz w:val="20"/>
                <w:szCs w:val="20"/>
                <w:lang w:eastAsia="ru-RU"/>
              </w:rPr>
              <w:t>, П</w:t>
            </w:r>
            <w:r w:rsidRPr="006A0714">
              <w:rPr>
                <w:rFonts w:ascii="Times New Roman" w:hAnsi="Times New Roman"/>
                <w:sz w:val="20"/>
                <w:szCs w:val="20"/>
                <w:lang w:eastAsia="ru-RU"/>
              </w:rPr>
              <w:t>есок, загрязненный маслами (содержание масел менее 15%) (3140230301034)</w:t>
            </w:r>
            <w:r>
              <w:rPr>
                <w:rFonts w:ascii="Times New Roman" w:hAnsi="Times New Roman"/>
                <w:sz w:val="20"/>
                <w:szCs w:val="20"/>
                <w:lang w:eastAsia="ru-RU"/>
              </w:rPr>
              <w:t xml:space="preserve">, </w:t>
            </w:r>
            <w:r w:rsidRPr="006A0714">
              <w:rPr>
                <w:rFonts w:ascii="Times New Roman" w:hAnsi="Times New Roman"/>
                <w:sz w:val="20"/>
                <w:szCs w:val="20"/>
                <w:lang w:eastAsia="ru-RU"/>
              </w:rPr>
              <w:t>Тара железная загрязненная засохшими лакокрасочными материалами, не содержащая растворители и тяжелые металлы (3517020213014)</w:t>
            </w:r>
            <w:r>
              <w:rPr>
                <w:rFonts w:ascii="Times New Roman" w:hAnsi="Times New Roman"/>
                <w:sz w:val="20"/>
                <w:szCs w:val="20"/>
                <w:lang w:eastAsia="ru-RU"/>
              </w:rPr>
              <w:t>, О</w:t>
            </w:r>
            <w:r w:rsidRPr="006A0714">
              <w:rPr>
                <w:rFonts w:ascii="Times New Roman" w:hAnsi="Times New Roman"/>
                <w:sz w:val="20"/>
                <w:szCs w:val="20"/>
                <w:lang w:eastAsia="ru-RU"/>
              </w:rPr>
              <w:t xml:space="preserve">тходы лакокрасочных средств/тара из-под лакокрасочных материалов (5550000000000) </w:t>
            </w:r>
            <w:r>
              <w:rPr>
                <w:rFonts w:ascii="Times New Roman" w:hAnsi="Times New Roman"/>
                <w:sz w:val="20"/>
                <w:szCs w:val="20"/>
                <w:lang w:eastAsia="ru-RU"/>
              </w:rPr>
              <w:t>, О</w:t>
            </w:r>
            <w:r w:rsidRPr="006A0714">
              <w:rPr>
                <w:rFonts w:ascii="Times New Roman" w:hAnsi="Times New Roman"/>
                <w:sz w:val="20"/>
                <w:szCs w:val="20"/>
                <w:lang w:eastAsia="ru-RU"/>
              </w:rPr>
              <w:t>тходы сложного комбинированного состава в виде изделий, оборудования, устройств, не вошедшие в другие пункты/Фильтры очистки воздуха (воздушные фильтры) (9200000000000)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тходы при добычи нефти и газа (на нефтяной основе)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Обтирочный материал, загрязненный нефтепродуктами (5490270001030)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газа/Буровой шлам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газа/Буровой шлам, образованный при бурении с использованием бурового раствора на водной основе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при добычи нефти и газа/Буровой шлам, образованный при бурении скважины с использованием раствора на углеводородной основе (масло)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Лом и отходы черных металлов, загрязненные опасными веществами (тара, загрязненная ЛКМ) (3515000001000)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(осадки) при механической и биологической очистке сточных вод/Спрессованный ил (9430000000000)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(осадки) при механической и биологической очистке сточных вод (9430000000000)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переработки нефти, угля, газа, горючих сланцев и торфа (5400000000000)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сложного комбинированного состава в виде изделий, оборудования, устройств, не вошедшие в другие пункты/Фильтры воздушные (9200000000000)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сложного комбинированного состава в виде изделий, оборудования, устройств, не вошедшие в другие пункты/Фильтрующие элементы воздушные отработанные) (9200000000000)</w:t>
            </w:r>
            <w:r>
              <w:rPr>
                <w:rFonts w:ascii="Times New Roman" w:hAnsi="Times New Roman"/>
                <w:sz w:val="20"/>
                <w:szCs w:val="20"/>
                <w:lang w:eastAsia="ru-RU"/>
              </w:rPr>
              <w:t>, О</w:t>
            </w:r>
            <w:r w:rsidRPr="006A0714">
              <w:rPr>
                <w:rFonts w:ascii="Times New Roman" w:hAnsi="Times New Roman"/>
                <w:sz w:val="20"/>
                <w:szCs w:val="20"/>
                <w:lang w:eastAsia="ru-RU"/>
              </w:rPr>
              <w:t>тходы твердых производственных материалов, загрязненные нефтяными и минеральными жировыми продуктами/Фильтрующие элементы топливные отработанные (5490300000000)</w:t>
            </w:r>
            <w:r>
              <w:rPr>
                <w:rFonts w:ascii="Times New Roman" w:hAnsi="Times New Roman"/>
                <w:sz w:val="20"/>
                <w:szCs w:val="20"/>
                <w:lang w:eastAsia="ru-RU"/>
              </w:rPr>
              <w:t>, О</w:t>
            </w:r>
            <w:r w:rsidRPr="006A0714">
              <w:rPr>
                <w:rFonts w:ascii="Times New Roman" w:hAnsi="Times New Roman"/>
                <w:sz w:val="20"/>
                <w:szCs w:val="20"/>
                <w:lang w:eastAsia="ru-RU"/>
              </w:rPr>
              <w:t>тходы твердых производственных материалов, загрязненные нефтяными и минеральными жировыми продуктами/отработанные маслянные и топливные фильтры (5490300000000)</w:t>
            </w:r>
            <w:r>
              <w:rPr>
                <w:rFonts w:ascii="Times New Roman" w:hAnsi="Times New Roman"/>
                <w:sz w:val="20"/>
                <w:szCs w:val="20"/>
                <w:lang w:eastAsia="ru-RU"/>
              </w:rPr>
              <w:t>, О</w:t>
            </w:r>
            <w:r w:rsidRPr="006A0714">
              <w:rPr>
                <w:rFonts w:ascii="Times New Roman" w:hAnsi="Times New Roman"/>
                <w:sz w:val="20"/>
                <w:szCs w:val="20"/>
                <w:lang w:eastAsia="ru-RU"/>
              </w:rPr>
              <w:t>тходы твердых производственных материалов, загрязненные нефтяными и минеральными жировыми продуктами/Фильтрующие элементы топливные отработанные, фильтрующие элементы топлиынве отработанные, фильтрующие элементы воздушные отработанные) (5490300000000)</w:t>
            </w:r>
            <w:r>
              <w:rPr>
                <w:rFonts w:ascii="Times New Roman" w:hAnsi="Times New Roman"/>
                <w:sz w:val="20"/>
                <w:szCs w:val="20"/>
                <w:lang w:eastAsia="ru-RU"/>
              </w:rPr>
              <w:t>, О</w:t>
            </w:r>
            <w:r w:rsidRPr="006A0714">
              <w:rPr>
                <w:rFonts w:ascii="Times New Roman" w:hAnsi="Times New Roman"/>
                <w:sz w:val="20"/>
                <w:szCs w:val="20"/>
                <w:lang w:eastAsia="ru-RU"/>
              </w:rPr>
              <w:t>тходы твердых производственных материалов, загрязненные нефтяными и минеральными жировыми продуктами/отходы картриджей от временного фильтра утилизируемой воды (5490300000000)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текстильного производства, производства волокон (5800000000000)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тканей, старая одежда/отходы тканей, старая одежда, загрязненная нефтепродуктами (58100110001000)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эмульсий и смесей нефтепродуктов (5440000000000)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Песок, загрязненный мазутом (содержание мазута менее 15%) (3140230201034)</w:t>
            </w:r>
            <w:r>
              <w:rPr>
                <w:rFonts w:ascii="Times New Roman" w:hAnsi="Times New Roman"/>
                <w:sz w:val="20"/>
                <w:szCs w:val="20"/>
                <w:lang w:eastAsia="ru-RU"/>
              </w:rPr>
              <w:t xml:space="preserve">, </w:t>
            </w:r>
            <w:r w:rsidRPr="006A0714">
              <w:rPr>
                <w:rFonts w:ascii="Times New Roman" w:hAnsi="Times New Roman"/>
                <w:sz w:val="20"/>
                <w:szCs w:val="20"/>
                <w:lang w:eastAsia="ru-RU"/>
              </w:rPr>
              <w:t>Песок, загрязненный маслами (содержание масел менее 15%) (3140230301034)</w:t>
            </w:r>
            <w:r>
              <w:rPr>
                <w:rFonts w:ascii="Times New Roman" w:hAnsi="Times New Roman"/>
                <w:sz w:val="20"/>
                <w:szCs w:val="20"/>
                <w:lang w:eastAsia="ru-RU"/>
              </w:rPr>
              <w:t>, О</w:t>
            </w:r>
            <w:r w:rsidRPr="006A0714">
              <w:rPr>
                <w:rFonts w:ascii="Times New Roman" w:hAnsi="Times New Roman"/>
                <w:sz w:val="20"/>
                <w:szCs w:val="20"/>
                <w:lang w:eastAsia="ru-RU"/>
              </w:rPr>
              <w:t>тходы при добычи нефти и газа/Песок, грунт, загрязненные разнородными нефтепродуктами в количестве менее 10%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Прочие отходы нефтепродуктов, продуктов переработки нефти, угля, газа, горючего сланца и торфа (5490000000000)</w:t>
            </w:r>
            <w:r>
              <w:rPr>
                <w:rFonts w:ascii="Times New Roman" w:hAnsi="Times New Roman"/>
                <w:sz w:val="20"/>
                <w:szCs w:val="20"/>
                <w:lang w:eastAsia="ru-RU"/>
              </w:rPr>
              <w:t>, С</w:t>
            </w:r>
            <w:r w:rsidRPr="006A0714">
              <w:rPr>
                <w:rFonts w:ascii="Times New Roman" w:hAnsi="Times New Roman"/>
                <w:sz w:val="20"/>
                <w:szCs w:val="20"/>
                <w:lang w:eastAsia="ru-RU"/>
              </w:rPr>
              <w:t>орбенты, не вошедшие в другие пункты (5960000000000)</w:t>
            </w:r>
            <w:r>
              <w:rPr>
                <w:rFonts w:ascii="Times New Roman" w:hAnsi="Times New Roman"/>
                <w:sz w:val="20"/>
                <w:szCs w:val="20"/>
                <w:lang w:eastAsia="ru-RU"/>
              </w:rPr>
              <w:t>, С</w:t>
            </w:r>
            <w:r w:rsidRPr="006A0714">
              <w:rPr>
                <w:rFonts w:ascii="Times New Roman" w:hAnsi="Times New Roman"/>
                <w:sz w:val="20"/>
                <w:szCs w:val="20"/>
                <w:lang w:eastAsia="ru-RU"/>
              </w:rPr>
              <w:t>орбенты, не вошедшие в другие пункты/сорбирующие материалы, загрязненные нефтепродуктами (5960000000000)</w:t>
            </w:r>
            <w:r>
              <w:rPr>
                <w:rFonts w:ascii="Times New Roman" w:hAnsi="Times New Roman"/>
                <w:sz w:val="20"/>
                <w:szCs w:val="20"/>
                <w:lang w:eastAsia="ru-RU"/>
              </w:rPr>
              <w:t>. С</w:t>
            </w:r>
            <w:r w:rsidRPr="006A0714">
              <w:rPr>
                <w:rFonts w:ascii="Times New Roman" w:hAnsi="Times New Roman"/>
                <w:sz w:val="20"/>
                <w:szCs w:val="20"/>
                <w:lang w:eastAsia="ru-RU"/>
              </w:rPr>
              <w:t>орбенты, не вошедшие в другие пункты/Сорбирующие материалы полипропиленовые, загрязненные нефтепродуктами (содержание нефтепродуктов менее 15%) (5960000000000)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Текстиль загрязненный/Текстиль загрязненный нефтепродуктами (5820000000000)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Фильтровочные и поглотительные фильтровочные массы, загрязненные опасными веществами/Фильтры сложного комбинированного состава, загрязненные опасными веществами (нефтепродуктами) (3148000000000)</w:t>
            </w:r>
            <w:r>
              <w:rPr>
                <w:rFonts w:ascii="Times New Roman" w:hAnsi="Times New Roman"/>
                <w:sz w:val="20"/>
                <w:szCs w:val="20"/>
                <w:lang w:eastAsia="ru-RU"/>
              </w:rPr>
              <w:t xml:space="preserve">, </w:t>
            </w:r>
            <w:r w:rsidRPr="006A0714">
              <w:rPr>
                <w:rFonts w:ascii="Times New Roman" w:hAnsi="Times New Roman"/>
                <w:sz w:val="20"/>
                <w:szCs w:val="20"/>
                <w:lang w:eastAsia="ru-RU"/>
              </w:rPr>
              <w:t>Фильтровочные и поглотительные фильтровочные массы,не загрязненные опасными веществами (3147000000000)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нефти и нефтепродуктов (5460000000000)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твердых производственных материалов, загрязненные нефтяными и минеральными жировыми продуктами (5490300000000)</w:t>
            </w:r>
            <w:r>
              <w:rPr>
                <w:rFonts w:ascii="Times New Roman" w:hAnsi="Times New Roman"/>
                <w:sz w:val="20"/>
                <w:szCs w:val="20"/>
                <w:lang w:eastAsia="ru-RU"/>
              </w:rPr>
              <w:t>, О</w:t>
            </w:r>
            <w:r w:rsidRPr="006A0714">
              <w:rPr>
                <w:rFonts w:ascii="Times New Roman" w:hAnsi="Times New Roman"/>
                <w:sz w:val="20"/>
                <w:szCs w:val="20"/>
                <w:lang w:eastAsia="ru-RU"/>
              </w:rPr>
              <w:t>тходы при добычи нефти и газа/Отходы бурения, полученные при использовании нефтесодержащих эмульсионных буровых растворов, содержащие эмульгированную нефть в количестве менее 10% (3410000000000)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жиров (смазок) и парафинов из минеральных масел (5420000000000)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 минеральных масел (5470000000000)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твердых производственных материалов, загрязненные нефтяными и минеральными жировыми продуктами/Тара, загрязненная ЛКМ (549030000000000)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Остатки рафинирования нефтепродуктов (5480000000000)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Пенька промасленная (содержание масле менее 15%) (54903002301034)</w:t>
            </w:r>
            <w:r>
              <w:rPr>
                <w:rFonts w:ascii="Times New Roman" w:hAnsi="Times New Roman"/>
                <w:sz w:val="20"/>
                <w:szCs w:val="20"/>
                <w:lang w:eastAsia="ru-RU"/>
              </w:rPr>
              <w:t xml:space="preserve">, </w:t>
            </w:r>
            <w:r w:rsidRPr="006A0714">
              <w:rPr>
                <w:rFonts w:ascii="Times New Roman" w:hAnsi="Times New Roman"/>
                <w:sz w:val="20"/>
                <w:szCs w:val="20"/>
                <w:lang w:eastAsia="ru-RU"/>
              </w:rPr>
              <w:t>Окалина замасленная (содержание масла менее 15%) (5490300104034)</w:t>
            </w:r>
            <w:r>
              <w:rPr>
                <w:rFonts w:ascii="Times New Roman" w:hAnsi="Times New Roman"/>
                <w:sz w:val="20"/>
                <w:szCs w:val="20"/>
                <w:lang w:eastAsia="ru-RU"/>
              </w:rPr>
              <w:t xml:space="preserve">, </w:t>
            </w:r>
            <w:r w:rsidRPr="006A0714">
              <w:rPr>
                <w:rFonts w:ascii="Times New Roman" w:hAnsi="Times New Roman"/>
                <w:sz w:val="20"/>
                <w:szCs w:val="20"/>
                <w:lang w:eastAsia="ru-RU"/>
              </w:rPr>
              <w:t>Сальниковая набивка асбесто-графитовая, промасленная (содержание масел менее 15%) (5490300301034)</w:t>
            </w:r>
            <w:r>
              <w:rPr>
                <w:rFonts w:ascii="Times New Roman" w:hAnsi="Times New Roman"/>
                <w:sz w:val="20"/>
                <w:szCs w:val="20"/>
                <w:lang w:eastAsia="ru-RU"/>
              </w:rPr>
              <w:t xml:space="preserve">, </w:t>
            </w:r>
            <w:r w:rsidRPr="006A0714">
              <w:rPr>
                <w:rFonts w:ascii="Times New Roman" w:hAnsi="Times New Roman"/>
                <w:sz w:val="20"/>
                <w:szCs w:val="20"/>
                <w:lang w:eastAsia="ru-RU"/>
              </w:rPr>
              <w:t>Затвердевшие отходы пластмасс/Пластмассовая тара из-под химических реагентов (5710000000000)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сложного комбинированного состава в виде изделий, оборудования, устройств не вошедшие в другие пункты/Тара комбинированного состава, потерявшая потребительские свойства, загрязненная химическими реагентами (9200000000000)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Мусор строительный (9120060001000)</w:t>
            </w:r>
            <w:r>
              <w:rPr>
                <w:rFonts w:ascii="Times New Roman" w:hAnsi="Times New Roman"/>
                <w:sz w:val="20"/>
                <w:szCs w:val="20"/>
                <w:lang w:eastAsia="ru-RU"/>
              </w:rPr>
              <w:t xml:space="preserve">, </w:t>
            </w:r>
            <w:r w:rsidRPr="006A0714">
              <w:rPr>
                <w:rFonts w:ascii="Times New Roman" w:hAnsi="Times New Roman"/>
                <w:sz w:val="20"/>
                <w:szCs w:val="20"/>
                <w:lang w:eastAsia="ru-RU"/>
              </w:rPr>
              <w:t>Мусор строительный от разборки зданий (9120060101004)</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производства пищевых продуктов (1110000000000)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производства пищевых продуктов (1110000000000)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продуктов переработки овощей и фруктов (1120000000000)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продуктов переработки овощей и фруктов (1120000000000)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Пищевые продукты просроченные и конфискаты (1180000000000)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Пищевые продукты просроченные и конфискаты (1180000000000)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растительных и животных жировых продуктов (1200000000000)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растительных и животных жировых продуктов (1200000000000)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производства растительных и животных масел (1210000000000)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производства растительных и животных масел (1210000000000)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производства растительных и животных жиров и восков (1230000000000)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производства растительных и животных жиров и восков (1230000000000)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Эмульсии и смеси, содержащие растительные и животные жировые продукты (1250000000000)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Эмульсии и смеси, содержащие растительные и животные жировые продукты (1250000000000)</w:t>
            </w:r>
            <w:r>
              <w:rPr>
                <w:rFonts w:ascii="Times New Roman" w:hAnsi="Times New Roman"/>
                <w:sz w:val="20"/>
                <w:szCs w:val="20"/>
                <w:lang w:eastAsia="ru-RU"/>
              </w:rPr>
              <w:t>, О</w:t>
            </w:r>
            <w:r w:rsidRPr="006A0714">
              <w:rPr>
                <w:rFonts w:ascii="Times New Roman" w:hAnsi="Times New Roman"/>
                <w:sz w:val="20"/>
                <w:szCs w:val="20"/>
                <w:lang w:eastAsia="ru-RU"/>
              </w:rPr>
              <w:t>тходы продуктов из растительных масел, включая просроченные продукты и конфискаты (1260000000000)</w:t>
            </w:r>
            <w:r>
              <w:rPr>
                <w:rFonts w:ascii="Times New Roman" w:hAnsi="Times New Roman"/>
                <w:sz w:val="20"/>
                <w:szCs w:val="20"/>
                <w:lang w:eastAsia="ru-RU"/>
              </w:rPr>
              <w:t>, О</w:t>
            </w:r>
            <w:r w:rsidRPr="006A0714">
              <w:rPr>
                <w:rFonts w:ascii="Times New Roman" w:hAnsi="Times New Roman"/>
                <w:sz w:val="20"/>
                <w:szCs w:val="20"/>
                <w:lang w:eastAsia="ru-RU"/>
              </w:rPr>
              <w:t>тходы продуктов из растительных масел, включая просроченные продукты и конфискаты (1260000000000)</w:t>
            </w:r>
            <w:r>
              <w:rPr>
                <w:rFonts w:ascii="Times New Roman" w:hAnsi="Times New Roman"/>
                <w:sz w:val="20"/>
                <w:szCs w:val="20"/>
                <w:lang w:eastAsia="ru-RU"/>
              </w:rPr>
              <w:t>, От</w:t>
            </w:r>
            <w:r w:rsidRPr="006A0714">
              <w:rPr>
                <w:rFonts w:ascii="Times New Roman" w:hAnsi="Times New Roman"/>
                <w:sz w:val="20"/>
                <w:szCs w:val="20"/>
                <w:lang w:eastAsia="ru-RU"/>
              </w:rPr>
              <w:t>ходы продуктов из животных жиров, включая просроченные продукты и конфискаты (1270000000000)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продуктов из животных жиров, включая просроченные продукты и конфискаты (1270000000000)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пароизводства растительных и животных жиров (1280000000000)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пароизводства растительных и животных жиров (1280000000000)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содержания животных, убоя скота и птица, рыбы, морепродуктов и д.р. (1300000000000)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содержания животных, убоя скота и птица, рыбы, морепродуктов и д.р. (1300000000000)</w:t>
            </w:r>
            <w:r>
              <w:rPr>
                <w:rFonts w:ascii="Times New Roman" w:hAnsi="Times New Roman"/>
                <w:sz w:val="20"/>
                <w:szCs w:val="20"/>
                <w:lang w:eastAsia="ru-RU"/>
              </w:rPr>
              <w:t>, О</w:t>
            </w:r>
            <w:r w:rsidRPr="006A0714">
              <w:rPr>
                <w:rFonts w:ascii="Times New Roman" w:hAnsi="Times New Roman"/>
                <w:sz w:val="20"/>
                <w:szCs w:val="20"/>
                <w:lang w:eastAsia="ru-RU"/>
              </w:rPr>
              <w:t>тходы сесозаготовок, вырубок (1730000000000)</w:t>
            </w:r>
            <w:r>
              <w:rPr>
                <w:rFonts w:ascii="Times New Roman" w:hAnsi="Times New Roman"/>
                <w:sz w:val="20"/>
                <w:szCs w:val="20"/>
                <w:lang w:eastAsia="ru-RU"/>
              </w:rPr>
              <w:t>, О</w:t>
            </w:r>
            <w:r w:rsidRPr="006A0714">
              <w:rPr>
                <w:rFonts w:ascii="Times New Roman" w:hAnsi="Times New Roman"/>
                <w:sz w:val="20"/>
                <w:szCs w:val="20"/>
                <w:lang w:eastAsia="ru-RU"/>
              </w:rPr>
              <w:t>тходы сесозаготовок, вырубок (1730000000000)</w:t>
            </w:r>
            <w:r>
              <w:rPr>
                <w:rFonts w:ascii="Times New Roman" w:hAnsi="Times New Roman"/>
                <w:sz w:val="20"/>
                <w:szCs w:val="20"/>
                <w:lang w:eastAsia="ru-RU"/>
              </w:rPr>
              <w:t>, О</w:t>
            </w:r>
            <w:r w:rsidRPr="006A0714">
              <w:rPr>
                <w:rFonts w:ascii="Times New Roman" w:hAnsi="Times New Roman"/>
                <w:sz w:val="20"/>
                <w:szCs w:val="20"/>
                <w:lang w:eastAsia="ru-RU"/>
              </w:rPr>
              <w:t>тходы шкур и кожи (1400000000000)</w:t>
            </w:r>
            <w:r>
              <w:rPr>
                <w:rFonts w:ascii="Times New Roman" w:hAnsi="Times New Roman"/>
                <w:sz w:val="20"/>
                <w:szCs w:val="20"/>
                <w:lang w:eastAsia="ru-RU"/>
              </w:rPr>
              <w:t>, О</w:t>
            </w:r>
            <w:r w:rsidRPr="006A0714">
              <w:rPr>
                <w:rFonts w:ascii="Times New Roman" w:hAnsi="Times New Roman"/>
                <w:sz w:val="20"/>
                <w:szCs w:val="20"/>
                <w:lang w:eastAsia="ru-RU"/>
              </w:rPr>
              <w:t>тходы шкур и кожи (1400000000000)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обработки и переработки древесины (1700000000000)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обработки и переработки древесины (1700000000000)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бумаги и картона (1870000000000)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бумаги и картона (1870000000000)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Фильтровачные и поглотительные отработанные массы, загрязненные опасными везествами (3148000000000)</w:t>
            </w:r>
            <w:r>
              <w:rPr>
                <w:rFonts w:ascii="Times New Roman" w:hAnsi="Times New Roman"/>
                <w:sz w:val="20"/>
                <w:szCs w:val="20"/>
                <w:lang w:eastAsia="ru-RU"/>
              </w:rPr>
              <w:t xml:space="preserve">, </w:t>
            </w:r>
            <w:r w:rsidRPr="006A0714">
              <w:rPr>
                <w:rFonts w:ascii="Times New Roman" w:hAnsi="Times New Roman"/>
                <w:sz w:val="20"/>
                <w:szCs w:val="20"/>
                <w:lang w:eastAsia="ru-RU"/>
              </w:rPr>
              <w:t>Фильтровачные и поглотительные отработанные массы, загрязненные опасными везествами (3148000000000)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средств защиты растений, средств дезинфекции (5300000000000)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средств защиты растений, средств дезинфекции (5300000000000)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средств защиты растений, средств дезинфекции (5300000000000)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средств обработки и защиты растений от вредителей (5310000000000)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средств обработки и защиты растений от вредителей (5310000000000)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средств обработки и защиты растений от вредителей (5310000000000)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переработки нефти, угля, газа, горючих сланцев и торфа (5400000000000)</w:t>
            </w:r>
            <w:r>
              <w:rPr>
                <w:rFonts w:ascii="Times New Roman" w:hAnsi="Times New Roman"/>
                <w:sz w:val="20"/>
                <w:szCs w:val="20"/>
                <w:lang w:eastAsia="ru-RU"/>
              </w:rPr>
              <w:t>, О</w:t>
            </w:r>
            <w:r w:rsidRPr="006A0714">
              <w:rPr>
                <w:rFonts w:ascii="Times New Roman" w:hAnsi="Times New Roman"/>
                <w:sz w:val="20"/>
                <w:szCs w:val="20"/>
                <w:lang w:eastAsia="ru-RU"/>
              </w:rPr>
              <w:t>тходы переработки нефти, угля, газа, горючих сланцев и торфа (5400000000000)</w:t>
            </w:r>
            <w:r>
              <w:rPr>
                <w:rFonts w:ascii="Times New Roman" w:hAnsi="Times New Roman"/>
                <w:sz w:val="20"/>
                <w:szCs w:val="20"/>
                <w:lang w:eastAsia="ru-RU"/>
              </w:rPr>
              <w:t>, О</w:t>
            </w:r>
            <w:r w:rsidRPr="006A0714">
              <w:rPr>
                <w:rFonts w:ascii="Times New Roman" w:hAnsi="Times New Roman"/>
                <w:sz w:val="20"/>
                <w:szCs w:val="20"/>
                <w:lang w:eastAsia="ru-RU"/>
              </w:rPr>
              <w:t>тходы синтетических и минеральных масел (5410000000000)</w:t>
            </w:r>
            <w:r>
              <w:rPr>
                <w:rFonts w:ascii="Times New Roman" w:hAnsi="Times New Roman"/>
                <w:sz w:val="20"/>
                <w:szCs w:val="20"/>
                <w:lang w:eastAsia="ru-RU"/>
              </w:rPr>
              <w:t>, О</w:t>
            </w:r>
            <w:r w:rsidRPr="006A0714">
              <w:rPr>
                <w:rFonts w:ascii="Times New Roman" w:hAnsi="Times New Roman"/>
                <w:sz w:val="20"/>
                <w:szCs w:val="20"/>
                <w:lang w:eastAsia="ru-RU"/>
              </w:rPr>
              <w:t>тходы синтетических и минеральных масел (5410000000000)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жиров (смазок) и парафинов из минеральных масел (5420000000000)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жиров (смазок) и парафинов из минеральных масел (5420000000000)</w:t>
            </w:r>
            <w:r>
              <w:rPr>
                <w:rFonts w:ascii="Times New Roman" w:hAnsi="Times New Roman"/>
                <w:sz w:val="20"/>
                <w:szCs w:val="20"/>
                <w:lang w:eastAsia="ru-RU"/>
              </w:rPr>
              <w:t>, О</w:t>
            </w:r>
            <w:r w:rsidRPr="006A0714">
              <w:rPr>
                <w:rFonts w:ascii="Times New Roman" w:hAnsi="Times New Roman"/>
                <w:sz w:val="20"/>
                <w:szCs w:val="20"/>
                <w:lang w:eastAsia="ru-RU"/>
              </w:rPr>
              <w:t>тходы эмульсий и смесей нефтепродуктов (5440000000000)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эмульсий и смесей нефтепродуктов (5440000000000)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нефти и нефтепродуктов (5460000000000)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нефти и нефтепродуктов (5460000000000)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минеральных масел (5470000000000)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минеральных масел (5470000000000)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Прочие отходы нефтепродуктов, продуктов переработки нефти, угля, газа, горючих сланцев и торфа (5490000000000)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Прочие отходы нефтепродуктов, продуктов переработки нефти, угля, газа, горючих сланцев и торфа (5490000000000)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негалогенированных органических растворителей и их смесей (5530000000000)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негалогенированных органических растворителей и их смесей (5530000000000)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содержащие растворители (5540000000000)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Шламы, содержащие растворители (5540000000000)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полимерных материалов (5700000000000)</w:t>
            </w:r>
            <w:r>
              <w:rPr>
                <w:rFonts w:ascii="Times New Roman" w:hAnsi="Times New Roman"/>
                <w:sz w:val="20"/>
                <w:szCs w:val="20"/>
                <w:lang w:eastAsia="ru-RU"/>
              </w:rPr>
              <w:t>, О</w:t>
            </w:r>
            <w:r w:rsidRPr="006A0714">
              <w:rPr>
                <w:rFonts w:ascii="Times New Roman" w:hAnsi="Times New Roman"/>
                <w:sz w:val="20"/>
                <w:szCs w:val="20"/>
                <w:lang w:eastAsia="ru-RU"/>
              </w:rPr>
              <w:t>тходы полимерных материалов (5700000000000)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текстильного производства, производства волокон (5800000000000)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текстильного производства, производства волокон (5800000000000)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фармацевтической продукции и гигиенических средств (5600000000000)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фармацевтической продукции и гигиенических средств (5600000000000)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Твердые коммунальные отходы (9100000000000)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Твердые коммунальные отходы (9100000000000)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водоподготовки, обработки сточных вод и использования воды (9400000000000)</w:t>
            </w:r>
            <w:r>
              <w:rPr>
                <w:rFonts w:ascii="Times New Roman" w:hAnsi="Times New Roman"/>
                <w:sz w:val="20"/>
                <w:szCs w:val="20"/>
                <w:lang w:eastAsia="ru-RU"/>
              </w:rPr>
              <w:t xml:space="preserve">, </w:t>
            </w:r>
            <w:r w:rsidRPr="006A0714">
              <w:rPr>
                <w:rFonts w:ascii="Times New Roman" w:hAnsi="Times New Roman"/>
                <w:sz w:val="20"/>
                <w:szCs w:val="20"/>
                <w:lang w:eastAsia="ru-RU"/>
              </w:rPr>
              <w:t>Отходы водоподготовки, обработки сточных вод и использования воды (9400000000000)</w:t>
            </w:r>
          </w:p>
        </w:tc>
        <w:tc>
          <w:tcPr>
            <w:tcW w:w="483" w:type="pct"/>
            <w:shd w:val="clear" w:color="000000" w:fill="FFFFFF"/>
          </w:tcPr>
          <w:p w:rsidR="00CC4A4F" w:rsidRPr="006A0714" w:rsidRDefault="00CC4A4F" w:rsidP="00CD129C">
            <w:pPr>
              <w:jc w:val="center"/>
              <w:rPr>
                <w:rFonts w:ascii="Times New Roman" w:hAnsi="Times New Roman"/>
                <w:sz w:val="20"/>
                <w:szCs w:val="20"/>
                <w:lang w:eastAsia="ru-RU"/>
              </w:rPr>
            </w:pPr>
            <w:r>
              <w:rPr>
                <w:rFonts w:ascii="Times New Roman" w:hAnsi="Times New Roman"/>
                <w:sz w:val="20"/>
                <w:szCs w:val="20"/>
                <w:lang w:eastAsia="ru-RU"/>
              </w:rPr>
              <w:t>Имеется</w:t>
            </w:r>
          </w:p>
        </w:tc>
        <w:tc>
          <w:tcPr>
            <w:tcW w:w="532" w:type="pct"/>
            <w:shd w:val="clear" w:color="000000" w:fill="FFFFFF"/>
          </w:tcPr>
          <w:p w:rsidR="00CC4A4F" w:rsidRPr="006A0714" w:rsidRDefault="00CC4A4F" w:rsidP="00CD129C">
            <w:pPr>
              <w:jc w:val="center"/>
              <w:rPr>
                <w:rFonts w:ascii="Times New Roman" w:hAnsi="Times New Roman"/>
                <w:sz w:val="20"/>
                <w:szCs w:val="20"/>
                <w:lang w:eastAsia="ru-RU"/>
              </w:rPr>
            </w:pPr>
            <w:r>
              <w:rPr>
                <w:rFonts w:ascii="Times New Roman" w:hAnsi="Times New Roman"/>
                <w:sz w:val="20"/>
                <w:szCs w:val="20"/>
                <w:lang w:eastAsia="ru-RU"/>
              </w:rPr>
              <w:t>64732000</w:t>
            </w:r>
          </w:p>
        </w:tc>
        <w:tc>
          <w:tcPr>
            <w:tcW w:w="486" w:type="pct"/>
            <w:shd w:val="clear" w:color="000000" w:fill="FFFFFF"/>
          </w:tcPr>
          <w:p w:rsidR="00CC4A4F" w:rsidRPr="006A0714" w:rsidRDefault="00CC4A4F" w:rsidP="00CD129C">
            <w:pPr>
              <w:jc w:val="center"/>
              <w:rPr>
                <w:rFonts w:ascii="Times New Roman" w:hAnsi="Times New Roman"/>
                <w:sz w:val="20"/>
                <w:szCs w:val="20"/>
                <w:lang w:eastAsia="ru-RU"/>
              </w:rPr>
            </w:pPr>
            <w:r w:rsidRPr="006A0714">
              <w:rPr>
                <w:rFonts w:ascii="Times New Roman" w:hAnsi="Times New Roman"/>
                <w:sz w:val="20"/>
                <w:szCs w:val="20"/>
                <w:lang w:eastAsia="ru-RU"/>
              </w:rPr>
              <w:t>С. Вал, Ногликского р-на</w:t>
            </w:r>
          </w:p>
        </w:tc>
        <w:tc>
          <w:tcPr>
            <w:tcW w:w="742" w:type="pct"/>
            <w:shd w:val="clear" w:color="000000" w:fill="FFFFFF"/>
          </w:tcPr>
          <w:p w:rsidR="00CC4A4F" w:rsidRPr="006A0714" w:rsidRDefault="00CC4A4F" w:rsidP="00CD129C">
            <w:pPr>
              <w:jc w:val="center"/>
              <w:rPr>
                <w:rFonts w:ascii="Times New Roman" w:hAnsi="Times New Roman"/>
                <w:sz w:val="20"/>
                <w:szCs w:val="20"/>
                <w:lang w:eastAsia="ru-RU"/>
              </w:rPr>
            </w:pPr>
            <w:r w:rsidRPr="006A0714">
              <w:rPr>
                <w:rFonts w:ascii="Times New Roman" w:hAnsi="Times New Roman"/>
                <w:sz w:val="20"/>
                <w:szCs w:val="20"/>
                <w:lang w:eastAsia="ru-RU"/>
              </w:rPr>
              <w:t>ООО "ИГЛ", г. Южно-Сахалинск, ул. Курильская, 40, оф. 16</w:t>
            </w:r>
          </w:p>
        </w:tc>
      </w:tr>
      <w:tr w:rsidR="00CC4A4F" w:rsidRPr="00DC5106" w:rsidTr="006E40A2">
        <w:trPr>
          <w:trHeight w:val="1653"/>
        </w:trPr>
        <w:tc>
          <w:tcPr>
            <w:tcW w:w="266" w:type="pct"/>
            <w:shd w:val="clear" w:color="000000" w:fill="FFFFFF"/>
          </w:tcPr>
          <w:p w:rsidR="00CC4A4F" w:rsidRPr="006A0714" w:rsidRDefault="00CC4A4F" w:rsidP="00CD129C">
            <w:pPr>
              <w:rPr>
                <w:rFonts w:ascii="Times New Roman" w:hAnsi="Times New Roman"/>
                <w:sz w:val="20"/>
                <w:szCs w:val="20"/>
                <w:lang w:eastAsia="ru-RU"/>
              </w:rPr>
            </w:pPr>
            <w:r w:rsidRPr="004D47E1">
              <w:rPr>
                <w:rFonts w:ascii="Times New Roman" w:hAnsi="Times New Roman"/>
                <w:sz w:val="20"/>
                <w:szCs w:val="20"/>
                <w:lang w:eastAsia="ru-RU"/>
              </w:rPr>
              <w:t>65-</w:t>
            </w:r>
            <w:r>
              <w:rPr>
                <w:rFonts w:ascii="Times New Roman" w:hAnsi="Times New Roman"/>
                <w:sz w:val="20"/>
                <w:szCs w:val="20"/>
                <w:lang w:eastAsia="ru-RU"/>
              </w:rPr>
              <w:t>00038-Х-00592-250914</w:t>
            </w:r>
          </w:p>
        </w:tc>
        <w:tc>
          <w:tcPr>
            <w:tcW w:w="820" w:type="pct"/>
            <w:tcBorders>
              <w:left w:val="nil"/>
            </w:tcBorders>
            <w:shd w:val="clear" w:color="000000" w:fill="FFFFFF"/>
          </w:tcPr>
          <w:p w:rsidR="00CC4A4F" w:rsidRPr="006A0714" w:rsidRDefault="00CC4A4F" w:rsidP="00CD129C">
            <w:pPr>
              <w:rPr>
                <w:rFonts w:ascii="Times New Roman" w:hAnsi="Times New Roman"/>
                <w:sz w:val="20"/>
                <w:szCs w:val="20"/>
                <w:lang w:eastAsia="ru-RU"/>
              </w:rPr>
            </w:pPr>
            <w:r>
              <w:rPr>
                <w:rFonts w:ascii="Times New Roman" w:hAnsi="Times New Roman"/>
                <w:sz w:val="20"/>
                <w:szCs w:val="20"/>
                <w:lang w:eastAsia="ru-RU"/>
              </w:rPr>
              <w:t>Площадка хранения отходов в пгт. Тымовское</w:t>
            </w:r>
          </w:p>
        </w:tc>
        <w:tc>
          <w:tcPr>
            <w:tcW w:w="461" w:type="pct"/>
            <w:tcBorders>
              <w:left w:val="nil"/>
            </w:tcBorders>
            <w:shd w:val="clear" w:color="000000" w:fill="FFFFFF"/>
          </w:tcPr>
          <w:p w:rsidR="00CC4A4F" w:rsidRPr="006A0714" w:rsidRDefault="00CC4A4F" w:rsidP="00CD129C">
            <w:pPr>
              <w:rPr>
                <w:rFonts w:ascii="Times New Roman" w:hAnsi="Times New Roman"/>
                <w:sz w:val="20"/>
                <w:szCs w:val="20"/>
                <w:lang w:eastAsia="ru-RU"/>
              </w:rPr>
            </w:pPr>
            <w:r>
              <w:rPr>
                <w:rFonts w:ascii="Times New Roman" w:hAnsi="Times New Roman"/>
                <w:sz w:val="20"/>
                <w:szCs w:val="20"/>
                <w:lang w:eastAsia="ru-RU"/>
              </w:rPr>
              <w:t>Хранение отходов</w:t>
            </w:r>
          </w:p>
        </w:tc>
        <w:tc>
          <w:tcPr>
            <w:tcW w:w="1210" w:type="pct"/>
            <w:tcBorders>
              <w:left w:val="nil"/>
            </w:tcBorders>
            <w:shd w:val="clear" w:color="000000" w:fill="FFFFFF"/>
          </w:tcPr>
          <w:p w:rsidR="00CC4A4F" w:rsidRPr="006A0714" w:rsidRDefault="00CC4A4F" w:rsidP="00CD129C">
            <w:pPr>
              <w:rPr>
                <w:rFonts w:ascii="Times New Roman" w:hAnsi="Times New Roman"/>
                <w:sz w:val="20"/>
                <w:szCs w:val="20"/>
                <w:lang w:eastAsia="ru-RU"/>
              </w:rPr>
            </w:pPr>
            <w:r>
              <w:rPr>
                <w:rFonts w:ascii="Times New Roman" w:hAnsi="Times New Roman"/>
                <w:sz w:val="20"/>
                <w:szCs w:val="20"/>
                <w:lang w:eastAsia="ru-RU"/>
              </w:rPr>
              <w:t>Масла моторные отработанные (5410020102033), Шламы нефти и нефтепродуктов (5460000000000), Отходы при добычи нефти и газа (на нефтяной основе) (3410000000000), Буровой раствор отработанный (на водной основе) (3410000002000), Буровой шлам (3410000004000)</w:t>
            </w:r>
          </w:p>
        </w:tc>
        <w:tc>
          <w:tcPr>
            <w:tcW w:w="483" w:type="pct"/>
            <w:shd w:val="clear" w:color="000000" w:fill="FFFFFF"/>
          </w:tcPr>
          <w:p w:rsidR="00CC4A4F" w:rsidRPr="006A0714" w:rsidRDefault="00CC4A4F" w:rsidP="00CD129C">
            <w:pPr>
              <w:rPr>
                <w:rFonts w:ascii="Times New Roman" w:hAnsi="Times New Roman"/>
                <w:sz w:val="20"/>
                <w:szCs w:val="20"/>
                <w:lang w:eastAsia="ru-RU"/>
              </w:rPr>
            </w:pPr>
            <w:r>
              <w:rPr>
                <w:rFonts w:ascii="Times New Roman" w:hAnsi="Times New Roman"/>
                <w:sz w:val="20"/>
                <w:szCs w:val="20"/>
                <w:lang w:eastAsia="ru-RU"/>
              </w:rPr>
              <w:t>Имеется</w:t>
            </w:r>
          </w:p>
        </w:tc>
        <w:tc>
          <w:tcPr>
            <w:tcW w:w="532" w:type="pct"/>
            <w:shd w:val="clear" w:color="000000" w:fill="FFFFFF"/>
          </w:tcPr>
          <w:p w:rsidR="00CC4A4F" w:rsidRPr="006A0714" w:rsidRDefault="00CC4A4F" w:rsidP="00CD129C">
            <w:pPr>
              <w:rPr>
                <w:rFonts w:ascii="Times New Roman" w:hAnsi="Times New Roman"/>
                <w:sz w:val="20"/>
                <w:szCs w:val="20"/>
                <w:lang w:eastAsia="ru-RU"/>
              </w:rPr>
            </w:pPr>
            <w:r>
              <w:rPr>
                <w:rFonts w:ascii="Times New Roman" w:hAnsi="Times New Roman"/>
                <w:sz w:val="20"/>
                <w:szCs w:val="20"/>
                <w:lang w:eastAsia="ru-RU"/>
              </w:rPr>
              <w:t>64750000</w:t>
            </w:r>
          </w:p>
        </w:tc>
        <w:tc>
          <w:tcPr>
            <w:tcW w:w="486" w:type="pct"/>
            <w:shd w:val="clear" w:color="000000" w:fill="FFFFFF"/>
          </w:tcPr>
          <w:p w:rsidR="00CC4A4F" w:rsidRPr="006A0714" w:rsidRDefault="00CC4A4F" w:rsidP="00CD129C">
            <w:pPr>
              <w:rPr>
                <w:rFonts w:ascii="Times New Roman" w:hAnsi="Times New Roman"/>
                <w:sz w:val="20"/>
                <w:szCs w:val="20"/>
                <w:lang w:eastAsia="ru-RU"/>
              </w:rPr>
            </w:pPr>
            <w:r>
              <w:rPr>
                <w:rFonts w:ascii="Times New Roman" w:hAnsi="Times New Roman"/>
                <w:sz w:val="20"/>
                <w:szCs w:val="20"/>
                <w:lang w:eastAsia="ru-RU"/>
              </w:rPr>
              <w:t>пгт. Тымовское</w:t>
            </w:r>
          </w:p>
        </w:tc>
        <w:tc>
          <w:tcPr>
            <w:tcW w:w="742" w:type="pct"/>
            <w:shd w:val="clear" w:color="000000" w:fill="FFFFFF"/>
          </w:tcPr>
          <w:p w:rsidR="00CC4A4F" w:rsidRPr="006A0714" w:rsidRDefault="00CC4A4F" w:rsidP="00CD129C">
            <w:pPr>
              <w:rPr>
                <w:rFonts w:ascii="Times New Roman" w:hAnsi="Times New Roman"/>
                <w:sz w:val="20"/>
                <w:szCs w:val="20"/>
                <w:lang w:eastAsia="ru-RU"/>
              </w:rPr>
            </w:pPr>
            <w:r>
              <w:rPr>
                <w:rFonts w:ascii="Times New Roman" w:hAnsi="Times New Roman"/>
                <w:sz w:val="20"/>
                <w:szCs w:val="20"/>
                <w:lang w:eastAsia="ru-RU"/>
              </w:rPr>
              <w:t>ООО «Терра-Торф»</w:t>
            </w:r>
          </w:p>
        </w:tc>
      </w:tr>
      <w:tr w:rsidR="00CC4A4F" w:rsidRPr="00DC5106" w:rsidTr="006E40A2">
        <w:trPr>
          <w:trHeight w:val="1653"/>
        </w:trPr>
        <w:tc>
          <w:tcPr>
            <w:tcW w:w="266" w:type="pct"/>
            <w:shd w:val="clear" w:color="000000" w:fill="FFFFFF"/>
          </w:tcPr>
          <w:p w:rsidR="00CC4A4F" w:rsidRDefault="00CC4A4F" w:rsidP="00CD129C">
            <w:pPr>
              <w:rPr>
                <w:rFonts w:ascii="Times New Roman" w:hAnsi="Times New Roman"/>
                <w:sz w:val="20"/>
                <w:szCs w:val="20"/>
                <w:lang w:eastAsia="ru-RU"/>
              </w:rPr>
            </w:pPr>
            <w:r w:rsidRPr="004D47E1">
              <w:rPr>
                <w:rFonts w:ascii="Times New Roman" w:hAnsi="Times New Roman"/>
                <w:sz w:val="20"/>
                <w:szCs w:val="20"/>
                <w:lang w:eastAsia="ru-RU"/>
              </w:rPr>
              <w:t>65-</w:t>
            </w:r>
            <w:r>
              <w:rPr>
                <w:rFonts w:ascii="Times New Roman" w:hAnsi="Times New Roman"/>
                <w:sz w:val="20"/>
                <w:szCs w:val="20"/>
                <w:lang w:eastAsia="ru-RU"/>
              </w:rPr>
              <w:t>00039-З-00592-250914</w:t>
            </w:r>
          </w:p>
        </w:tc>
        <w:tc>
          <w:tcPr>
            <w:tcW w:w="820" w:type="pct"/>
            <w:tcBorders>
              <w:left w:val="nil"/>
            </w:tcBorders>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Подземные сооружения для опытно-промышленного и последующего промышленного размещения буровых отходов и попутных вод на Лунском нефтегазоконденсатном месторождении</w:t>
            </w:r>
          </w:p>
        </w:tc>
        <w:tc>
          <w:tcPr>
            <w:tcW w:w="461" w:type="pct"/>
            <w:tcBorders>
              <w:left w:val="nil"/>
            </w:tcBorders>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Захоронение отходов</w:t>
            </w:r>
          </w:p>
        </w:tc>
        <w:tc>
          <w:tcPr>
            <w:tcW w:w="1210" w:type="pct"/>
            <w:tcBorders>
              <w:left w:val="nil"/>
            </w:tcBorders>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Буровые отходы и попутные воды, размещаемые в глубоких горизонтах недр 3410000000004</w:t>
            </w:r>
          </w:p>
        </w:tc>
        <w:tc>
          <w:tcPr>
            <w:tcW w:w="483" w:type="pct"/>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Отсутствует</w:t>
            </w:r>
          </w:p>
        </w:tc>
        <w:tc>
          <w:tcPr>
            <w:tcW w:w="532" w:type="pct"/>
            <w:shd w:val="clear" w:color="000000" w:fill="FFFFFF"/>
          </w:tcPr>
          <w:p w:rsidR="00CC4A4F" w:rsidRDefault="00CC4A4F" w:rsidP="00CD129C">
            <w:pPr>
              <w:rPr>
                <w:rFonts w:ascii="Times New Roman" w:hAnsi="Times New Roman"/>
                <w:sz w:val="20"/>
                <w:szCs w:val="20"/>
                <w:lang w:eastAsia="ru-RU"/>
              </w:rPr>
            </w:pPr>
            <w:r w:rsidRPr="00DC5106">
              <w:rPr>
                <w:rFonts w:ascii="Tahoma" w:hAnsi="Tahoma" w:cs="Tahoma"/>
                <w:color w:val="000000"/>
                <w:sz w:val="20"/>
                <w:szCs w:val="20"/>
                <w:shd w:val="clear" w:color="auto" w:fill="FFFFFF"/>
              </w:rPr>
              <w:t>64732000146</w:t>
            </w:r>
          </w:p>
        </w:tc>
        <w:tc>
          <w:tcPr>
            <w:tcW w:w="486" w:type="pct"/>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п. Катангли</w:t>
            </w:r>
          </w:p>
        </w:tc>
        <w:tc>
          <w:tcPr>
            <w:tcW w:w="742" w:type="pct"/>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Филиал Компании «Сахалин Энерджи Инвестмент Компани Лтд.», ИНН 9909005806, 693000, Сахалинская обл., г. Южно-Сахалинск, ул. Дзержинского, д. 35</w:t>
            </w:r>
          </w:p>
        </w:tc>
      </w:tr>
      <w:tr w:rsidR="00CC4A4F" w:rsidRPr="00DC5106" w:rsidTr="006E40A2">
        <w:trPr>
          <w:trHeight w:val="1653"/>
        </w:trPr>
        <w:tc>
          <w:tcPr>
            <w:tcW w:w="266" w:type="pct"/>
            <w:shd w:val="clear" w:color="000000" w:fill="FFFFFF"/>
          </w:tcPr>
          <w:p w:rsidR="00CC4A4F" w:rsidRDefault="00CC4A4F" w:rsidP="00CD129C">
            <w:pPr>
              <w:rPr>
                <w:rFonts w:ascii="Times New Roman" w:hAnsi="Times New Roman"/>
                <w:sz w:val="20"/>
                <w:szCs w:val="20"/>
                <w:lang w:eastAsia="ru-RU"/>
              </w:rPr>
            </w:pPr>
            <w:r w:rsidRPr="004D47E1">
              <w:rPr>
                <w:rFonts w:ascii="Times New Roman" w:hAnsi="Times New Roman"/>
                <w:sz w:val="20"/>
                <w:szCs w:val="20"/>
                <w:lang w:eastAsia="ru-RU"/>
              </w:rPr>
              <w:t>65-</w:t>
            </w:r>
            <w:r>
              <w:rPr>
                <w:rFonts w:ascii="Times New Roman" w:hAnsi="Times New Roman"/>
                <w:sz w:val="20"/>
                <w:szCs w:val="20"/>
                <w:lang w:eastAsia="ru-RU"/>
              </w:rPr>
              <w:t>00040-З-00592-250914</w:t>
            </w:r>
          </w:p>
        </w:tc>
        <w:tc>
          <w:tcPr>
            <w:tcW w:w="820" w:type="pct"/>
            <w:tcBorders>
              <w:left w:val="nil"/>
            </w:tcBorders>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Подземные сооружения для промышленного размещения буровых отходов и других жидкостей на Астохском участке Пильтун-Астохского меторождения</w:t>
            </w:r>
          </w:p>
        </w:tc>
        <w:tc>
          <w:tcPr>
            <w:tcW w:w="461" w:type="pct"/>
            <w:tcBorders>
              <w:left w:val="nil"/>
            </w:tcBorders>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Захоронение отходов</w:t>
            </w:r>
          </w:p>
        </w:tc>
        <w:tc>
          <w:tcPr>
            <w:tcW w:w="1210" w:type="pct"/>
            <w:tcBorders>
              <w:left w:val="nil"/>
            </w:tcBorders>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Буровые отходы и попутные воды, размещаемые в глубоких горизонтах недр 3410000000004</w:t>
            </w:r>
          </w:p>
        </w:tc>
        <w:tc>
          <w:tcPr>
            <w:tcW w:w="483" w:type="pct"/>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 xml:space="preserve">Отсутствует </w:t>
            </w:r>
          </w:p>
        </w:tc>
        <w:tc>
          <w:tcPr>
            <w:tcW w:w="532" w:type="pct"/>
            <w:shd w:val="clear" w:color="000000" w:fill="FFFFFF"/>
          </w:tcPr>
          <w:p w:rsidR="00CC4A4F" w:rsidRDefault="00CC4A4F" w:rsidP="00CD129C">
            <w:pPr>
              <w:rPr>
                <w:rFonts w:ascii="Times New Roman" w:hAnsi="Times New Roman"/>
                <w:sz w:val="20"/>
                <w:szCs w:val="20"/>
                <w:lang w:eastAsia="ru-RU"/>
              </w:rPr>
            </w:pPr>
            <w:r w:rsidRPr="00DC5106">
              <w:rPr>
                <w:rFonts w:ascii="Tahoma" w:hAnsi="Tahoma" w:cs="Tahoma"/>
                <w:color w:val="000000"/>
                <w:sz w:val="20"/>
                <w:szCs w:val="20"/>
                <w:shd w:val="clear" w:color="auto" w:fill="FFFFFF"/>
              </w:rPr>
              <w:t>64732000</w:t>
            </w:r>
          </w:p>
        </w:tc>
        <w:tc>
          <w:tcPr>
            <w:tcW w:w="486" w:type="pct"/>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пгт. Ноглики</w:t>
            </w:r>
          </w:p>
        </w:tc>
        <w:tc>
          <w:tcPr>
            <w:tcW w:w="742" w:type="pct"/>
            <w:shd w:val="clear" w:color="000000" w:fill="FFFFFF"/>
          </w:tcPr>
          <w:p w:rsidR="00CC4A4F" w:rsidRPr="00214375" w:rsidRDefault="00CC4A4F" w:rsidP="00CD129C">
            <w:pPr>
              <w:rPr>
                <w:rFonts w:ascii="Times New Roman" w:hAnsi="Times New Roman"/>
                <w:sz w:val="20"/>
                <w:szCs w:val="20"/>
              </w:rPr>
            </w:pPr>
            <w:r w:rsidRPr="00214375">
              <w:rPr>
                <w:rFonts w:ascii="Times New Roman" w:hAnsi="Times New Roman"/>
                <w:sz w:val="20"/>
                <w:szCs w:val="20"/>
                <w:lang w:eastAsia="ru-RU"/>
              </w:rPr>
              <w:t>Филиал Компании «Сахалин Энерджи Инвестмент Компани Лтд.», ИНН 9909005806, 693000, Сахалинская обл., г. Южно</w:t>
            </w:r>
          </w:p>
        </w:tc>
      </w:tr>
      <w:tr w:rsidR="00CC4A4F" w:rsidRPr="00DC5106" w:rsidTr="006E40A2">
        <w:trPr>
          <w:trHeight w:val="1653"/>
        </w:trPr>
        <w:tc>
          <w:tcPr>
            <w:tcW w:w="266" w:type="pct"/>
            <w:shd w:val="clear" w:color="000000" w:fill="FFFFFF"/>
          </w:tcPr>
          <w:p w:rsidR="00CC4A4F" w:rsidRDefault="00CC4A4F" w:rsidP="00CD129C">
            <w:pPr>
              <w:rPr>
                <w:rFonts w:ascii="Times New Roman" w:hAnsi="Times New Roman"/>
                <w:sz w:val="20"/>
                <w:szCs w:val="20"/>
                <w:lang w:eastAsia="ru-RU"/>
              </w:rPr>
            </w:pPr>
            <w:r w:rsidRPr="004D47E1">
              <w:rPr>
                <w:rFonts w:ascii="Times New Roman" w:hAnsi="Times New Roman"/>
                <w:sz w:val="20"/>
                <w:szCs w:val="20"/>
                <w:lang w:eastAsia="ru-RU"/>
              </w:rPr>
              <w:t>65-</w:t>
            </w:r>
            <w:r>
              <w:rPr>
                <w:rFonts w:ascii="Times New Roman" w:hAnsi="Times New Roman"/>
                <w:sz w:val="20"/>
                <w:szCs w:val="20"/>
                <w:lang w:eastAsia="ru-RU"/>
              </w:rPr>
              <w:t>00041-З-00592-250914</w:t>
            </w:r>
          </w:p>
        </w:tc>
        <w:tc>
          <w:tcPr>
            <w:tcW w:w="820" w:type="pct"/>
            <w:tcBorders>
              <w:left w:val="nil"/>
            </w:tcBorders>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Подземные сооружения для опытно-промышленного и последующего промышленного размещения буровых отходов и других жидкостей на Пильтунском участке Пильтун-Астохского месторождения</w:t>
            </w:r>
          </w:p>
        </w:tc>
        <w:tc>
          <w:tcPr>
            <w:tcW w:w="461" w:type="pct"/>
            <w:tcBorders>
              <w:left w:val="nil"/>
            </w:tcBorders>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Захоронение отходов</w:t>
            </w:r>
          </w:p>
        </w:tc>
        <w:tc>
          <w:tcPr>
            <w:tcW w:w="1210" w:type="pct"/>
            <w:tcBorders>
              <w:left w:val="nil"/>
            </w:tcBorders>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Буровые отходы и попутные воды, размещаемые в глубоких горизонтах недр 3410000000004</w:t>
            </w:r>
          </w:p>
        </w:tc>
        <w:tc>
          <w:tcPr>
            <w:tcW w:w="483" w:type="pct"/>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 xml:space="preserve">Отсутствует </w:t>
            </w:r>
          </w:p>
        </w:tc>
        <w:tc>
          <w:tcPr>
            <w:tcW w:w="532" w:type="pct"/>
            <w:shd w:val="clear" w:color="000000" w:fill="FFFFFF"/>
          </w:tcPr>
          <w:p w:rsidR="00CC4A4F" w:rsidRDefault="00CC4A4F" w:rsidP="00CD129C">
            <w:pPr>
              <w:rPr>
                <w:rFonts w:ascii="Times New Roman" w:hAnsi="Times New Roman"/>
                <w:sz w:val="20"/>
                <w:szCs w:val="20"/>
                <w:lang w:eastAsia="ru-RU"/>
              </w:rPr>
            </w:pPr>
            <w:r>
              <w:rPr>
                <w:rFonts w:ascii="Times New Roman" w:hAnsi="Times New Roman"/>
                <w:sz w:val="20"/>
                <w:szCs w:val="20"/>
                <w:lang w:eastAsia="ru-RU"/>
              </w:rPr>
              <w:t>п. Пильтун</w:t>
            </w:r>
          </w:p>
        </w:tc>
        <w:tc>
          <w:tcPr>
            <w:tcW w:w="486" w:type="pct"/>
            <w:shd w:val="clear" w:color="000000" w:fill="FFFFFF"/>
          </w:tcPr>
          <w:p w:rsidR="00CC4A4F" w:rsidRDefault="00CC4A4F" w:rsidP="00CD129C">
            <w:pPr>
              <w:rPr>
                <w:rFonts w:ascii="Times New Roman" w:hAnsi="Times New Roman"/>
                <w:sz w:val="20"/>
                <w:szCs w:val="20"/>
                <w:lang w:eastAsia="ru-RU"/>
              </w:rPr>
            </w:pPr>
            <w:r w:rsidRPr="00DC5106">
              <w:rPr>
                <w:rFonts w:ascii="Tahoma" w:hAnsi="Tahoma" w:cs="Tahoma"/>
                <w:color w:val="000000"/>
                <w:sz w:val="20"/>
                <w:szCs w:val="20"/>
                <w:shd w:val="clear" w:color="auto" w:fill="FFFFFF"/>
              </w:rPr>
              <w:t>64732000126</w:t>
            </w:r>
          </w:p>
        </w:tc>
        <w:tc>
          <w:tcPr>
            <w:tcW w:w="742" w:type="pct"/>
            <w:shd w:val="clear" w:color="000000" w:fill="FFFFFF"/>
          </w:tcPr>
          <w:p w:rsidR="00CC4A4F" w:rsidRPr="00214375" w:rsidRDefault="00CC4A4F" w:rsidP="00CD129C">
            <w:pPr>
              <w:rPr>
                <w:rFonts w:ascii="Times New Roman" w:hAnsi="Times New Roman"/>
                <w:sz w:val="20"/>
                <w:szCs w:val="20"/>
              </w:rPr>
            </w:pPr>
            <w:r w:rsidRPr="00214375">
              <w:rPr>
                <w:rFonts w:ascii="Times New Roman" w:hAnsi="Times New Roman"/>
                <w:sz w:val="20"/>
                <w:szCs w:val="20"/>
                <w:lang w:eastAsia="ru-RU"/>
              </w:rPr>
              <w:t>Филиал Компании «Сахалин Энерджи Инвестмент Компани Лтд.», ИНН 9909005806, 693000, Сахалинская обл., г. Южно</w:t>
            </w:r>
          </w:p>
        </w:tc>
      </w:tr>
      <w:tr w:rsidR="00CC4A4F" w:rsidRPr="00DC5106" w:rsidTr="006E40A2">
        <w:trPr>
          <w:trHeight w:val="70"/>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Свердловская область</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66-00043-Х</w:t>
            </w:r>
            <w:r w:rsidRPr="00DC5106">
              <w:rPr>
                <w:rFonts w:ascii="Times New Roman" w:hAnsi="Times New Roman"/>
                <w:sz w:val="20"/>
                <w:szCs w:val="20"/>
              </w:rPr>
              <w:t>-00592-250914</w:t>
            </w:r>
          </w:p>
        </w:tc>
        <w:tc>
          <w:tcPr>
            <w:tcW w:w="820"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Пометохранилище</w:t>
            </w:r>
          </w:p>
        </w:tc>
        <w:tc>
          <w:tcPr>
            <w:tcW w:w="461"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Помет куриный свежий 1310010103013,</w:t>
            </w:r>
            <w:r w:rsidRPr="00DC5106">
              <w:rPr>
                <w:rFonts w:ascii="Times New Roman" w:hAnsi="Times New Roman"/>
                <w:color w:val="000000"/>
                <w:sz w:val="20"/>
                <w:szCs w:val="20"/>
              </w:rPr>
              <w:br/>
              <w:t>Помет куриный перепревший 1310010101004,</w:t>
            </w:r>
            <w:r w:rsidRPr="00DC5106">
              <w:rPr>
                <w:rFonts w:ascii="Times New Roman" w:hAnsi="Times New Roman"/>
                <w:color w:val="000000"/>
                <w:sz w:val="20"/>
                <w:szCs w:val="20"/>
              </w:rPr>
              <w:br/>
              <w:t>Отходы (осадки) при обработке сточных вод, не вошедшие в другие позиции (осадки от обработки сточных вод в биологических прудах) 9480000000000</w:t>
            </w:r>
          </w:p>
        </w:tc>
        <w:tc>
          <w:tcPr>
            <w:tcW w:w="483"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65757000</w:t>
            </w:r>
          </w:p>
        </w:tc>
        <w:tc>
          <w:tcPr>
            <w:tcW w:w="486"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г. Среднеуральск</w:t>
            </w:r>
          </w:p>
        </w:tc>
        <w:tc>
          <w:tcPr>
            <w:tcW w:w="742"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ГУП СО "Птицефабрика "Среднеуральская", 624071, Свердловская область, г. Среднеуральск, ул. Советская, д. 110</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66-00044-З</w:t>
            </w:r>
            <w:r w:rsidRPr="00DC5106">
              <w:rPr>
                <w:rFonts w:ascii="Times New Roman" w:hAnsi="Times New Roman"/>
                <w:sz w:val="20"/>
                <w:szCs w:val="20"/>
              </w:rPr>
              <w:t>-00592-250914</w:t>
            </w:r>
          </w:p>
        </w:tc>
        <w:tc>
          <w:tcPr>
            <w:tcW w:w="820"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Полигон ТБО «Широкореченский»</w:t>
            </w:r>
          </w:p>
        </w:tc>
        <w:tc>
          <w:tcPr>
            <w:tcW w:w="461"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из  жироотделителей, содержащие растительные жировые продукты 1250010000004,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из жироотделителей, содержащие животные жировые продукты 1250020000004,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отбеливающей глины, содержащей масла 1290010000004,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коры 1711010001004,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Кора с примесью земли 1711010201004,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Обрезь фанеры, содержащей связующие  смолы в  количестве от 0,2% до 2,5% включительно 1712010101014,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Брак фанерных заготовок, содержащих связующие смолы в количестве от 0,2% до 2,5% включительно 1712010201014,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Опилки древесно-стружечных и/или древесно-волокнистых плит, содержащие связующие смолы в количестве от 0,2% до 2,5% включительно 1712020101014,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Стружка древесно-стружечных и/или древесно-волокнистых плит, содержащая связующие смолы в количестве от 0,2% до 2,5% включительно 1712020201014,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Обрезки, кусковые отходы  древесно-стружечных и/или древесно- волокнистых плит, содержащих связующие смолы в количестве от 0,2% до 2,5% включительно 1712020301014,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Древесно-стружечные и/или древесно-волокнистые плиты, содержащие связующие смолы в количестве от 0,2% до 2,5% включительно, некондиционные, брак 1712020401014,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Стружка  разнородной  древесины  (например, содержащая стружку древесно-стружечных  и/или древесно-волокнистых плит) 1719010201004,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Опилки  и  стружки  разнородной  древесины (например,  содержащие  опилки  и  стружку древесно стружечных и/или древесно волокнистых плит) 1719010301004,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бумаги и картона (фильтры воздушные автотранспортные отработанные) 1870000000000,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бумаги и картона с пропиткой и покрытиями (отходы от резки  денежных купюр) 1872000000000,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рубероида 1872040101014,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толи 1872040201014,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Разнородные отходы бумаги и картона (например, содержащие отходы фотобумаги) 1879010001004,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Металлургические шлаки, съемы и пыль (шлаки сталеплавильные прочие) 3120000000000,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Золы, шлаки и пыль от топочных установок  и от</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термической обработки отходов (зола и пыль (летучие) из установок сжигания опасных отходов) 3130000000000,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Золошлаки от сжигания углей (Березовский) 3130020201004,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Абразивная пыль и порошок от шлифования черных металлов (с содержанием металла менее 50%) 3140030011004,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шлаковаты 3140160101004,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асбеста в кусковой форме 3140370201014,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Шлак сварочный 3140480001994,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Окалина 3515040001000,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Шламы нефти и нефтепродуктов (шлам от мойки автотранспорта) 5460000000000,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битума, асфальта в твердой форме 5490120001004,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лакокрасочных средств (лаки и краски старые затвердевшие, а также затвердевшие остатки в бочках) 5550000000000,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гигиенических средств (прочие отходы гигиенических, чистящих и моющих средств) 5660000000000,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фото  и кинопленки, рентгеновской пленки 5710150001004,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затвердевшего  поливинилхлорида и пенопласта на его базе 5710160001004,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Пыль (мука) резиновая 5750010511004,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Шины пневматические отработанные 5750020013004,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Камеры пневматические отработанные 5750020113004,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Резиноасбестовые отходы (в том числе изделия отработанные и брак) 5750030001004,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Пыль хлопковая 5810061111004,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Текстиль загрязненный (одежда старая, спецодежда загрязненная) 5820000000000,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Твердые коммунальные отходы (мусор от уборки улиц, дорог, дворов) 9100000000000,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Твердые коммунальные отходы (отходы от зимней уборки дворов, улично дорожной сети) 9100000000000,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из  жилищ  несортированные  (исключая крупногабаритные) 9110010001004,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Мусор  от  бытовых  помещений  организаций несортированный (исключая крупногабаритный) 9120040001004,</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(осадки) при подготовке воды (шлам седиментации) 9410000000000,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(осадки) при механической и биологической очистке сточных вод (содержимое пескоуловителей) 9430000000000,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(осадки) при обработке сточных  вод, не вошедшие в другие позиции (шлам седиментации)  9480000000000,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производства пищевых продуктов 1110000000000,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Скорлупа от куриных яиц 1320130101005,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горбыля, рейки из натуральной чистой древесины 1711020001005,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шпона натуральной чистой древесины 1711030001005,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щепы натуральной чистой древесины 1711040001005,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Обрезь натуральной чистой древесины 1711050101005,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Деревянная упаковка (невозвратная тара) из натуральной древесины 1711050213005,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Изделия из натуральной древесины, потерявшие свои потребительские свойства 1711050313005,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Опилки натуральной чистой древесины 1711060101005,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Стружка натуральной чистой древесины  1710060201005,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Древесные отходы из натуральной чистой древесины несортированные 1711200001005,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сучьев, ветвей от лесоразработок 1730010101005,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корчевания пней 1730010201005,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картона от резки и штамповки 1871010201005,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Обрезь гофрокартона 1871010301005,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упаковочной бумаги незагрязненные 1871020101005,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упаковочного картона незагрязненные 1871020201005,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упаковочного гофрокартона незагрязненные 1871020301005,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бумаги и картона от канцелярской деятельности и делопроизводства 1871030001005,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Срыв бумаги и картона 1871040001005,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печатной продукции (черно-белая печать) 1871050001005,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печатной продукции (цветная печать) 1871060001005,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Бумажные фильтры неиспользованные, брак 1871070001005,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Прочие отходы бумаги незагрязненные 1871990101005,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Прочие отходы картона незагрязненные 1871990201005,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Прочие отходы гофрокартона незагрязненные 1871990301005,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вощеной бумаги 1872030001005,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Зола древесная и соломенная 3130060011995,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керамзита в кусковой форме 3140060201995,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стекловолокна 3140050001995,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Керамические изделия, потерявшие потребительские свойства 3140070301995,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Стеклянный бой незагрязненный (исключая бой стекла электронно-лучевых трубок и люминесцентных ламп) 3140080201995,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Строительный щебень, потерявший потребительские свойства 3140090201995,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Бой бетонных изделий, отходы бетона в кусковой форме 3140270101995,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активированного угля, незагрязненного опасными веществами 3140170001995,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Бой железобетонных изделий, отходы железобетона в кусковой форме 3140270201995,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бетонной смеси с содержанием пыли менее 30 % 3140360208995,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Абразивные круги отработанные, лом отработанных абразивных кругов 3140430201995,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Накипь котельная 3140500001995,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Мелочь коксовая с размером частиц не более 5 мм (отсев) 3140530208005,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Тара и упаковка из оцинкованной стали незагрязненная, потерявшая потребительские свойства 3512040313995,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Лом черных металлов несортированный 3513010001995,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Тормозные колодки отработанные 3515050001995,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твердых сложных полиэфиров 5710020001005,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Шнуры синтетические, потерявшие потребительские свойства 5710050013005,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формовочных масс (термореактивной пластмассы) затвердевшие 5710070001005,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твердого полистирола, полистирольной пены или пленки 5710080001005,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клеенки на тканевой основе 5710090301005,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клеенки на бумажной основе 5710090401005,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color w:val="000000"/>
                <w:sz w:val="20"/>
                <w:szCs w:val="20"/>
              </w:rPr>
              <w:t>Отходы затвердевшего полиуретана, полиуретановой пены или пленки5710100001005,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затвердевших полиамидов 5710110001005,</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жесткого пенопласта (исключая поливинилхлориды) 571 0120001005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Шланги пластмассовые, потерявшие потребительские свойства 5710130013005,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пластмассовой (синтетической) пленки, незагрязненной 5710190001005,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Ионообменные смолы для водоподготовки, потерявшие потребительские свойства 5710240101005,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Ионообменные смолы для умягчения питьевой воды отработанные 5710240201005,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полиэтилена в виде пленки 5710290201995,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Полиэтиленовая тара, поврежденная 5710290313995,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полипропилена в виде пленки 5710300201995,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полиэтилентерефталата (в том числе пленки на его базе) 5710390001005,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Резиновые изделия незагрязненные, потерявшие потребительские свойства 5750010113005,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Обрезки резины 5750010201005,</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полиэфирного волокна и нитей 5810020001995,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смешанного волокна 5810070001005,</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Отходы тканей, старая одежда 5810110001995,</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Обрезки и обрывки тканей шерстяных 5810110501995,</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Обрезки и обрывки тканей льняных 5810110601995,</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Обрезки и обрывки тканей хлопчатобумажных 5810110701995,</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Обрезки и  обрывки тканей смешанных 5810110801995,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Твердые коммунальные отходы (мусор от уборки улиц, дорог, дворов) 9100000000000,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из жилищ крупногабаритные 9110020001005,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от бытовых помещений организаций крупногабаритный 9120050001005,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Пищевые отходы кухонь и организаций общественного питания несортированные 9120100100005,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(мусор) от уборки территории и помещений объектов оптово-розничной торговли продовольственными товарами 9120110001005,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(мусор) от уборки территории и помещений объектов оптово-розничной торговли промышленными товарами 9120120001005,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(мусор) от уборки территории и помещений учебно-воспитательных учреждений 9120130001005,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(мусор) от уборки территории и помещений культурно-спортивных учреждений и зрелищных мероприятий 9120140001005,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от уборки территорий кладбищ, колумбариев 9120150001005,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Электрическое оборудование, приборы, устройства и их части 9210000000000,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Электрические лампы накаливания отработанные и брак 9231010001995,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изолированных проводов и кабелей 9236000013005,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(осадки) при подготовке воды (прочие шламы водоподготовки) 9410000000000,</w:t>
            </w:r>
          </w:p>
          <w:p w:rsidR="00CC4A4F" w:rsidRPr="00DC5106" w:rsidRDefault="00CC4A4F" w:rsidP="00CD129C">
            <w:pPr>
              <w:spacing w:after="0" w:line="240" w:lineRule="auto"/>
              <w:ind w:left="-74"/>
              <w:rPr>
                <w:rFonts w:ascii="Times New Roman" w:hAnsi="Times New Roman"/>
                <w:color w:val="000000"/>
                <w:sz w:val="20"/>
                <w:szCs w:val="20"/>
              </w:rPr>
            </w:pPr>
            <w:r w:rsidRPr="00DC5106">
              <w:rPr>
                <w:rFonts w:ascii="Times New Roman" w:hAnsi="Times New Roman"/>
                <w:color w:val="000000"/>
                <w:sz w:val="20"/>
                <w:szCs w:val="20"/>
              </w:rPr>
              <w:t>Мусор с защитных решеток при водозаборе 9490010001005</w:t>
            </w:r>
          </w:p>
        </w:tc>
        <w:tc>
          <w:tcPr>
            <w:tcW w:w="483"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65701000</w:t>
            </w:r>
          </w:p>
        </w:tc>
        <w:tc>
          <w:tcPr>
            <w:tcW w:w="486"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 Широкая Речка</w:t>
            </w:r>
          </w:p>
        </w:tc>
        <w:tc>
          <w:tcPr>
            <w:tcW w:w="742"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ЕМУП "Спецавтобаза", 620086, Свердловская область, г. Екатеринбург, ул. Посадская, д. 3</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66-00045-Х</w:t>
            </w:r>
            <w:r w:rsidRPr="00DC5106">
              <w:rPr>
                <w:rFonts w:ascii="Times New Roman" w:hAnsi="Times New Roman"/>
                <w:sz w:val="20"/>
                <w:szCs w:val="20"/>
              </w:rPr>
              <w:t>-00592-250914</w:t>
            </w:r>
          </w:p>
        </w:tc>
        <w:tc>
          <w:tcPr>
            <w:tcW w:w="820"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Шламонакопитель</w:t>
            </w:r>
          </w:p>
        </w:tc>
        <w:tc>
          <w:tcPr>
            <w:tcW w:w="461"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(осадки) при подготовке воды 9410000000000</w:t>
            </w:r>
          </w:p>
        </w:tc>
        <w:tc>
          <w:tcPr>
            <w:tcW w:w="483"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65732000</w:t>
            </w:r>
          </w:p>
        </w:tc>
        <w:tc>
          <w:tcPr>
            <w:tcW w:w="486"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г. Среднеуральск</w:t>
            </w:r>
          </w:p>
        </w:tc>
        <w:tc>
          <w:tcPr>
            <w:tcW w:w="742"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ОАО "Энел ОГК 5" , 624083, Свердловская область, г. Верхняя Пышма, Среднеуральск, ул. Ленина, 2</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66-00046-Х</w:t>
            </w:r>
            <w:r w:rsidRPr="00DC5106">
              <w:rPr>
                <w:rFonts w:ascii="Times New Roman" w:hAnsi="Times New Roman"/>
                <w:sz w:val="20"/>
                <w:szCs w:val="20"/>
              </w:rPr>
              <w:t>-00592-250914</w:t>
            </w:r>
          </w:p>
        </w:tc>
        <w:tc>
          <w:tcPr>
            <w:tcW w:w="820"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Котлован отходов химпромывок котлов</w:t>
            </w:r>
          </w:p>
        </w:tc>
        <w:tc>
          <w:tcPr>
            <w:tcW w:w="461"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оксидов и гидроксидов (оксиды железа, прочие оксиды и основания) 5130000000000</w:t>
            </w:r>
          </w:p>
        </w:tc>
        <w:tc>
          <w:tcPr>
            <w:tcW w:w="483"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65732000</w:t>
            </w:r>
          </w:p>
        </w:tc>
        <w:tc>
          <w:tcPr>
            <w:tcW w:w="486"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г. Среднеуральск</w:t>
            </w:r>
          </w:p>
        </w:tc>
        <w:tc>
          <w:tcPr>
            <w:tcW w:w="742"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ОАО "Энел ОГК 5" , 624083, Свердловская область, г. Верхняя Пышма, Среднеуральск, ул. Ленина, 2</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66-00047-Х</w:t>
            </w:r>
            <w:r w:rsidRPr="00DC5106">
              <w:rPr>
                <w:rFonts w:ascii="Times New Roman" w:hAnsi="Times New Roman"/>
                <w:sz w:val="20"/>
                <w:szCs w:val="20"/>
              </w:rPr>
              <w:t>-00592-250914</w:t>
            </w:r>
          </w:p>
        </w:tc>
        <w:tc>
          <w:tcPr>
            <w:tcW w:w="820"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Карта отстоя мазутного хозяйства</w:t>
            </w:r>
          </w:p>
        </w:tc>
        <w:tc>
          <w:tcPr>
            <w:tcW w:w="461"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Шлам нефтеотделительных установок 5460030004033</w:t>
            </w:r>
          </w:p>
        </w:tc>
        <w:tc>
          <w:tcPr>
            <w:tcW w:w="483"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65732000</w:t>
            </w:r>
          </w:p>
        </w:tc>
        <w:tc>
          <w:tcPr>
            <w:tcW w:w="486"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г. Среднеуральск</w:t>
            </w:r>
          </w:p>
        </w:tc>
        <w:tc>
          <w:tcPr>
            <w:tcW w:w="742" w:type="pct"/>
          </w:tcPr>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ОАО "Энел ОГК 5" , 624083, Свердловская область, г. Верхняя Пышма, Среднеуральск, ул. Ленина,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66-00048-З-00592-250914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rPr>
            </w:pPr>
            <w:r w:rsidRPr="00DC5106">
              <w:rPr>
                <w:rFonts w:ascii="Times New Roman" w:hAnsi="Times New Roman"/>
                <w:sz w:val="20"/>
                <w:szCs w:val="20"/>
              </w:rPr>
              <w:t>Полигон твердых бытовых отходов «Северный»</w:t>
            </w:r>
          </w:p>
        </w:tc>
        <w:tc>
          <w:tcPr>
            <w:tcW w:w="461" w:type="pct"/>
          </w:tcPr>
          <w:p w:rsidR="00CC4A4F" w:rsidRPr="00DC5106" w:rsidRDefault="00CC4A4F" w:rsidP="00CD129C">
            <w:pPr>
              <w:suppressAutoHyphens/>
              <w:spacing w:after="0" w:line="240" w:lineRule="auto"/>
              <w:rPr>
                <w:rFonts w:ascii="Times New Roman" w:hAnsi="Times New Roman"/>
                <w:sz w:val="20"/>
                <w:szCs w:val="20"/>
              </w:rPr>
            </w:pPr>
            <w:r w:rsidRPr="00DC5106">
              <w:rPr>
                <w:rFonts w:ascii="Times New Roman" w:hAnsi="Times New Roman"/>
                <w:sz w:val="20"/>
                <w:szCs w:val="20"/>
              </w:rPr>
              <w:t xml:space="preserve"> Захоронение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Отходы  из  жироотделителей, содержащие растительные жировые продукты 1250010000004,</w:t>
            </w:r>
            <w:r w:rsidRPr="00DC5106">
              <w:rPr>
                <w:rFonts w:ascii="Times New Roman" w:hAnsi="Times New Roman"/>
                <w:color w:val="000000"/>
                <w:sz w:val="20"/>
                <w:szCs w:val="20"/>
              </w:rPr>
              <w:br/>
              <w:t>Отходы из жироотделителей, содержащие животные жировые продукты 1250020000004,</w:t>
            </w:r>
            <w:r w:rsidRPr="00DC5106">
              <w:rPr>
                <w:rFonts w:ascii="Times New Roman" w:hAnsi="Times New Roman"/>
                <w:color w:val="000000"/>
                <w:sz w:val="20"/>
                <w:szCs w:val="20"/>
              </w:rPr>
              <w:br/>
              <w:t>Отходы перьев и пуха 1320070001004,</w:t>
            </w:r>
            <w:r w:rsidRPr="00DC5106">
              <w:rPr>
                <w:rFonts w:ascii="Times New Roman" w:hAnsi="Times New Roman"/>
                <w:color w:val="000000"/>
                <w:sz w:val="20"/>
                <w:szCs w:val="20"/>
              </w:rPr>
              <w:br/>
              <w:t>Обувь кожаная рабочая, потерявшая потребительские свойства 1470060113004,</w:t>
            </w:r>
            <w:r w:rsidRPr="00DC5106">
              <w:rPr>
                <w:rFonts w:ascii="Times New Roman" w:hAnsi="Times New Roman"/>
                <w:color w:val="000000"/>
                <w:sz w:val="20"/>
                <w:szCs w:val="20"/>
              </w:rPr>
              <w:br/>
              <w:t>Пыль древесная от шлифовки натуральной чистой древесины 1711070011004,</w:t>
            </w:r>
            <w:r w:rsidRPr="00DC5106">
              <w:rPr>
                <w:rFonts w:ascii="Times New Roman" w:hAnsi="Times New Roman"/>
                <w:color w:val="000000"/>
                <w:sz w:val="20"/>
                <w:szCs w:val="20"/>
              </w:rPr>
              <w:br/>
              <w:t>Обрезь фанеры, содержащей связующие  смолы в  количестве от 0,2% до 2,5% включительно 1712010101014,</w:t>
            </w:r>
            <w:r w:rsidRPr="00DC5106">
              <w:rPr>
                <w:rFonts w:ascii="Times New Roman" w:hAnsi="Times New Roman"/>
                <w:color w:val="000000"/>
                <w:sz w:val="20"/>
                <w:szCs w:val="20"/>
              </w:rPr>
              <w:br/>
              <w:t>Опилки древесно-стружечных и/или древесно-волокнистых плит, содержащие связующие смолы в количестве от 0,2% до 2,5% включительно 1712020101014,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Опилки разнородной древесины (например, содержащие опилки древесно-стружечных и/или древесно-волокнистых плит) 1719010101004,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Стружка  разнородной  древесины  (например, содержащая стружку древесно-стружечных  и/или древесно-волокнистых плит) 1719010201004,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Опилки  и  стружки  разнородной  древесины (например,  содержащие  опилки  и  стружку древесно-стружечных и/или древесно-волокнистых плит) 1719010301004,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бумаги и картона (фильтры воздушные автотранспортные отработанные) 1870000000000,</w:t>
            </w:r>
            <w:r w:rsidRPr="00DC5106">
              <w:rPr>
                <w:rFonts w:ascii="Times New Roman" w:hAnsi="Times New Roman"/>
                <w:color w:val="000000"/>
                <w:sz w:val="20"/>
                <w:szCs w:val="20"/>
              </w:rPr>
              <w:br/>
              <w:t>Отходы рубероида 1872040101014,</w:t>
            </w:r>
            <w:r w:rsidRPr="00DC5106">
              <w:rPr>
                <w:rFonts w:ascii="Times New Roman" w:hAnsi="Times New Roman"/>
                <w:color w:val="000000"/>
                <w:sz w:val="20"/>
                <w:szCs w:val="20"/>
              </w:rPr>
              <w:br/>
              <w:t>Отходы толи 1872040201014,</w:t>
            </w:r>
            <w:r w:rsidRPr="00DC5106">
              <w:rPr>
                <w:rFonts w:ascii="Times New Roman" w:hAnsi="Times New Roman"/>
                <w:color w:val="000000"/>
                <w:sz w:val="20"/>
                <w:szCs w:val="20"/>
              </w:rPr>
              <w:br/>
              <w:t>Разнородные отходы бумаги и картона (например, содержащие отходы фотобумаги) 1879010001004,</w:t>
            </w:r>
            <w:r w:rsidRPr="00DC5106">
              <w:rPr>
                <w:rFonts w:ascii="Times New Roman" w:hAnsi="Times New Roman"/>
                <w:color w:val="000000"/>
                <w:sz w:val="20"/>
                <w:szCs w:val="20"/>
              </w:rPr>
              <w:br/>
              <w:t>Металлургические шлаки, съемы и пыль (шлаки сталеплавильные прочие) 3120000000000,</w:t>
            </w:r>
            <w:r w:rsidRPr="00DC5106">
              <w:rPr>
                <w:rFonts w:ascii="Times New Roman" w:hAnsi="Times New Roman"/>
                <w:color w:val="000000"/>
                <w:sz w:val="20"/>
                <w:szCs w:val="20"/>
              </w:rPr>
              <w:br/>
              <w:t>Золошлаки от сжигания углей (Березовский) 3130020201004,</w:t>
            </w:r>
            <w:r w:rsidRPr="00DC5106">
              <w:rPr>
                <w:rFonts w:ascii="Times New Roman" w:hAnsi="Times New Roman"/>
                <w:color w:val="000000"/>
                <w:sz w:val="20"/>
                <w:szCs w:val="20"/>
              </w:rPr>
              <w:br/>
              <w:t>Абразивная пыль и порошок от шлифования черных металлов (с содержанием металла менее 50%) 3140030011004,</w:t>
            </w:r>
            <w:r w:rsidRPr="00DC5106">
              <w:rPr>
                <w:rFonts w:ascii="Times New Roman" w:hAnsi="Times New Roman"/>
                <w:color w:val="000000"/>
                <w:sz w:val="20"/>
                <w:szCs w:val="20"/>
              </w:rPr>
              <w:br/>
              <w:t>Отходы асбоцемента в кусковой форме 3140120201014,</w:t>
            </w:r>
            <w:r w:rsidRPr="00DC5106">
              <w:rPr>
                <w:rFonts w:ascii="Times New Roman" w:hAnsi="Times New Roman"/>
                <w:color w:val="000000"/>
                <w:sz w:val="20"/>
                <w:szCs w:val="20"/>
              </w:rPr>
              <w:br/>
              <w:t>Отходы шлаковаты 3140160101004,</w:t>
            </w:r>
            <w:r w:rsidRPr="00DC5106">
              <w:rPr>
                <w:rFonts w:ascii="Times New Roman" w:hAnsi="Times New Roman"/>
                <w:color w:val="000000"/>
                <w:sz w:val="20"/>
                <w:szCs w:val="20"/>
              </w:rPr>
              <w:br/>
              <w:t>Пыль графитная 3140320111004,</w:t>
            </w:r>
            <w:r w:rsidRPr="00DC5106">
              <w:rPr>
                <w:rFonts w:ascii="Times New Roman" w:hAnsi="Times New Roman"/>
                <w:color w:val="000000"/>
                <w:sz w:val="20"/>
                <w:szCs w:val="20"/>
              </w:rPr>
              <w:br/>
              <w:t>Отходы асбеста в кусковой форме 3140370201014,</w:t>
            </w:r>
            <w:r w:rsidRPr="00DC5106">
              <w:rPr>
                <w:rFonts w:ascii="Times New Roman" w:hAnsi="Times New Roman"/>
                <w:color w:val="000000"/>
                <w:sz w:val="20"/>
                <w:szCs w:val="20"/>
              </w:rPr>
              <w:br/>
              <w:t>Пыль электрофильтров производства кремния 3140390211004,</w:t>
            </w:r>
            <w:r w:rsidRPr="00DC5106">
              <w:rPr>
                <w:rFonts w:ascii="Times New Roman" w:hAnsi="Times New Roman"/>
                <w:color w:val="000000"/>
                <w:sz w:val="20"/>
                <w:szCs w:val="20"/>
              </w:rPr>
              <w:br/>
              <w:t>Отходы абразивных материалов в виде  пыли и  порошка 3140430411004,</w:t>
            </w:r>
            <w:r w:rsidRPr="00DC5106">
              <w:rPr>
                <w:rFonts w:ascii="Times New Roman" w:hAnsi="Times New Roman"/>
                <w:color w:val="000000"/>
                <w:sz w:val="20"/>
                <w:szCs w:val="20"/>
              </w:rPr>
              <w:br/>
              <w:t>Шлак сварочный 3140480001994,</w:t>
            </w:r>
            <w:r w:rsidRPr="00DC5106">
              <w:rPr>
                <w:rFonts w:ascii="Times New Roman" w:hAnsi="Times New Roman"/>
                <w:color w:val="000000"/>
                <w:sz w:val="20"/>
                <w:szCs w:val="20"/>
              </w:rPr>
              <w:br/>
              <w:t>Окалина 3515040001000,</w:t>
            </w:r>
            <w:r w:rsidRPr="00DC5106">
              <w:rPr>
                <w:rFonts w:ascii="Times New Roman" w:hAnsi="Times New Roman"/>
                <w:color w:val="000000"/>
                <w:sz w:val="20"/>
                <w:szCs w:val="20"/>
              </w:rPr>
              <w:br/>
              <w:t>Шламы нефти и нефтепродуктов (шлам от мойки автотранспорта) 5460000000000,</w:t>
            </w:r>
            <w:r w:rsidRPr="00DC5106">
              <w:rPr>
                <w:rFonts w:ascii="Times New Roman" w:hAnsi="Times New Roman"/>
                <w:color w:val="000000"/>
                <w:sz w:val="20"/>
                <w:szCs w:val="20"/>
              </w:rPr>
              <w:br/>
              <w:t>Отходы битума, асфальта в твердой форме 5490120001004,</w:t>
            </w:r>
            <w:r w:rsidRPr="00DC5106">
              <w:rPr>
                <w:rFonts w:ascii="Times New Roman" w:hAnsi="Times New Roman"/>
                <w:color w:val="000000"/>
                <w:sz w:val="20"/>
                <w:szCs w:val="20"/>
              </w:rPr>
              <w:br/>
              <w:t>Отходы лакокрасочных средств (лаки и краски старые затвердевшие, а также затвердевшие остатки в бочках) 5550000000000,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затвердевшего  поливинилхлорида и пенопласта на его базе 5710160000004,</w:t>
            </w:r>
            <w:r w:rsidRPr="00DC5106">
              <w:rPr>
                <w:rFonts w:ascii="Times New Roman" w:hAnsi="Times New Roman"/>
                <w:color w:val="000000"/>
                <w:sz w:val="20"/>
                <w:szCs w:val="20"/>
              </w:rPr>
              <w:br/>
              <w:t>Отходы стеклолакоткани 5710320101004,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смеси затвердевших разнородных пластмасс 5710990001004,</w:t>
            </w:r>
            <w:r w:rsidRPr="00DC5106">
              <w:rPr>
                <w:rFonts w:ascii="Times New Roman" w:hAnsi="Times New Roman"/>
                <w:color w:val="000000"/>
                <w:sz w:val="20"/>
                <w:szCs w:val="20"/>
              </w:rPr>
              <w:br/>
              <w:t>Резиноасбестовые отходы (в том числе изделия отработанные и брак) 5750030001004,</w:t>
            </w:r>
            <w:r w:rsidRPr="00DC5106">
              <w:rPr>
                <w:rFonts w:ascii="Times New Roman" w:hAnsi="Times New Roman"/>
                <w:color w:val="000000"/>
                <w:sz w:val="20"/>
                <w:szCs w:val="20"/>
              </w:rPr>
              <w:br/>
              <w:t>Пыль хлопковая 5810061111004,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Твердые коммунальные отходы (мусор от уборки улиц, дорог, дворов) 9100000000000,</w:t>
            </w:r>
            <w:r w:rsidRPr="00DC5106">
              <w:rPr>
                <w:rFonts w:ascii="Times New Roman" w:hAnsi="Times New Roman"/>
                <w:color w:val="000000"/>
                <w:sz w:val="20"/>
                <w:szCs w:val="20"/>
              </w:rPr>
              <w:br/>
              <w:t>Отходы  из  жилищ  несортированные  (исключая крупногабаритные) 9110010001004,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от  бытовых  помещений  организаций несортированный (исключая крупногабаритный) 9120040001004,</w:t>
            </w:r>
            <w:r w:rsidRPr="00DC5106">
              <w:rPr>
                <w:rFonts w:ascii="Times New Roman" w:hAnsi="Times New Roman"/>
                <w:color w:val="000000"/>
                <w:sz w:val="20"/>
                <w:szCs w:val="20"/>
              </w:rPr>
              <w:br/>
              <w:t>Отходы (осадки) при подготовке воды (шлам седиментации) 9410000000000,</w:t>
            </w:r>
            <w:r w:rsidRPr="00DC5106">
              <w:rPr>
                <w:rFonts w:ascii="Times New Roman" w:hAnsi="Times New Roman"/>
                <w:color w:val="000000"/>
                <w:sz w:val="20"/>
                <w:szCs w:val="20"/>
              </w:rPr>
              <w:br/>
              <w:t>Отходы (осадки) при механической и биологической очистке сточных вод (содержимое пескоуловителей) 9430000000000,</w:t>
            </w:r>
            <w:r w:rsidRPr="00DC5106">
              <w:rPr>
                <w:rFonts w:ascii="Times New Roman" w:hAnsi="Times New Roman"/>
                <w:color w:val="000000"/>
                <w:sz w:val="20"/>
                <w:szCs w:val="20"/>
              </w:rPr>
              <w:br/>
              <w:t>Отходы (осадки) при промывке канализационных сетей (прочие остатки канализаций и от обработки воды)  9470000000000,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горбыля, рейки из натуральной чистой древесины 1711020001005,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Обрезь натуральной чистой древесины 1711050101005,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Изделия из натуральной древесины, потерявшие свои потребительские свойства 1711050313005,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натуральной чистой древесины 1711060101000,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Стружка натуральной чистой древесины 1711060201005,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Древесные отходы из натуральной чистой древесины несортированные 1711200001005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ветвей и сучьев от лесоразработок 1730010101005,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от резки и штамповки 1871010101005,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упаковочной бумаги незагрязненные 1871020101005,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упаковочного картона незагрязненные 1871020201005,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упаковочного гофрокартона незагрязненные 1871020301005,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от канцелярской деятельности и делопроизводства 1871030001005,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Срыв бумаги и картона 1871040001005,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печатной продукции (черно-белая печать) 1871050001005,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печатной продукции (цветная печать) 1871060001005,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незагрязненные 1871990101005,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вощёной бумаги 1872030001005,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Зола древесная и соломенная 3130060011995,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керамзита в кусковой форме 3140060201995,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стекловолокна 3140050001995,</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Керамические изделия, потерявшие потребительские свойства 3140070301995,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Стеклянный бой незагрязненный (исключая бой  стекла электронно-лучевых трубок и люминесцентных ламп) 3140080201995,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Строительный щебень, потерявший потребительские свойства 3140090201995,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активированного угля, не загрязненного опасными веществами 3140170001995,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бетонных изделий, отходы бетона в кусковой форме 3140270101995,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железобетонных изделий, отходы железобетона в кусковой форме 3140270201995,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железобетонных изделий, отходы железобетона в кусковой форме 3140270201995,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Электроды графитовые, отработанные, не загрязненные опасными веществами 3140320213995,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бетонной смеси с содержанием пыли менее 30% 3140360208995,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 3140430201995,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Шкурка шлифовальная отработанная 3140430301995,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цемента в кусковой форме 3140550201995,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Цеолит отработанный при осушке воздуха и газов 314703010199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Силикагель, отработанный при осушке воздуха и газов 31470501 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Тара и упаковки из стали незагрязненная, потерявшая потребительские свойства 3512010313995,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черных металлов несортированный 3513010001995,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черных металлов в кусковой форме незагрязненный 3513020001995,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Тормозные колодки отработанные 3515050001995,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сложных полиэфиров 5710020001005,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формовочных масс (термореактивной пластмассы) затвердевшие (отходы полимеризовавшегося  фаолита) 571 007 0001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твердого полистирола, полистирольной пены или пленки 5710080001005,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клеенки на бумажной основе 5710090401005,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полиуретана, полиуретановой пены или пленки 5710100001005,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затвердевших полиамидов 571 011 0001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жесткого пенопласта (исключая поливинилхлоридный) 571 012 0001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затвердевших полиакрилатов, поликарбонатов, органического стекла 5710170001005,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Пластмассовая  незагрязненная тара, потерявшая потребительские свойства 571 018 00 13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пластмассовой (синтетической) пленки, незагрязненной 5710190001005,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Ионообменные смолы для водоподготовки, потерявшие потребительские свойства 571 024 01 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Ионообменные смолы для умягчения питьевой воды отработанные 5710240201005,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полиэтилена  в виде пленки 571 029 02 01 99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Полиэтиленовая тара, поврежденная 571 029 03 13 99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полипропилена  в виде пленки 571 03002 01 99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полиэтилентерефталата (в том числе пленки на его базе) 5710390001005,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Резиновые изделия незагрязненные, потерявшие потребительские свойства 575 001 01 13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резины (отходы резины смешанные) 575 001 02 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полиэфирного волокна и нитей 581 002 0001 99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и обрывки тканей хлопчатобумажных 581 011 07 01 99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и  обрывки тканей смешанных 581 011 08 01 99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Твёрдые коммунальные отходы (мусор от уборки улиц, дворов) 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крупногабаритные 911 002 0001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крупногабаритный 912 005 0001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Пищевые отходы кухонь и организации общественного питания несортированные 912 01001 0000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 912 011 0001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 912 012 0001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учебно-воспитательных учреждений 912 013 0001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культурно-спортивных учреждений и зрелищных мероприятий 912 014 0001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от уборки территории кладбищ, колумбариев 912 015 0001 00 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Электрическое оборудование, приборы, устройства и их части (электроприборы бытовые, контрольно-измерительные приборы, стеклянные и керамические электро-, радио- и теледетали (электро- и радиолампы, кинескопы и пр.); прочее сложное оборудование и изделия, в основном металлическое; прочее сложное оборудование и изделия в основном неметаллическое) 921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Электрические лампы накаливания отработанные и брак 9231010001995,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изолированных проводов и кабелей 923 60000 13 00 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Мусор с защитных решеток при водозаборе 9490010001005</w:t>
            </w:r>
          </w:p>
        </w:tc>
        <w:tc>
          <w:tcPr>
            <w:tcW w:w="483" w:type="pct"/>
          </w:tcPr>
          <w:p w:rsidR="00CC4A4F" w:rsidRPr="00DC5106" w:rsidRDefault="00CC4A4F" w:rsidP="00CD129C">
            <w:pPr>
              <w:suppressAutoHyphens/>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rPr>
            </w:pPr>
            <w:r w:rsidRPr="00DC5106">
              <w:rPr>
                <w:rFonts w:ascii="Times New Roman" w:hAnsi="Times New Roman"/>
                <w:sz w:val="20"/>
                <w:szCs w:val="20"/>
              </w:rPr>
              <w:t>65420000000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Свердловская область, п. Крутой</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ЕМУП «Спецавтобаза», 620086, Свердловская область, г. Екатеринбург, ул. Посадская, 3</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66-00049-Х-00592-250914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rPr>
            </w:pPr>
            <w:r w:rsidRPr="00DC5106">
              <w:rPr>
                <w:rFonts w:ascii="Times New Roman" w:hAnsi="Times New Roman"/>
                <w:sz w:val="20"/>
                <w:szCs w:val="20"/>
              </w:rPr>
              <w:t>Шлакоотвал</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Шпалы железнодорожные деревянные, пропитанные антисептическими средствами, отработанные и брак 1712060013013,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от плавки цветных металлов)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(скол, бой футеровки нагревательных обжиговых установок) 3110000000000,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от печей металлургических процессов 3111000001 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мартеновский)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сталеплавильные прочие)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ваграночные)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Горновой песок литейного производства 3140010008004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 (в металлургии) 3140020008004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сварочный 3140480001994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металлическая дробь с примесью шлаковой корки (дробеструйная обработка) 3515030108004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Окалина 3515040001000,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 xml:space="preserve">Другие отходы минерального происхождения, а также отходы рафинирования продуктов 3990000000000  </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65232000000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Свердловская область, г. Нижний Тагил</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«Научно-производственная корпорация «Уралвагонзавод», 622007, Свердловская область, г. Нижний Тагил, Восточное шоссе, 28</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66-00050-З-00592-250914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rPr>
            </w:pPr>
            <w:r w:rsidRPr="00DC5106">
              <w:rPr>
                <w:rFonts w:ascii="Times New Roman" w:hAnsi="Times New Roman"/>
                <w:sz w:val="20"/>
                <w:szCs w:val="20"/>
              </w:rPr>
              <w:t>Гидрозолоотвал</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Золошлаки от сжигания углей 3130020101000,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3160600004000,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(осадки) при механической и биологической очистке сточных вод 9430000000000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65476370000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Свердловская область, г. Нижний Тагил</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«Научно-производственная корпорация «Уралвагонзавод», 622007, Свердловская область, г. Нижний Тагил, Восточное шоссе, 28</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66-00051-Х-00592-250914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Полигон жидких токсичных отходов</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Отходы оксида хрома шестивалентного 5130060000011,</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щелочей и их смесей 5240020002010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Гальванические шламы 5110000000000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(соли содержащие нитраты) 5150000000000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(смеси щелочей) 5150000000000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(шлам фосфотации) 5150000000000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(шлам воронения, закрепит ванн, содержащий нитриты и нитраты) 5150000000000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(отходы солей от производства по изготовлению электродов) 5150000000000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неорганических кислот (шлам кислотного травления) 5210000000000,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неорганических кислот (кислота хромовая) 5210000000000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гидроксида натрия с рН = 10,1-11,5   5240020102013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гидроксида калия с рН = 10,1-11,5     5240020202013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Смазочно-охлаждающие масла для механической обработки отработанные  5410031502033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Шлам нефтеотделительных установок 5460030004033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5460150104033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минеральных масел (шлам масляных закалочных ванн и ванн отстоя сож)     5470000000000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отстойников после реагентной или э/хим коагуляции) 9450000000000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от нейтрализации отработанных электролитов) 3160000000000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(карбидный ил) 3160000000000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оксидов, гидроксидов, 5100000000000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(натрия карбонат и силикат) 5150000000000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(соли фосфата амина) 5150000000000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эмульсии и эмульсионные смеси для шлифовки металлов отработанные, содержащие масла или нефтепродукты в количестве менее 15%    5440020106034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Шламы нефти и нефтепродуктов (шлам от мойки автотранспорта)  5460000000000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(осадки) от реагентной очистки сточных вод (шлам отстойников после реагентной или э/хим коагуляции) 9450000000000,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(осадки) от реагентной очистки сточных вод (шлам станции нейтрализации отработанной эмульсии) 9450000000000,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65232000000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Свердловская область, г. Нижний Тагил</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«Научно-производственная корпорация «Уралвагонзавод», 622007, Свердловская область, г. Нижний Тагил, Восточное шоссе, 28</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66-00052-З-00592-250914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Полигон ТБО и ПО в п. Красный</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 xml:space="preserve"> Опилки древесные, загрязненные минеральными маслами (содержание масел - 15% и более) 1713020104033,</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Песок, загрязненный маслами (содержание масел 15% и более) 3140230304033,</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Обтирочный материал, загрязненный маслами (содержание масел 15% и более) 5490270101033,</w:t>
            </w:r>
            <w:r w:rsidRPr="00DC5106">
              <w:rPr>
                <w:rFonts w:ascii="Times New Roman" w:hAnsi="Times New Roman"/>
                <w:color w:val="000000"/>
                <w:sz w:val="20"/>
                <w:szCs w:val="20"/>
              </w:rPr>
              <w:br/>
              <w:t>Обувь кожаная рабочая, потерявшая потребительские свойства 1470060113004,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sz w:val="20"/>
                <w:szCs w:val="20"/>
              </w:rPr>
              <w:t>Опилки древесные, загрязненные минеральными маслами (содержание масел менее 15%) 1713020101034,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бумаги и картона (фильтры воздушные автотранспортные отработанные) 1870000000000,</w:t>
            </w:r>
            <w:r w:rsidRPr="00DC5106">
              <w:rPr>
                <w:rFonts w:ascii="Times New Roman" w:hAnsi="Times New Roman"/>
                <w:color w:val="000000"/>
                <w:sz w:val="20"/>
                <w:szCs w:val="20"/>
              </w:rPr>
              <w:br/>
              <w:t>отходы рубероида 1872040101014,</w:t>
            </w:r>
            <w:r w:rsidRPr="00DC5106">
              <w:rPr>
                <w:rFonts w:ascii="Times New Roman" w:hAnsi="Times New Roman"/>
                <w:color w:val="000000"/>
                <w:sz w:val="20"/>
                <w:szCs w:val="20"/>
              </w:rPr>
              <w:br/>
              <w:t>Абразивная пыль и порошок от шлифования черных металлов (с содержанием металла менее 50%) 3140030011004,</w:t>
            </w:r>
            <w:r w:rsidRPr="00DC5106">
              <w:rPr>
                <w:rFonts w:ascii="Times New Roman" w:hAnsi="Times New Roman"/>
                <w:color w:val="000000"/>
                <w:sz w:val="20"/>
                <w:szCs w:val="20"/>
              </w:rPr>
              <w:br/>
              <w:t>Отходы асбоцемента в кусковой форме 3140120201014,</w:t>
            </w:r>
            <w:r w:rsidRPr="00DC5106">
              <w:rPr>
                <w:rFonts w:ascii="Times New Roman" w:hAnsi="Times New Roman"/>
                <w:color w:val="000000"/>
                <w:sz w:val="20"/>
                <w:szCs w:val="20"/>
              </w:rPr>
              <w:br/>
              <w:t>Отходы шлаковаты 3140160101004,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Песок, загрязненный маслами (содержание масел менее 15%) 3140230301034,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асбеста в кусковой форме 3140370201014,</w:t>
            </w:r>
            <w:r w:rsidRPr="00DC5106">
              <w:rPr>
                <w:rFonts w:ascii="Times New Roman" w:hAnsi="Times New Roman"/>
                <w:color w:val="000000"/>
                <w:sz w:val="20"/>
                <w:szCs w:val="20"/>
              </w:rPr>
              <w:br/>
              <w:t>Отходы абразивных материалов в виде  пыли и  порошка 3140430411004,</w:t>
            </w:r>
            <w:r w:rsidRPr="00DC5106">
              <w:rPr>
                <w:rFonts w:ascii="Times New Roman" w:hAnsi="Times New Roman"/>
                <w:color w:val="000000"/>
                <w:sz w:val="20"/>
                <w:szCs w:val="20"/>
              </w:rPr>
              <w:br/>
              <w:t>Шлак сварочный 3140480001994,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Фильтровочные и поглотительные отработанные массы, не загрязненные опасными веществами (уголь активированный) 3147000000000,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Минеральные шламы (шлам известковый, включая отходы гашения извести) 3160000000000,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солей (соли ГМО ХМЦ) 5150000000000,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Обтирочный материал, загрязненный маслами (содержание масел менее 15%) 5490270101034,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лакокрасочных средств (лаки и краски старые затвердевшие, а также затвердевшие остатки в бочках) 5550000000000,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Затвердевшие отходы пластмасс 5710000000000,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затвердевшего  поливинилхлорида и пенопласта на его базе 5710160001004,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Камеры пневматические отработанные 5750020113004,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Резиноасбестовые отходы (в том числе изделия отработанные и брак) 5750030001004,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Твердые коммунальные отходы (мусор от уборки улиц, дорог, дворов) 9100000000000,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из  жилищ  несортированные  (исключая крупногабаритные) 9110010001004,</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потребления на производстве, подобные коммунальным (мусор и смет с производственных помещений незагрязненный) 912000000000,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потребления на производстве, подобные коммунальным (мусор и смет с промышленных помещений незагрязненный) 912000000000,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Отходы потребления на производстве, подобные коммунальным (мусор и смет с территорий промышленных предприятий) 912000000000,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Мусор  от  бытовых  помещений  организаций несортированный (исключая крупногабаритный) 9120040001004,</w:t>
            </w:r>
            <w:r w:rsidRPr="00DC5106">
              <w:rPr>
                <w:rFonts w:ascii="Times New Roman" w:hAnsi="Times New Roman"/>
                <w:color w:val="000000"/>
                <w:sz w:val="20"/>
                <w:szCs w:val="20"/>
              </w:rPr>
              <w:br/>
              <w:t>Мусор строительный от разборки зданий 9120060101004,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Отходы (осадки) при подготовке воды (мусор с защитных решеток, минеральный осадок очистных сооружений) 9410000000000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65420000000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 Красный, Верхнепышминского района</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ООО «Торгово-промышленная компания «Благо-С», 624090, Свердловская область, г. Верхняя Пышма, Фрунзе, 23 б</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66-00053-Х-00592-250914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 xml:space="preserve">Прудок-отстойник </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Отходы (осадки) от реагентной очистки сточных вод (шлам отстойников после нейтрализации сточных вод) 9450000000000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65453000000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Кировград</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«Уралэлектромедь» филиал «Производство полиметаллов», 624140, Свердловская область, г. Кировград, ул. Энгельса, 19</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66-00054-Х-00592-250914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Хвостохранилище</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Отходы при добыче рудных полезных ископаемых (хвосты и шламы обогащения руд цветных металлов) 3450000000000,</w:t>
            </w:r>
            <w:r w:rsidRPr="00DC5106">
              <w:rPr>
                <w:rFonts w:ascii="Times New Roman" w:hAnsi="Times New Roman"/>
                <w:color w:val="000000"/>
                <w:sz w:val="20"/>
                <w:szCs w:val="20"/>
              </w:rPr>
              <w:br/>
              <w:t>Прочие твердые минеральные отходы (хвосты и отходы переработки металлургических шлаков) 3140000000000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65453000000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Кировград</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«Уралэлектромедь» филиал «Производство полиметаллов», 624140, Свердловская область, г. Кировград, ул. Энгельса, 19</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66-00055-Х-00592-250914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металлургических шлаков</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Металлургические шлаки, съемы и пыль (шлаки от плавки цветных металлов) 3120000000000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65453000000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Кировград</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«Уралэлектромедь» филиал «Производство полиметаллов», 624140, Свердловская область, г. Кировград, ул. Энгельса, 19</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66-00056-Х-00592-250914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Склад кека</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добычи и обогащения руд цветных металлов (кек) 22200000000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65456000000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г.Краснотурьинск, п. Воронцовка</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ЗАО «Золото Северного Урала», 624440, Свердловская область, г. Краснотурьинск, ул. Карпинского, 4</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66-00057-Х-00592-250914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Северный отвал пустой породы №1</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Вскрышные породы от добычи полезных ископаемых открытым способом 20010000000,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при сборе и обработке сточных вод 72000000000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65456000000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г.Краснотурьинск, п. Воронцовка</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ЗАО «Золото Северного Урала», 624440, Свердловская область, г. Краснотурьинск, ул. Карпинского, 4</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66-00058-Х-00592-250914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Склад отработанных рудных штабелей</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добычи и обогащения руд цветных металлов (рудные штабели) 22200000000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65456000000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г.Краснотурьинск, п. Воронцовка</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ЗАО «Золото Северного Урала», 624440, Свердловская область, г. Краснотурьинск, ул. Карпинского, 4</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66-00059-Х-00592-250914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Южный отвал пустой породы №2</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Вскрышные породы от добычи полезных ископаемых открытым способом 20010000000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65456000000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г.Краснотурьинск, п. Воронцовка</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ЗАО «Золото Северного Урала», 624440, Свердловская область, г. Краснотурьинск, ул. Карпинского, 4</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66-00060-Х-00592-250914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Южный отвал пустой породы №3</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Вскрышные породы от добычи полезных ископаемых открытым способом 20010000000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65456000000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Краснотурьинск, п. Воронцовка</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ЗАО «Золото Северного Урала», 624440, Свердловская область, г. Краснотурьинск, ул. Карпинского, 4</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66-00061-З-00592-250914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Полигон ТБО МУП ЖКХ «Западное»</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Отходы бумаги и картона (фильтры масляные автотранспортные отработанные)  1870000000000,</w:t>
            </w:r>
            <w:r w:rsidRPr="00DC5106">
              <w:rPr>
                <w:rFonts w:ascii="Times New Roman" w:hAnsi="Times New Roman"/>
                <w:color w:val="000000"/>
                <w:sz w:val="20"/>
                <w:szCs w:val="20"/>
              </w:rPr>
              <w:br/>
              <w:t>Шлам очистки трубопроводов и ёмкостей (бочек, контейнеров, цистерн, гудронаторов) от нефти 5460150104033,</w:t>
            </w:r>
            <w:r w:rsidRPr="00DC5106">
              <w:rPr>
                <w:rFonts w:ascii="Times New Roman" w:hAnsi="Times New Roman"/>
                <w:color w:val="000000"/>
                <w:sz w:val="20"/>
                <w:szCs w:val="20"/>
              </w:rPr>
              <w:br/>
              <w:t>Пыль древесная от шлифовки натуральной чистой древесины 1711070011004,</w:t>
            </w:r>
            <w:r w:rsidRPr="00DC5106">
              <w:rPr>
                <w:rFonts w:ascii="Times New Roman" w:hAnsi="Times New Roman"/>
                <w:color w:val="000000"/>
                <w:sz w:val="20"/>
                <w:szCs w:val="20"/>
              </w:rPr>
              <w:br/>
              <w:t>Опилки древесные, загрязненные минеральными маслами (содержание масел - менее 15%) 1713020101034,</w:t>
            </w:r>
            <w:r w:rsidRPr="00DC5106">
              <w:rPr>
                <w:rFonts w:ascii="Times New Roman" w:hAnsi="Times New Roman"/>
                <w:color w:val="000000"/>
                <w:sz w:val="20"/>
                <w:szCs w:val="20"/>
              </w:rPr>
              <w:br/>
              <w:t>Отходы бумаги и картона (фильтры воздушные автотранспортные отработанные) 1870000000000,</w:t>
            </w:r>
            <w:r w:rsidRPr="00DC5106">
              <w:rPr>
                <w:rFonts w:ascii="Times New Roman" w:hAnsi="Times New Roman"/>
                <w:color w:val="000000"/>
                <w:sz w:val="20"/>
                <w:szCs w:val="20"/>
              </w:rPr>
              <w:br/>
              <w:t>Абразивная пыль и порошок от шлифовки черных металлов (с содержанием металла менее 50%) 3140030011004,</w:t>
            </w:r>
            <w:r w:rsidRPr="00DC5106">
              <w:rPr>
                <w:rFonts w:ascii="Times New Roman" w:hAnsi="Times New Roman"/>
                <w:color w:val="000000"/>
                <w:sz w:val="20"/>
                <w:szCs w:val="20"/>
              </w:rPr>
              <w:br/>
              <w:t>Шлак сварочный 3140480001994,</w:t>
            </w:r>
            <w:r w:rsidRPr="00DC5106">
              <w:rPr>
                <w:rFonts w:ascii="Times New Roman" w:hAnsi="Times New Roman"/>
                <w:color w:val="000000"/>
                <w:sz w:val="20"/>
                <w:szCs w:val="20"/>
              </w:rPr>
              <w:br/>
              <w:t>Обтирочный материал, загрязненный маслами (содержание масел менее 15%)  5490270101034,</w:t>
            </w:r>
            <w:r w:rsidRPr="00DC5106">
              <w:rPr>
                <w:rFonts w:ascii="Times New Roman" w:hAnsi="Times New Roman"/>
                <w:color w:val="000000"/>
                <w:sz w:val="20"/>
                <w:szCs w:val="20"/>
              </w:rPr>
              <w:br/>
              <w:t>Отходы лакокрасочных средств (лаки и краски старые затвердевшие остатки в бочках) 5550000000000,</w:t>
            </w:r>
            <w:r w:rsidRPr="00DC5106">
              <w:rPr>
                <w:rFonts w:ascii="Times New Roman" w:hAnsi="Times New Roman"/>
                <w:color w:val="000000"/>
                <w:sz w:val="20"/>
                <w:szCs w:val="20"/>
              </w:rPr>
              <w:br/>
              <w:t>Отходы из жилищ несортированные (исключая крупногаборитный) 9110010001004,</w:t>
            </w:r>
            <w:r w:rsidRPr="00DC5106">
              <w:rPr>
                <w:rFonts w:ascii="Times New Roman" w:hAnsi="Times New Roman"/>
                <w:color w:val="000000"/>
                <w:sz w:val="20"/>
                <w:szCs w:val="20"/>
              </w:rPr>
              <w:br/>
              <w:t>Отходы потребления на производстве, подобные коммунальным (мусор и смет с территории предприятия) 9120000000000,</w:t>
            </w:r>
            <w:r w:rsidRPr="00DC5106">
              <w:rPr>
                <w:rFonts w:ascii="Times New Roman" w:hAnsi="Times New Roman"/>
                <w:color w:val="000000"/>
                <w:sz w:val="20"/>
                <w:szCs w:val="20"/>
              </w:rPr>
              <w:br/>
              <w:t>Мусор от бытовых помещений, организаций несортированный (исключая крупногаборитны) 9120040001004,</w:t>
            </w:r>
            <w:r w:rsidRPr="00DC5106">
              <w:rPr>
                <w:rFonts w:ascii="Times New Roman" w:hAnsi="Times New Roman"/>
                <w:color w:val="000000"/>
                <w:sz w:val="20"/>
                <w:szCs w:val="20"/>
              </w:rPr>
              <w:br/>
              <w:t>Мусор строительный от разборки зданий 9120060101004,</w:t>
            </w:r>
            <w:r w:rsidRPr="00DC5106">
              <w:rPr>
                <w:rFonts w:ascii="Times New Roman" w:hAnsi="Times New Roman"/>
                <w:color w:val="000000"/>
                <w:sz w:val="20"/>
                <w:szCs w:val="20"/>
              </w:rPr>
              <w:br/>
              <w:t xml:space="preserve"> Прочие коммунальные отходы (мусор со второстепенных улиц и дворов) 9900000000000,</w:t>
            </w:r>
            <w:r w:rsidRPr="00DC5106">
              <w:rPr>
                <w:rFonts w:ascii="Times New Roman" w:hAnsi="Times New Roman"/>
                <w:color w:val="000000"/>
                <w:sz w:val="20"/>
                <w:szCs w:val="20"/>
              </w:rPr>
              <w:br/>
              <w:t>Прочие коммунальные отходы (садовые и парковые отходы) 9900000000000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65241000000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 xml:space="preserve">Сысертский район, с. Патруши </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МУП ЖКХ «Западное», 624016, Свердловская область, Сысертский район, с. Патруши, ул.Колхозная, 1</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66-00062-Х-00592-250914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Склад готовой продукции обогатительной фабрики</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Металлические шламы (пески строительные) 3570000000000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65484000000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Ревда</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«СУМЗ», 623280, Свердловская область, г. Ревда, территория СУМЗ</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66-00063-Х-00592-250914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Шлаковый отвал</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Металлургические шлаки, съемы и пыли (шлак от плавки цветных металлов) 3120000000000,</w:t>
            </w:r>
          </w:p>
          <w:p w:rsidR="00CC4A4F" w:rsidRPr="00DC5106" w:rsidRDefault="00CC4A4F" w:rsidP="00CD129C">
            <w:pPr>
              <w:spacing w:after="0" w:line="240" w:lineRule="auto"/>
              <w:rPr>
                <w:rFonts w:ascii="Times New Roman" w:hAnsi="Times New Roman"/>
                <w:color w:val="000000"/>
                <w:sz w:val="20"/>
                <w:szCs w:val="20"/>
              </w:rPr>
            </w:pPr>
            <w:r w:rsidRPr="00DC5106">
              <w:rPr>
                <w:rFonts w:ascii="Times New Roman" w:hAnsi="Times New Roman"/>
                <w:color w:val="000000"/>
                <w:sz w:val="20"/>
                <w:szCs w:val="20"/>
              </w:rPr>
              <w:t>Металлургические шлаки, съемы и пыли (шлак электропечей) 3120000000000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65484000000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Первоуральск, п. Динас</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«СУМЗ», 623280, Свердловская область, г. Ревда, территория СУМЗ</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66-00064-Х-00592-250914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Малосернистое хвостохранилище</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Металлические шламы (пески строительные) 3570000000000,</w:t>
            </w:r>
            <w:r w:rsidRPr="00DC5106">
              <w:rPr>
                <w:rFonts w:ascii="Times New Roman" w:hAnsi="Times New Roman"/>
                <w:color w:val="000000"/>
                <w:sz w:val="20"/>
                <w:szCs w:val="20"/>
              </w:rPr>
              <w:br/>
              <w:t xml:space="preserve">Отходы при добыче рудных полезных ископаемых (хвосты и шламы обогащения руд цветных металлов) 3450000000000, </w:t>
            </w:r>
            <w:r w:rsidRPr="00DC5106">
              <w:rPr>
                <w:rFonts w:ascii="Times New Roman" w:hAnsi="Times New Roman"/>
                <w:color w:val="000000"/>
                <w:sz w:val="20"/>
                <w:szCs w:val="20"/>
              </w:rPr>
              <w:br/>
              <w:t xml:space="preserve">Отходы при добыче рудных полезных ископаемых (пески) 3450000000000, </w:t>
            </w:r>
            <w:r w:rsidRPr="00DC5106">
              <w:rPr>
                <w:rFonts w:ascii="Times New Roman" w:hAnsi="Times New Roman"/>
                <w:color w:val="000000"/>
                <w:sz w:val="20"/>
                <w:szCs w:val="20"/>
              </w:rPr>
              <w:br/>
              <w:t>Отходы (осадки) от реагентной очистки сточных вод (суспензия гипса) 9450000000000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65484000000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Ревда</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«СУМЗ», 623280, Свердловская область, г. Ревда, территория СУМЗ</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66-00065-Х-00592-250914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Шламохранилище фосфогипса</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Прочие твердые минеральные отходы (фосфогипс мокрый) 3140000000000,</w:t>
            </w:r>
            <w:r w:rsidRPr="00DC5106">
              <w:rPr>
                <w:rFonts w:ascii="Times New Roman" w:hAnsi="Times New Roman"/>
                <w:color w:val="000000"/>
                <w:sz w:val="20"/>
                <w:szCs w:val="20"/>
              </w:rPr>
              <w:br/>
              <w:t>Прочие твердые минеральные отходы (фосфогипс, отвал) 3140000000000,</w:t>
            </w:r>
            <w:r w:rsidRPr="00DC5106">
              <w:rPr>
                <w:rFonts w:ascii="Times New Roman" w:hAnsi="Times New Roman"/>
                <w:color w:val="000000"/>
                <w:sz w:val="20"/>
                <w:szCs w:val="20"/>
              </w:rPr>
              <w:br/>
              <w:t>Отходы солей (натрия и калия фосфаты) 5150000000000,</w:t>
            </w:r>
            <w:r w:rsidRPr="00DC5106">
              <w:rPr>
                <w:rFonts w:ascii="Times New Roman" w:hAnsi="Times New Roman"/>
                <w:color w:val="000000"/>
                <w:sz w:val="20"/>
                <w:szCs w:val="20"/>
              </w:rPr>
              <w:br/>
              <w:t>Отходы (осадки) от реагентной очистки сточных вод (шлам гипса) 9450000000000</w:t>
            </w:r>
            <w:r w:rsidRPr="00DC5106">
              <w:rPr>
                <w:rFonts w:ascii="Times New Roman" w:hAnsi="Times New Roman"/>
                <w:color w:val="000000"/>
                <w:sz w:val="20"/>
                <w:szCs w:val="20"/>
              </w:rPr>
              <w:br/>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65484000000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Ревда, п. Ельчевский</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«СУМЗ», 623280, Свердловская область, г. Ревда, территория СУМЗ</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66-00066-Х-00592-250914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Хранилище старолежалых отходов</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Отходы солей (старолежалые) 5150000000000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65484000000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Ревда</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«СУМЗ», 623280, Свердловская область, г. Ревда, территория СУМЗ</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66-00067-Х-00592-250914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вскрышных пород Хвощевского карьера</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Отходы при добыче нерудных полезных ископаемых (</w:t>
            </w:r>
            <w:r w:rsidRPr="00DC5106">
              <w:rPr>
                <w:rFonts w:ascii="Times New Roman" w:hAnsi="Times New Roman"/>
                <w:sz w:val="20"/>
                <w:szCs w:val="20"/>
              </w:rPr>
              <w:t>вскрышные породы Хвощевского карьера) 3470000000000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65486000000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Реж</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«Сафьяновская медь», 623750, Свердловская область, г. Реж, а/я 28</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66-00068-Х-00592-250914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(осадки) при подготовке воды (прочие шламы водоподготовки) 9420000000000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65484000000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пос. Починок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УМП «Водоканал» ГО Ревда, 623281, Свердловская область, г. Ревда, ул. Карла Либкнехта, 1</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66-00069-Х-00592-250914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rPr>
            </w:pPr>
            <w:r w:rsidRPr="00DC5106">
              <w:rPr>
                <w:rFonts w:ascii="Times New Roman" w:hAnsi="Times New Roman"/>
                <w:sz w:val="20"/>
                <w:szCs w:val="20"/>
              </w:rPr>
              <w:t>Отстойник-шламонакопитель</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Отходы газоочистки при производстве чугуна 35112000000,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водоподготовке 71020000000,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при обезвреживании отходов, содержащих кислоты, щелочи 74730000000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65492000000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Серов</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«Металлургический завод им. А,К. Серова», 624992, Свердловская область, г. Серов, ул. Агломератчиков, 6</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66-00070-Х-00592-250914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Шлаковый отвал</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Отходы огнеупорных материалов от ремонта печей и печного оборудования 91210000000,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Шлаки производства стали 35111100000,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газоочистки при производстве стали  35122000000,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Тара деревянная, утратившая потребительские свойства, незагрязненная 40414000515,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кирпичной кладки от сноса и разборки зданий 81220101205,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бетонных изделий, отходы бетона в кусковой форме 82220101215,</w:t>
            </w:r>
          </w:p>
          <w:p w:rsidR="00CC4A4F" w:rsidRPr="00DC5106" w:rsidRDefault="00CC4A4F" w:rsidP="00CD129C">
            <w:pPr>
              <w:suppressAutoHyphens/>
              <w:spacing w:after="0" w:line="240" w:lineRule="auto"/>
              <w:rPr>
                <w:rFonts w:ascii="Times New Roman" w:hAnsi="Times New Roman"/>
                <w:color w:val="000000"/>
                <w:sz w:val="20"/>
                <w:szCs w:val="20"/>
                <w:lang w:eastAsia="ar-SA"/>
              </w:rPr>
            </w:pPr>
            <w:r w:rsidRPr="00DC5106">
              <w:rPr>
                <w:rFonts w:ascii="Times New Roman" w:hAnsi="Times New Roman"/>
                <w:sz w:val="20"/>
                <w:szCs w:val="20"/>
              </w:rPr>
              <w:t>Лом железобетонных изделий, отходы железобетона в кусковой форме 82230101215</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65492000000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Серов</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«Металлургический завод им. А,К. Серова», 624992, Свердловская область, г. Серов, ул. Агломератчиков, 6</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66-00071-Х-00592-250914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вскрышных пород №3</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 пос. Валериановск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66-00072-Х-00592-250914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вскрышных пород №4</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 пос. Валериановск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66-00073-Х-00592-250914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вскрышных пород №5</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 пос. Валериановск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66-00074-Х-00592-250914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вскрышных пород №6</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 пос. Валериановск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66-00075-Х-00592-250914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вскрышных пород №7</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 пос. Валериановск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66-00076-Х-00592-250914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вскрышных пород №8</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 пос. Валериановск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66-00077-Х-00592-250914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вскрышных пород №9</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 пос. Валериановск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66-00078-Х-00592-250914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вскрышных пород №10</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 пос. Валериановск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66-00079-Х-00592-250914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вскрышных пород №11</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 пос. Валериановск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66-00080-Х-00592-250914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Отвал вскрышных пород б/н у Зайгоры</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 пос. Валериановск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66-00081-Х-00592-250914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 xml:space="preserve">Хвостохранилище г. Качканар </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66-00082-Х-00592-250914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Хвостохранилище г. Лесной</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при добыче полезных ископаемых) 3490000000000</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65743000000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г. Качканар</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ОАО «ЕВРАЗ КГОК», 624350, Свердловская область, г. Качканар, ул. Свердлова,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66-00083-Х-00592-250914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Свалка промышленных отходов</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ind w:left="57"/>
              <w:rPr>
                <w:rFonts w:ascii="Times New Roman" w:hAnsi="Times New Roman"/>
                <w:sz w:val="20"/>
                <w:szCs w:val="20"/>
                <w:lang w:eastAsia="ar-SA"/>
              </w:rPr>
            </w:pPr>
            <w:r w:rsidRPr="00DC5106">
              <w:rPr>
                <w:rFonts w:ascii="Times New Roman" w:hAnsi="Times New Roman"/>
                <w:sz w:val="20"/>
                <w:szCs w:val="20"/>
              </w:rPr>
              <w:t xml:space="preserve">Отходы бумаги и картона (фильтры масляные отработанные) 1870000000000,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Прочие коммунальные отходы (мусор и смет с производственных помещений и территории предприятия со специфическими вредными загрязнениями) 9900000000000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 масел 15% и более) 5490270101033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Текстиль загрязненный (производство монохромата натрия) 5820000000000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15% и более) 3140230304033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 xml:space="preserve">Шпалы железнодорожные деревянные, пропитанные антисептическими средствами, отработанные и брак 1712060013013,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 xml:space="preserve">Отходы затвердевшего полиэтилена (отходы полиэтиленовой и полипропиленовой пленки) 5710290001000,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 xml:space="preserve">Лабораторные отходы и остатки химикалиев 5930000000000,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Отходы лакокрасочных средств 5550000000000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Отходы чистящих и моющих средств 5940000000000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9120000000000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 xml:space="preserve">Печной бой, металлургический и литейный щебень 3111000001000,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 xml:space="preserve">Мусор от бытовых помещений организаций несортированный (исключая крупногабаритный) 9120040001004,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Мусор строительный от разборки зданий и сооружений 9120060101004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 xml:space="preserve">Отходы бумаги и картона (фильтры масляные отработанные) 1870000000000,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 xml:space="preserve">Камеры пневматические отработанные 5750020113004,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 xml:space="preserve">Покрышки с тканевым кордом отработанные 5750020313004,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 xml:space="preserve">Шламы нефти и нефтепродуктов (осадок отстойника мойки автотранспорта) 5460000000000,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Пищевые отходы кухонь и организаций общественного питания несортированные 9120100100005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Стеклянный бой незагрязненный (исключая бой стекла электронно-лучевых трубок и люминесцентных ламп) 31400802 01995,</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Остатки и огарки стальных сварочных электродов 3512160101995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Бой кирпичной кладки при ремонте зданий и сооружений 3140140301995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 3140430201995 ,</w:t>
            </w:r>
          </w:p>
          <w:p w:rsidR="00CC4A4F" w:rsidRPr="00DC5106" w:rsidRDefault="00CC4A4F" w:rsidP="00CD129C">
            <w:pPr>
              <w:spacing w:after="0" w:line="240" w:lineRule="auto"/>
              <w:ind w:left="57"/>
              <w:rPr>
                <w:rFonts w:ascii="Times New Roman" w:hAnsi="Times New Roman"/>
                <w:sz w:val="20"/>
                <w:szCs w:val="20"/>
              </w:rPr>
            </w:pPr>
            <w:r w:rsidRPr="00DC5106">
              <w:rPr>
                <w:rFonts w:ascii="Times New Roman" w:hAnsi="Times New Roman"/>
                <w:sz w:val="20"/>
                <w:szCs w:val="20"/>
              </w:rPr>
              <w:t>Силикагель, отработанный при осушке воздуха и газов 3147050101995 ,</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 xml:space="preserve">Прочие отходы бумаги незагрязненные 1871990101005 </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65480000000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 Магнитка</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ЗАО «Русский хром 1915», 623104, Свердловская область, г. Первоуральск, ул. Заводская, 3</w:t>
            </w:r>
          </w:p>
        </w:tc>
      </w:tr>
      <w:tr w:rsidR="00CC4A4F" w:rsidRPr="00DC5106" w:rsidTr="006E40A2">
        <w:trPr>
          <w:trHeight w:val="1653"/>
        </w:trPr>
        <w:tc>
          <w:tcPr>
            <w:tcW w:w="26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66-00084-З-00592-250914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Полигон ТБО и ПО п. Черноисточинск</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 xml:space="preserve">Обувь кожаная рабочая, потерявшая потребительские свойства 1470060113004 , </w:t>
            </w:r>
            <w:r w:rsidRPr="00DC5106">
              <w:rPr>
                <w:rFonts w:ascii="Times New Roman" w:hAnsi="Times New Roman"/>
                <w:color w:val="000000"/>
                <w:sz w:val="20"/>
                <w:szCs w:val="20"/>
              </w:rPr>
              <w:br/>
              <w:t>Отходы (осадки) из выгребных ям и хозяйственно-бытовые стоки 9510000000000,</w:t>
            </w:r>
            <w:r w:rsidRPr="00DC5106">
              <w:rPr>
                <w:rFonts w:ascii="Times New Roman" w:hAnsi="Times New Roman"/>
                <w:color w:val="000000"/>
                <w:sz w:val="20"/>
                <w:szCs w:val="20"/>
              </w:rPr>
              <w:br/>
              <w:t>Отходы коры 1711010101004,</w:t>
            </w:r>
            <w:r w:rsidRPr="00DC5106">
              <w:rPr>
                <w:rFonts w:ascii="Times New Roman" w:hAnsi="Times New Roman"/>
                <w:color w:val="000000"/>
                <w:sz w:val="20"/>
                <w:szCs w:val="20"/>
              </w:rPr>
              <w:br/>
              <w:t>Пыль древесная от шлифовки натуральной чистой древесины 1711070011004,</w:t>
            </w:r>
            <w:r w:rsidRPr="00DC5106">
              <w:rPr>
                <w:rFonts w:ascii="Times New Roman" w:hAnsi="Times New Roman"/>
                <w:color w:val="000000"/>
                <w:sz w:val="20"/>
                <w:szCs w:val="20"/>
              </w:rPr>
              <w:br/>
              <w:t>Отходы древесных строительных лесоматериалов, в том числе от сноса и разборки строений 1712050001004,</w:t>
            </w:r>
            <w:r w:rsidRPr="00DC5106">
              <w:rPr>
                <w:rFonts w:ascii="Times New Roman" w:hAnsi="Times New Roman"/>
                <w:color w:val="000000"/>
                <w:sz w:val="20"/>
                <w:szCs w:val="20"/>
              </w:rPr>
              <w:br/>
              <w:t>Золошлаки от сжигания углей  3130020001000,</w:t>
            </w:r>
            <w:r w:rsidRPr="00DC5106">
              <w:rPr>
                <w:rFonts w:ascii="Times New Roman" w:hAnsi="Times New Roman"/>
                <w:color w:val="000000"/>
                <w:sz w:val="20"/>
                <w:szCs w:val="20"/>
              </w:rPr>
              <w:br/>
              <w:t xml:space="preserve">Отходы из жилищ несортированные (исключая крупногабаритные) 9110010001004 , </w:t>
            </w:r>
            <w:r w:rsidRPr="00DC5106">
              <w:rPr>
                <w:rFonts w:ascii="Times New Roman" w:hAnsi="Times New Roman"/>
                <w:color w:val="000000"/>
                <w:sz w:val="20"/>
                <w:szCs w:val="20"/>
              </w:rPr>
              <w:br/>
              <w:t>Мусор от бытовых помещений организаций несортированный (исключая крупногабаритный)   912004000004,</w:t>
            </w:r>
            <w:r w:rsidRPr="00DC5106">
              <w:rPr>
                <w:rFonts w:ascii="Times New Roman" w:hAnsi="Times New Roman"/>
                <w:color w:val="000000"/>
                <w:sz w:val="20"/>
                <w:szCs w:val="20"/>
              </w:rPr>
              <w:br/>
              <w:t>Мусор строительный 9120060001000 ,</w:t>
            </w:r>
            <w:r w:rsidRPr="00DC5106">
              <w:rPr>
                <w:rFonts w:ascii="Times New Roman" w:hAnsi="Times New Roman"/>
                <w:color w:val="000000"/>
                <w:sz w:val="20"/>
                <w:szCs w:val="20"/>
              </w:rPr>
              <w:br/>
              <w:t>Золошлаки от сжигания углей 3130020001000,</w:t>
            </w:r>
            <w:r w:rsidRPr="00DC5106">
              <w:rPr>
                <w:rFonts w:ascii="Times New Roman" w:hAnsi="Times New Roman"/>
                <w:color w:val="000000"/>
                <w:sz w:val="20"/>
                <w:szCs w:val="20"/>
              </w:rPr>
              <w:br/>
              <w:t>Отходы потребления на производстве, подобные коммунальным 9120000000000,</w:t>
            </w:r>
            <w:r w:rsidRPr="00DC5106">
              <w:rPr>
                <w:rFonts w:ascii="Times New Roman" w:hAnsi="Times New Roman"/>
                <w:color w:val="000000"/>
                <w:sz w:val="20"/>
                <w:szCs w:val="20"/>
              </w:rPr>
              <w:br/>
              <w:t>Твердые коммунальные отходы 9100000000000,</w:t>
            </w:r>
            <w:r w:rsidRPr="00DC5106">
              <w:rPr>
                <w:rFonts w:ascii="Times New Roman" w:hAnsi="Times New Roman"/>
                <w:color w:val="000000"/>
                <w:sz w:val="20"/>
                <w:szCs w:val="20"/>
              </w:rPr>
              <w:br/>
              <w:t>Отходы бумаги и картона от канцелярской деятельности и делопроизводства 1871030001005,</w:t>
            </w:r>
            <w:r w:rsidRPr="00DC5106">
              <w:rPr>
                <w:rFonts w:ascii="Times New Roman" w:hAnsi="Times New Roman"/>
                <w:color w:val="000000"/>
                <w:sz w:val="20"/>
                <w:szCs w:val="20"/>
              </w:rPr>
              <w:br/>
              <w:t>Отходы из жилищ крупногабаритные 9110020001005,</w:t>
            </w:r>
            <w:r w:rsidRPr="00DC5106">
              <w:rPr>
                <w:rFonts w:ascii="Times New Roman" w:hAnsi="Times New Roman"/>
                <w:color w:val="000000"/>
                <w:sz w:val="20"/>
                <w:szCs w:val="20"/>
              </w:rPr>
              <w:br/>
              <w:t>Мусор от бытовых помещений организаций крупногабаритный 9120050001005,</w:t>
            </w:r>
            <w:r w:rsidRPr="00DC5106">
              <w:rPr>
                <w:rFonts w:ascii="Times New Roman" w:hAnsi="Times New Roman"/>
                <w:color w:val="000000"/>
                <w:sz w:val="20"/>
                <w:szCs w:val="20"/>
              </w:rPr>
              <w:br/>
              <w:t>Пищевые отходы кухонь и организации общественного питания несортированные 9120100100005,</w:t>
            </w:r>
            <w:r w:rsidRPr="00DC5106">
              <w:rPr>
                <w:rFonts w:ascii="Times New Roman" w:hAnsi="Times New Roman"/>
                <w:color w:val="000000"/>
                <w:sz w:val="20"/>
                <w:szCs w:val="20"/>
              </w:rPr>
              <w:br/>
              <w:t>Отходы (мусор) от уборки территории и помещений объектов оптово-розничной торговли промышленными товарами  9120120001005,</w:t>
            </w:r>
            <w:r w:rsidRPr="00DC5106">
              <w:rPr>
                <w:rFonts w:ascii="Times New Roman" w:hAnsi="Times New Roman"/>
                <w:color w:val="000000"/>
                <w:sz w:val="20"/>
                <w:szCs w:val="20"/>
              </w:rPr>
              <w:br/>
              <w:t>Отходы от уборки территории кладбищ, колумбариев 9120150001005,</w:t>
            </w:r>
          </w:p>
        </w:tc>
        <w:tc>
          <w:tcPr>
            <w:tcW w:w="483"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65232000000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 Черноисточинск</w:t>
            </w:r>
          </w:p>
        </w:tc>
        <w:tc>
          <w:tcPr>
            <w:tcW w:w="742"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ООО «Поток-</w:t>
            </w:r>
            <w:r w:rsidRPr="00DC5106">
              <w:rPr>
                <w:rFonts w:ascii="Times New Roman" w:hAnsi="Times New Roman"/>
                <w:sz w:val="20"/>
                <w:szCs w:val="20"/>
                <w:lang w:val="en-US"/>
              </w:rPr>
              <w:t>II</w:t>
            </w:r>
            <w:r w:rsidRPr="00DC5106">
              <w:rPr>
                <w:rFonts w:ascii="Times New Roman" w:hAnsi="Times New Roman"/>
                <w:sz w:val="20"/>
                <w:szCs w:val="20"/>
              </w:rPr>
              <w:t>», 622940, Свердловская область, Пригородный район, п.г.т. Черноисточинск, ул. Кирова, 2 а</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66-00085-З-00592-250914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Полигон строительных и промышленных отходов</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Кислота аккумуляторная серная отработанная</w:t>
            </w:r>
            <w:r w:rsidRPr="00DC5106">
              <w:rPr>
                <w:rFonts w:ascii="Times New Roman" w:hAnsi="Times New Roman"/>
                <w:sz w:val="20"/>
                <w:szCs w:val="20"/>
              </w:rPr>
              <w:tab/>
              <w:t>5210010102012,</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обработки и переработки древесины (деревянная упаковка и древесные отходы, загрязненные органическими химикалиями (минеральные масла, лаки, растворители, органические покрытия))1710000000000,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Шпалы железнодорожные деревянные, пропитанные антисептическими средствами, отработанные и брак 1712060013013,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и    стружки   древесные,   загрязненные  преимущественно    органическими     веществами  (минеральные масла, лаки, растворители)  (стружка, опил, загрязненные органическими веществами) 1713000000000,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древесные, загрязненные минеральными маслами (содержание масел – 15 % и более) 1713020104033,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Стружка древесная, загрязненная минеральными маслами (содержание масел – 15 % и более) 1713020204033,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Опилки древесные,   загрязненные  бензином   (содержание бензина - 15% и более) 1713030104033,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Стружка древесная,  загрязненная  бензином  (содержание бензина - 15% и более) </w:t>
            </w:r>
            <w:r w:rsidRPr="00DC5106">
              <w:rPr>
                <w:rFonts w:ascii="Times New Roman" w:hAnsi="Times New Roman"/>
                <w:sz w:val="20"/>
                <w:szCs w:val="20"/>
              </w:rPr>
              <w:tab/>
              <w:t xml:space="preserve">1713030204033   ,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(фильтры масляные автотранспортные отработанные)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(Фильтры масляные отработанные)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пропиткой   и  покрытиями (масляные фильтры) 1872000000000,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 бумаги   и   картона   с   пропиткой   и    покрытиями (отходы бумаги, картона и изделий из них с загрязнениями, преимущественно органическими) 1872000000000,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и картона (отходы бумаги, картона и изделий из них с загрязнениями, преимущественно неорганическими)</w:t>
            </w:r>
            <w:r w:rsidRPr="00DC5106">
              <w:rPr>
                <w:rFonts w:ascii="Times New Roman" w:hAnsi="Times New Roman"/>
                <w:sz w:val="20"/>
                <w:szCs w:val="20"/>
              </w:rPr>
              <w:tab/>
              <w:t>1879000000000,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и картона (Отходы бумаги, картона и изделий из них с загрязнениями, преимущественно органическими) 1879000000000,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(аспирационная пыль ферросплавов)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(аспирационная пыль газоотводящего тракта)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(кек мышьяковистый производства меди)</w:t>
            </w:r>
            <w:r w:rsidRPr="00DC5106">
              <w:rPr>
                <w:rFonts w:ascii="Times New Roman" w:hAnsi="Times New Roman"/>
                <w:sz w:val="20"/>
                <w:szCs w:val="20"/>
              </w:rPr>
              <w:tab/>
              <w:t xml:space="preserve">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(Отходы от проведения испытаний ЦЛ)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(От механической обработки (высечки) и лазерной резки листового проката)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от фасонного литья из черных и цветных металлов)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от плавки цветных металлов)</w:t>
            </w:r>
            <w:r w:rsidRPr="00DC5106">
              <w:rPr>
                <w:rFonts w:ascii="Times New Roman" w:hAnsi="Times New Roman"/>
                <w:sz w:val="20"/>
                <w:szCs w:val="20"/>
              </w:rPr>
              <w:tab/>
              <w:t>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 свинцовый глёт)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бронзы)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латуни)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(грунт, загрязненный нефтепродуктами)</w:t>
            </w:r>
            <w:r w:rsidRPr="00DC5106">
              <w:rPr>
                <w:rFonts w:ascii="Times New Roman" w:hAnsi="Times New Roman"/>
                <w:sz w:val="20"/>
                <w:szCs w:val="20"/>
              </w:rPr>
              <w:tab/>
              <w:t>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(прочие отходы производства и потребления минеральных строительных материалов, стекла и керамики загрязненные)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строительного щебня (щебень строительный загрязненный) 3140090001000,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Пыль асбоцементная  3140120111013,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минерального волокна (вата минеральная)       3140160001000,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- 15 % и более)</w:t>
            </w:r>
            <w:r w:rsidRPr="00DC5106">
              <w:rPr>
                <w:rFonts w:ascii="Times New Roman" w:hAnsi="Times New Roman"/>
                <w:sz w:val="20"/>
                <w:szCs w:val="20"/>
              </w:rPr>
              <w:tab/>
              <w:t>3140230204033,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15 % и более) 3140230304033,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бензином (количество бензина 15 % и более)</w:t>
            </w:r>
            <w:r w:rsidRPr="00DC5106">
              <w:rPr>
                <w:rFonts w:ascii="Times New Roman" w:hAnsi="Times New Roman"/>
                <w:sz w:val="20"/>
                <w:szCs w:val="20"/>
              </w:rPr>
              <w:tab/>
              <w:t>3140230404033,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и инструментов (отходы абразивных материалов загрязненные) 3140430001000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Пыль цементная 3140550111003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(Отработанные минеральные сорбенты) 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(Фильтровочные и поглотительные массы отработанные со специфическими загрязнениями) 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опасными веществами 3148010000000,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минеральными маслами (содержание масла - 15 % и более) 3148010201033,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Угольные фильтры отработанные, загрязненные минеральными маслами (содержание масла - 15 % и более)  3148020201033,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химчистки)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3160600004000,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производства алюминия 3160600304013,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добыче нефти и газа  3410000000000,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с примесями или   загрязненные опасными веществами (порожняя тара с остатками химреагентов) 3515000001000,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(Тара и упаковка стальная с остатками содержимого) 3510000000000,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с примесями или загрязненные опасными веществами (Железо и сталь загрязненные) 3515000001000,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с примесями или загрязненные опасными веществами (Тара и упаковка стальная с остатками содержимого) 3515000001000,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черных металлов с примесями 3515030001000,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цветные металлы</w:t>
            </w:r>
            <w:r w:rsidRPr="00DC5106">
              <w:rPr>
                <w:rFonts w:ascii="Times New Roman" w:hAnsi="Times New Roman"/>
                <w:sz w:val="20"/>
                <w:szCs w:val="20"/>
              </w:rPr>
              <w:tab/>
              <w:t>3531000001000,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Лом свинца несортированный 3531020101013,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содержащие свинец в кусковой форме 3531021201013,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Скрап свинцовый незагрязненный 3531021801013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Свинцовые пластины   отработанных аккумуляторов  3531023101013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Лом меди несортированный </w:t>
            </w:r>
            <w:r w:rsidRPr="00DC5106">
              <w:rPr>
                <w:rFonts w:ascii="Times New Roman" w:hAnsi="Times New Roman"/>
                <w:sz w:val="20"/>
                <w:szCs w:val="20"/>
              </w:rPr>
              <w:tab/>
              <w:t>3531030101013,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Провод медный  незагрязненный,  потерявший  потребительские свойства 3531030501013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медь, несортированные 3531031101013,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содержащие медь в кусковой форме 3531031201013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содержащие листовой прокат меди 3531031401013,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Стружка медная незагрязненная 3531032001013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цинк (Гартцинк (осадок ванн горячего цинкования)) 3531040001010,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цинк (шлак, зола (изгарь) с поверхности расплава ванны горячего цинкования) 3531040001010,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содержащие цинк, несортированные  3531041101013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Стружка цинка незагрязненная 3531042001013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содержащие  никель  (в  том  числе  пыль и/или опилки никеля), несортированные 3531101101013,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цинка с примесями или загрязненные 3535040001000,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Пыль (порошок)   от   шлифования  цинка  с  содержанием металла 50% и более 3535041611013,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олова с примесями или загрязненные 3535110001 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Металлические шламы (шлам и пыль, содержащие медь и ее соединения) 3570000000000,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Металлические шламы (шлам и пыль, содержащие цинк и его соединения)  3570000000000,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Металлические шламы (шламы и пыли,  содержащие соединения прочих цветных и тяжелых металлов) 3570000000000,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а   также отходы рафинирования продуктов (шлам от мойки автотранспорта) 3990000000000,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а   также отходы рафинирования продуктов (грунт, загрязненный нефтепродуктами) 3990000000000,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а также отходы рафинирования продуктов (Шлам эмалей) 3990000000000,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химического происхождения (Химические реагенты, потерявшие потребительские свойства) 5000000000000,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химического происхождения (отработанный ванадий содержащий катализатор) 5000000000000,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(прочие неорганические шламы) 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(шлам фосфатирования) 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(Прочие неорганические шламы (медьсодержащие шламы)) 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(Прочие шламы наполнительных, осадительных и растворительных процессов с производственно-специфическими примесями)</w:t>
            </w:r>
            <w:r w:rsidRPr="00DC5106">
              <w:rPr>
                <w:rFonts w:ascii="Times New Roman" w:hAnsi="Times New Roman"/>
                <w:sz w:val="20"/>
                <w:szCs w:val="20"/>
              </w:rPr>
              <w:tab/>
              <w:t>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Гальванические шламы (Шлам гальванический хромсодержащий (3-х валентный)) 5110000000000,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Гальванические шламы (Шлам гальванический цинксодержащий) 5110000000000,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Гальванические шламы (шлам фосфотации) 5110000000000,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и гидроксидов (Калия оксид, гидроксид) 5130000000000,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и гидроксидов (Натрия оксид, гидроксид) 5130000000000,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и гидроксидов (прочие оксиды и основания) 5130000000000,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(Отходы солей металлургического производства от очистки конвертерного газа)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(Отходы солей металлургического производства от очистки печного газа)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(Отходы соляных ванн с содержанием хлорида натрия)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(Полиметаллический мышьяксодержащий сульфидный концентрат битумированный)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(Полиметаллический мышьяксодержащий сульфидный концентрат)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(Шлам воронения закрепительных закалочных ванн, содержащие нитраты и нитриты)</w:t>
            </w:r>
            <w:r w:rsidRPr="00DC5106">
              <w:rPr>
                <w:rFonts w:ascii="Times New Roman" w:hAnsi="Times New Roman"/>
                <w:sz w:val="20"/>
                <w:szCs w:val="20"/>
              </w:rPr>
              <w:tab/>
              <w:t>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(Шлам воронения закрепительных (закалочных) ванн)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(Шлам фосфотации)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(прочие неорганические шламы)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(сульфиды тяжелых металлов)</w:t>
            </w:r>
            <w:r w:rsidRPr="00DC5106">
              <w:rPr>
                <w:rFonts w:ascii="Times New Roman" w:hAnsi="Times New Roman"/>
                <w:sz w:val="20"/>
                <w:szCs w:val="20"/>
              </w:rPr>
              <w:tab/>
              <w:t>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неорганических кислот (Шлам кислотного травления) 5210000000000,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средств обработки и защиты растений от вредителей (Консерванты дерева металлоорганические) 5310000000000,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средств обработки и защиты растений от вредителей (Консерванты дерева негалогенизированные) 5310000000000,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средств обработки и защиты растений от вредителей (Противопожарные пропиточные материалы и их остатки) 5310000000000,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Синтетические и минеральные масла отработанные  5410020002000,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Масла моторные отработанные 5410020102033,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Масла автомобильные отработанные 5410020202033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Масла дизельные отработанные 5410020302033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Масла индустриальные отработанные 5410020502033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Масла трансмиссионные отработанные 5410020602033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Масла трансформаторные   отработанные,  не  содержащие галогены,  полихлорированные дифенилы  и терфенилы  5410020702033,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Масла компрессорные отработанные 5410021102033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Масла турбинные отработанные 5410021202033,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Масла гидравлические отработанные, не содержащие галогены 5410021302033,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Силиконовые масла, отработанные 5410022102033,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Синтетические и  минеральные масла,  потерявшие потребительские свойства 5410030000030,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моторных     масел,  потерявших потребительские свойства 5410030102033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автомобильных  масел,   потерявших  потребительские свойства 5410030202033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дизельных  масел, потерявших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потребительские свойства 5410030302033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авиационных   масел,  потерявших  потребительские свойства 5410030402033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индустриальных  масел,  потерявших  потребительские свойства  5410030502033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трансмиссионных масел,  потерявших  потребительские свойства  5410030602033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трансформаторных     масел,     не содержащих галогены, полихлорированные дифенилы   и   терфенилы   и   потерявших  потребительские  свойства </w:t>
            </w:r>
            <w:r w:rsidRPr="00DC5106">
              <w:rPr>
                <w:rFonts w:ascii="Times New Roman" w:hAnsi="Times New Roman"/>
                <w:sz w:val="20"/>
                <w:szCs w:val="20"/>
              </w:rPr>
              <w:tab/>
              <w:t xml:space="preserve">5410030702033  ,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компрессорных  масел,   потерявших  потребительские свойства  5410031102033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турбинных     масел,    потерявших    потребительские свойства  5410031202033,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гидравлических  масел,  не    содержащих   галогены   и   потерявших  потребительские свойства </w:t>
            </w:r>
            <w:r w:rsidRPr="00DC5106">
              <w:rPr>
                <w:rFonts w:ascii="Times New Roman" w:hAnsi="Times New Roman"/>
                <w:sz w:val="20"/>
                <w:szCs w:val="20"/>
              </w:rPr>
              <w:tab/>
              <w:t xml:space="preserve">5410031302033 ,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Остатки смазочно-охлаждающих   масел   для  механической    обработки,       потерявших  потребительские свойства 5410031502033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Смазочно-охлаждающие масла для механической обработки отработанные 5410031502033,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силиконовых   масел,    потерявших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потребительские свойства 5410032102033,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Остатки дизельного  топлива,     потерявшего  потребительские свойства  5410110002033,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Эмульсии и эмульсионные смеси для шлифовки металлов отработанные, содержащие масла или нефтепродукты в количестве 15 % и более 5440020106033,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(шламы, содержащие нефтепродукты) 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(прочие шламы, содержащие нефть и нефтепродукты) 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(остатки из отстойников мойки автотранспорта) 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(Отходы, осадки песколовок и отстойников, содержащих нефтепродукты) 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(Отходы очистки промывки танков и бочек) 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(Шлам нефтеуловителей ливневых и промышленных стоков) 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(Шлам от мойки автотранспорта) 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Всплывающая пленка из нефтеуловителей (бензиноуловителей) 5460020006033,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нефтеотделительных установок 5460030004033,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шлифовальный маслосодержащий 5460100004033,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и нефтепродуктов 5460150004030,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и  нефтепродуктов (мазутное хозяйство, склады ГСМ, маслосклады цехов) 5460150004030,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5460150104033,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и  нефтепродуктов (отходы очистки промывки танков и бочек) 5460150004030,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минеральных масел (шламы, содержащие нефтепродукты) 5470000000000,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минеральных масел (шлам масляных закалочных ванн и ванн отстоя СОЖ) 5470000000000,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(песок, загрязненный нефтепродуктами)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(материал фильтровальный  с остатками токсичных веществ)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(нефтяные промывочные жидкости отработанные)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(прочие шламы, содержащие нефть и нефтепродукты)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(Тара металлическая загрязненная нефтепродуктами)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(Тара от нефтепродуктов, использованная)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(Тара пластмассовая загрязненная нефтепродуктами)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15 % и более) 5490270101033,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(Отходы производственных материалов загрязнённых жировыми и нефтяными продуктами, твердые отходы цехов заводов, АЗС (бумага загрязненная нефтепродуктами)) 5490300000000,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(Отходы производственных материалов, загрязнённых жировыми и нефтяными продуктами, твердые отходы цехов заводов, АЗС (опил, кокс)) 5490300000000,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(Сорбент, загрязненный нефтепродуктами) 5490300000000,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5490300000000,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(промаслянный окалиносодержащий шлам) 5490300000000,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(отходы производственных материалов, загрязненных жировыми и нефтяными продуктами, твердые отходы цехов заводов, АЗС) 5490300000000,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(сорбент загрязненный) 5490300000000,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(Фильтры, загрязненные нефтепродуктами) 5490300000000,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Окалина замасленная (содержание масла 15 % и более) 54903001 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негалогенированных   органических   растворителей и их смесей (керосин, отработанный от очистки деталей) 5530000000000,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Остатки толуола,   потерявшего потребительские свойства  5530250102073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содержащие растворители (Шлам от химчистки) 5540000000000,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содержащие растворители (Шлам, содержащий негалогенированные растворители) 5540000000000,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содержащие растворители  (прочие шламы, содержащие растворители) 5540000000000,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содержащие растворители (прочие шламы, содержащие растворители, водные смеси) 5540000000000,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(Шлам от гидрофильтров)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(Краски и лаки, содержащие органические растворители или тяжелые металлы, незатвердевшие)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(Лакокрасочные материалы, содержащие грунты и неорганические вещества)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(Шлам лаков и красок, незатвердевший)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(отходы лакокрасочных средств)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(лакокрасочные материалы, содержащие воду)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(отходы лакокрасочных средств жестепечатного производства)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клея, клеящих  веществ, мастик,  незатвердевших смол (остатки клея мастик, смол) 5570000000000,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клея, клеящих веществ, мастик, незатвердевших смол (остатки смол незатвердевшие) 5570000000000,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фармацевтической продукции, ее производства и приготовления (Дезинфицирующие и антисептические средства) 5610000000000,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фармацевтической продукции, ее производства и приготовления (Прочие отходы фармацевтической продукции) 5610000000000,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(полимерные мешки загрязненные) 5700000000000,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полиэтилена (Тара от нефтепродуктов использованная) 5710290001000,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(Одежда старая, ветошь, спецодежда загрязненная)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(Отходы фильтровальной ткани СБЦ, прочий загрязненный текстиль)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(Ткани и мешки фильтровальные загрязненные)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(Ткани и мешки фильтровальные со специфическими вредными примесями, преимущественно неорганическими (пыль, СОЖ, масла))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(Ткани и мешки фильтровальные со специфическими вредными примесями, преимущественно неорганическими)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(спецодежда загрязненная)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(текстильные упаковочные материалы со специфическими вредными примесями, преимущественно неорганическими)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(ткани и волокна фильтровальные с вредными загрязнениями)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катализаторов и контактных масс, не вошедших в другие пункты (Прочие катализаторы отработанные) 5950000000000,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смёт с производственных помещений со специфическими вредными загрязнениями)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смёт с территории промышленных предприятий)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(отработанные масляные фильтры) 9200000000000,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(отработанные топливные фильтры) 9200000000000,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(фильтры тонкой очистки на АЗС) 9200000000000,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аккумуляторов (Аккумуляторы железо-никелевые и кадмий-никелевые отработанные) 9211000013000,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аккумуляторов (аккумуляторы железо-никелевые отработанные неразобранные со слитым электролитом) 9211000013000,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аккумуляторов (щелочные аккумуляторы) 9211000013000,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Аккумуляторы свинцовые, отработанные и брак 9211010013010,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Аккумуляторы свинцовые отработанные неразобранные, со слитым электролитом 9211010213013,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(Прочие шламы водоподготовки) 9410000000000,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отстойников после нейтрализации сточных вод)</w:t>
            </w:r>
            <w:r w:rsidRPr="00DC5106">
              <w:rPr>
                <w:rFonts w:ascii="Times New Roman" w:hAnsi="Times New Roman"/>
                <w:sz w:val="20"/>
                <w:szCs w:val="20"/>
              </w:rPr>
              <w:tab/>
              <w:t>9450000000000,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(прочие отходы от обработки сточных вод) 9450000000000,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отстойников после реагентной или электрохимической коагуляции сточных вод) 9450000000000,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от водоэксплуатации (прочие отходы от водоэксплуатации) 9490000000000,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растительных жиров 1230030000004,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животных жиров 1230040000004,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жироотделителей,      содержащие   растительные жировые продукты 1250010000004,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жироотделителей,      содержащие   животные жировые продукты 1250020000004,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от  зачистки  растительных  и   животных   жиров 1260050000004,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отбеливающей глины, содержащей масла 1290010000004,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перьев и пуха 1320070001004,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1470060113004,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обработки и переработки древесины (Древесная упаковка и древесные отходы, загрязненные неорганическими химикалиями (кислоты, соли, щелочи)) 1710000000000,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обработки и переработки древесины (Шлам гидролизный) 1710000000000,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обработки и переработки древесины (Древесная упаковка и древесные отходы, загрязнённые органическими химикалиями (минеральные масла, лаки, растворители, органические покрытия)) 1710000000000,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коры 1711010101004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Кора с примесью земли 1711010201004,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древесная от шлифовки натуральной чистой древесины 1711070011004,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 загрязненные опасными веществами (древесные отходы изготовления древесно-стружечных и древесно-волокнистых плит) 1712000000000,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Обрезь фанеры,  содержащей связующие смолы   в количестве от 0,2% до 2,5% включительно  1712010101014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Брак фанерных   заготовок,    содержащих  связующие смолы в количестве от  0,2%  до  2,5%   включительно </w:t>
            </w:r>
            <w:r w:rsidRPr="00DC5106">
              <w:rPr>
                <w:rFonts w:ascii="Times New Roman" w:hAnsi="Times New Roman"/>
                <w:sz w:val="20"/>
                <w:szCs w:val="20"/>
              </w:rPr>
              <w:tab/>
              <w:t xml:space="preserve">1712010201014,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Опилки древесно-стружечных  и/или    древесно-волокнистых плит, содержащие связующие  смолы в количестве от 0,2% до 2,5% включительно  1712020101014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Стружка древесно-стружечных  и/или древесно-волокнистых плит, содержащих связующие смолы в количестве от 0,2 % до 2,5 % включительно 1712020201014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кусковые отходы древесно-стружечных и/или древесно-волокнистых плит, содержащих связующие смолы в количестве от 0,2 % до 2,5 % включительно 1712020301014,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Древесно-стружечные   и/или   древесно-волокнистые   плиты,   содержащие      связующие  смолы  в количестве от 0,2%  до 2,5%   включительно, некондиционные, брак 1712020401014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древесных строительных лесоматериалов, в том числе от сноса и разборки строений 1712050001004,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древесины с солевой пропиткой  (древесина с солевой пропиткой (столбы, мачты)) 1712070001000,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древесины с масляной пропиткой  1712080001014,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Древесные отходы с пропиткой и покрытиями несортированные 1712200001014,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Опилки и    стружки   древесные,   загрязненные  преимущественно    органическими     веществами  (минеральные масла, лаки, растворители)  (опил, пропитанный 3% раствором лизола) </w:t>
            </w:r>
            <w:r w:rsidRPr="00DC5106">
              <w:rPr>
                <w:rFonts w:ascii="Times New Roman" w:hAnsi="Times New Roman"/>
                <w:sz w:val="20"/>
                <w:szCs w:val="20"/>
              </w:rPr>
              <w:tab/>
              <w:t>1713000000000,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и стружки древесные, загрязненные преимущественно органическими веществами (минеральные масла, лаки, растворители) (Опил, пропитанный 3% раствором лизола) 1713000000000,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и    стружки   древесные,   загрязненные  преимущественно    органическими     веществами                  (минеральные масла, лаки, растворители) 1713000000000,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древесные, загрязненные минеральными маслами (содержание масел – менее 15 %) 1713020101034,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Стружка древесная, загрязненная минеральными маслами (содержание масел – менее 15 %) 1713020201034,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древесные, загрязненные бензином (содержание бензина – менее 15 %) 1713030101034,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обработки и переработки древесины (деревянная упаковка и древесные отходы, загрязненные неорганическими химикалиями (кислоты, соли, щелочи)) 1719000000000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обработки и переработки древесины (Опилки древесные, загрязненные оксисульфатной пастой) 1719000000000,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Опилки разнородной   древесины  (например,   содержащие  опилки  древесно-стружечных   и/или   древесно-волокнистых плит) </w:t>
            </w:r>
            <w:r w:rsidRPr="00DC5106">
              <w:rPr>
                <w:rFonts w:ascii="Times New Roman" w:hAnsi="Times New Roman"/>
                <w:sz w:val="20"/>
                <w:szCs w:val="20"/>
              </w:rPr>
              <w:tab/>
              <w:t xml:space="preserve">1719010101004  ,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Стружка разнородной  древесины  (например, содержащая  стружку  древесно-стружечных  и/или   древесно-волокнистых плит) </w:t>
            </w:r>
            <w:r w:rsidRPr="00DC5106">
              <w:rPr>
                <w:rFonts w:ascii="Times New Roman" w:hAnsi="Times New Roman"/>
                <w:sz w:val="20"/>
                <w:szCs w:val="20"/>
              </w:rPr>
              <w:tab/>
              <w:t xml:space="preserve">1719010201004,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и стружки разнородной древесины (например, содержащие опилки и стружку древесно-стружечных и/или древесно-волокнистых плит) 1719010301004,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от обработки разнородной древесины (например, содержащая пыль древесно-стружечных и/или древесно волокнистых плит) 1719010411004,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Шлам от  обработки  разнородной  древесины  (например,  содержащий шлам древесно-стружечных   и/или древесно-волокнистых плит)  1719010504004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Обрезь разнородной древесины (например, содержащая обрезь древесно-стружечных и/или древесно-волокнистых плит) 1719010601004,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(Отходы бумаги, картона и изделий из них с загрязнениями, преимущественно органическими)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(фильтры воздушные отработанные)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(Фильтры автотранспортные воздушные отработанные)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пропиткой и покрытиями (отходы бумажной промасленной упаковки) 1872000000000,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пропиткой   и   покрытиями (бумага абразивная) 1872000000000,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с   пропиткой   и   покрытиями (отходы от резки денежных купюр) 1872000000000,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бумажной клеевой ленты 1872010201014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с нанесенным лаком 1872010101014,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толи 1872040201014,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и картона (отходы бумаги, картона и изделий из них с загрязнениями, преимущественно неорганическими) 1879000000000,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и картона (отходы бумаги, картона и изделий из них с загрязнениями, преимущественно органическими) 1879000000000,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Разнородные отходы бумаги и картона (например, содержащие отходы фотобумаги) 1879010001004,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(брак) (отработанная футеровка плавильных тигельных печей) 3110000000000,,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(брак) (Бой печей неметаллургического производства) 3110000000000,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от печей металлургических процессов (Скол (отбой) от печей металлургических процессов) 3111000001000,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от печей металлургических процессов 3111000001000,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от печей металлургических процессов (скол, бой футеровки с нагревательных колодцев, печей) 3111000001000,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Футеровка миксеров    алюминиевого производства отработанная  3111020101004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Футеровка пламенных    печей    и    печей  переплава   алюминиевого   производства отработанная  3111020201004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Футеровка разливочных и  вакуумных  ковшей   алюминиевого производства отработанная  3111020301004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Кирпичная футеровка   алюминиевых  электролизеров отработанная  3111020401004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ваграночные)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от плавки цветных металлов свинецсодержащие)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от плавки цветных металлов)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сурьмянистые)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(аспирационная пыль установки переработки шлаков)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(прочие металлургические шлаки)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(клинкер)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ваграночный)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от агрегата «Печь-ковш»)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покровный от промковшей)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электропечей)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литейного производства)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сталеплавильные прочие)</w:t>
            </w:r>
            <w:r w:rsidRPr="00DC5106">
              <w:rPr>
                <w:rFonts w:ascii="Times New Roman" w:hAnsi="Times New Roman"/>
                <w:sz w:val="20"/>
                <w:szCs w:val="20"/>
              </w:rPr>
              <w:tab/>
              <w:t>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(литиево-магниевые шлаки)</w:t>
            </w:r>
            <w:r w:rsidRPr="00DC5106">
              <w:rPr>
                <w:rFonts w:ascii="Times New Roman" w:hAnsi="Times New Roman"/>
                <w:sz w:val="20"/>
                <w:szCs w:val="20"/>
              </w:rPr>
              <w:tab/>
              <w:t>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печей переплава алюминиевого производства 3120290001014,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(шлаки и золы котельные) 3130000000000,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Золы, шлаки и пыль от топочных установок   и от   термической обработки отходов (шлаки и золы из установок сжигания муниципальных отходов)</w:t>
            </w:r>
            <w:r w:rsidRPr="00DC5106">
              <w:rPr>
                <w:rFonts w:ascii="Times New Roman" w:hAnsi="Times New Roman"/>
                <w:sz w:val="20"/>
                <w:szCs w:val="20"/>
              </w:rPr>
              <w:tab/>
              <w:t>3130000000000,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(шлаки и золы из установок сжигания опасных отходов)</w:t>
            </w:r>
            <w:r w:rsidRPr="00DC5106">
              <w:rPr>
                <w:rFonts w:ascii="Times New Roman" w:hAnsi="Times New Roman"/>
                <w:sz w:val="20"/>
                <w:szCs w:val="20"/>
              </w:rPr>
              <w:tab/>
              <w:t>3130000000000,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(зола, уплотненная в циклоне) 3130000000000,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(зольный остаток из зольника установки термического обезвреживания отходов)</w:t>
            </w:r>
            <w:r w:rsidRPr="00DC5106">
              <w:rPr>
                <w:rFonts w:ascii="Times New Roman" w:hAnsi="Times New Roman"/>
                <w:sz w:val="20"/>
                <w:szCs w:val="20"/>
              </w:rPr>
              <w:tab/>
              <w:t>3130000000000,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3130020001000,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(золы, шлаки и пыль от топочных установок) 3130020001000,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(шлаки и золы котельные) 3130020001000,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(Берёзовский) 3130020201004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(Грунт, загрязненный нефтепродуктами)3140000000000,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(загрязненный грунт)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(Отходы перлита)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(зола и пыль от нагревательных и обжиговых установок)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(известь гашеная)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(осадок от нейтрализации электролита)</w:t>
            </w:r>
            <w:r w:rsidRPr="00DC5106">
              <w:rPr>
                <w:rFonts w:ascii="Times New Roman" w:hAnsi="Times New Roman"/>
                <w:sz w:val="20"/>
                <w:szCs w:val="20"/>
              </w:rPr>
              <w:tab/>
              <w:t>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(отработанные формовочные смеси литейных цехов)</w:t>
            </w:r>
            <w:r w:rsidRPr="00DC5106">
              <w:rPr>
                <w:rFonts w:ascii="Times New Roman" w:hAnsi="Times New Roman"/>
                <w:sz w:val="20"/>
                <w:szCs w:val="20"/>
              </w:rPr>
              <w:tab/>
              <w:t>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(прочие бой, сколы, кусковые отходы минеральных строительных материалов, стекла и керамики, загрязненные)</w:t>
            </w:r>
            <w:r w:rsidRPr="00DC5106">
              <w:rPr>
                <w:rFonts w:ascii="Times New Roman" w:hAnsi="Times New Roman"/>
                <w:sz w:val="20"/>
                <w:szCs w:val="20"/>
              </w:rPr>
              <w:tab/>
              <w:t>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(пыль от механической обработки деталей и кусковые отходы)</w:t>
            </w:r>
            <w:r w:rsidRPr="00DC5106">
              <w:rPr>
                <w:rFonts w:ascii="Times New Roman" w:hAnsi="Times New Roman"/>
                <w:sz w:val="20"/>
                <w:szCs w:val="20"/>
              </w:rPr>
              <w:tab/>
              <w:t>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(формовочные и стержневые смеси отработанные)</w:t>
            </w:r>
            <w:r w:rsidRPr="00DC5106">
              <w:rPr>
                <w:rFonts w:ascii="Times New Roman" w:hAnsi="Times New Roman"/>
                <w:sz w:val="20"/>
                <w:szCs w:val="20"/>
              </w:rPr>
              <w:tab/>
              <w:t>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(формовочные материалы)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(пыль системы аспирации известеобжигательных печей)</w:t>
            </w:r>
            <w:r w:rsidRPr="00DC5106">
              <w:rPr>
                <w:rFonts w:ascii="Times New Roman" w:hAnsi="Times New Roman"/>
                <w:sz w:val="20"/>
                <w:szCs w:val="20"/>
              </w:rPr>
              <w:tab/>
              <w:t>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Горновой песок литейного производства</w:t>
            </w:r>
            <w:r w:rsidRPr="00DC5106">
              <w:rPr>
                <w:rFonts w:ascii="Times New Roman" w:hAnsi="Times New Roman"/>
                <w:sz w:val="20"/>
                <w:szCs w:val="20"/>
              </w:rPr>
              <w:tab/>
              <w:t>3140010008004,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  (в металлургии)</w:t>
            </w:r>
            <w:r w:rsidRPr="00DC5106">
              <w:rPr>
                <w:rFonts w:ascii="Times New Roman" w:hAnsi="Times New Roman"/>
                <w:sz w:val="20"/>
                <w:szCs w:val="20"/>
              </w:rPr>
              <w:tab/>
              <w:t>3140020008004,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менее 50 %)</w:t>
            </w:r>
            <w:r w:rsidRPr="00DC5106">
              <w:rPr>
                <w:rFonts w:ascii="Times New Roman" w:hAnsi="Times New Roman"/>
                <w:sz w:val="20"/>
                <w:szCs w:val="20"/>
              </w:rPr>
              <w:tab/>
              <w:t>3140030011004,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Пыль керамзитовая</w:t>
            </w:r>
            <w:r w:rsidRPr="00DC5106">
              <w:rPr>
                <w:rFonts w:ascii="Times New Roman" w:hAnsi="Times New Roman"/>
                <w:sz w:val="20"/>
                <w:szCs w:val="20"/>
              </w:rPr>
              <w:tab/>
              <w:t>3140060111004      ,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керамическая</w:t>
            </w:r>
            <w:r w:rsidRPr="00DC5106">
              <w:rPr>
                <w:rFonts w:ascii="Times New Roman" w:hAnsi="Times New Roman"/>
                <w:sz w:val="20"/>
                <w:szCs w:val="20"/>
              </w:rPr>
              <w:tab/>
              <w:t>3140070111004      ,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строительного щебня </w:t>
            </w:r>
            <w:r w:rsidRPr="00DC5106">
              <w:rPr>
                <w:rFonts w:ascii="Times New Roman" w:hAnsi="Times New Roman"/>
                <w:sz w:val="20"/>
                <w:szCs w:val="20"/>
              </w:rPr>
              <w:tab/>
              <w:t>3140090001000,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щебеночная</w:t>
            </w:r>
            <w:r w:rsidRPr="00DC5106">
              <w:rPr>
                <w:rFonts w:ascii="Times New Roman" w:hAnsi="Times New Roman"/>
                <w:sz w:val="20"/>
                <w:szCs w:val="20"/>
              </w:rPr>
              <w:tab/>
              <w:t xml:space="preserve">3140090111004,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асбоцемента в кусковой форме</w:t>
            </w:r>
            <w:r w:rsidRPr="00DC5106">
              <w:rPr>
                <w:rFonts w:ascii="Times New Roman" w:hAnsi="Times New Roman"/>
                <w:sz w:val="20"/>
                <w:szCs w:val="20"/>
              </w:rPr>
              <w:tab/>
              <w:t>3140120201014,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известковая и доломитовая</w:t>
            </w:r>
            <w:r w:rsidRPr="00DC5106">
              <w:rPr>
                <w:rFonts w:ascii="Times New Roman" w:hAnsi="Times New Roman"/>
                <w:sz w:val="20"/>
                <w:szCs w:val="20"/>
              </w:rPr>
              <w:tab/>
              <w:t xml:space="preserve">3140130111004 ,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кирпича (включая шамотный кирпич)</w:t>
            </w:r>
            <w:r w:rsidRPr="00DC5106">
              <w:rPr>
                <w:rFonts w:ascii="Times New Roman" w:hAnsi="Times New Roman"/>
                <w:sz w:val="20"/>
                <w:szCs w:val="20"/>
              </w:rPr>
              <w:tab/>
              <w:t>3140140001000,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кирпичная</w:t>
            </w:r>
            <w:r w:rsidRPr="00DC5106">
              <w:rPr>
                <w:rFonts w:ascii="Times New Roman" w:hAnsi="Times New Roman"/>
                <w:sz w:val="20"/>
                <w:szCs w:val="20"/>
              </w:rPr>
              <w:tab/>
              <w:t xml:space="preserve">3140140211004,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минерального волокна</w:t>
            </w:r>
            <w:r w:rsidRPr="00DC5106">
              <w:rPr>
                <w:rFonts w:ascii="Times New Roman" w:hAnsi="Times New Roman"/>
                <w:sz w:val="20"/>
                <w:szCs w:val="20"/>
              </w:rPr>
              <w:tab/>
              <w:t>3140160001000,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минерального волокна (вата минеральная) 3140160001000,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шлаковаты 3140160101004,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песка (песок, загрязненный нефтепродуктами) 3140230001000,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мазутом (содержание мазута - менее 15 %) 3140230201034,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 3140230301034,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бензином (количество бензина менее 15 %) 3140230401034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бетонная</w:t>
            </w:r>
            <w:r w:rsidRPr="00DC5106">
              <w:rPr>
                <w:rFonts w:ascii="Times New Roman" w:hAnsi="Times New Roman"/>
                <w:sz w:val="20"/>
                <w:szCs w:val="20"/>
              </w:rPr>
              <w:tab/>
              <w:t xml:space="preserve">3140270311004  ,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графита </w:t>
            </w:r>
            <w:r w:rsidRPr="00DC5106">
              <w:rPr>
                <w:rFonts w:ascii="Times New Roman" w:hAnsi="Times New Roman"/>
                <w:sz w:val="20"/>
                <w:szCs w:val="20"/>
              </w:rPr>
              <w:tab/>
              <w:t>3140320001000,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графита (углерод, графит, графитовая пыль)</w:t>
            </w:r>
            <w:r w:rsidRPr="00DC5106">
              <w:rPr>
                <w:rFonts w:ascii="Times New Roman" w:hAnsi="Times New Roman"/>
                <w:sz w:val="20"/>
                <w:szCs w:val="20"/>
              </w:rPr>
              <w:tab/>
              <w:t>3140320001000,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графитная</w:t>
            </w:r>
            <w:r w:rsidRPr="00DC5106">
              <w:rPr>
                <w:rFonts w:ascii="Times New Roman" w:hAnsi="Times New Roman"/>
                <w:sz w:val="20"/>
                <w:szCs w:val="20"/>
              </w:rPr>
              <w:tab/>
              <w:t xml:space="preserve"> 3140320111004,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асфальтобетона и/или асфальтобетонной смеси в кусковой форме</w:t>
            </w:r>
            <w:r w:rsidRPr="00DC5106">
              <w:rPr>
                <w:rFonts w:ascii="Times New Roman" w:hAnsi="Times New Roman"/>
                <w:sz w:val="20"/>
                <w:szCs w:val="20"/>
              </w:rPr>
              <w:tab/>
              <w:t>3140350201004,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бетонной смеси с содержанием пыли более 30 % 3140360108004,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w:t>
            </w:r>
            <w:r w:rsidRPr="00DC5106">
              <w:rPr>
                <w:rFonts w:ascii="Times New Roman" w:hAnsi="Times New Roman"/>
                <w:sz w:val="20"/>
                <w:szCs w:val="20"/>
              </w:rPr>
              <w:tab/>
              <w:t>3140370201014,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асбестовой бумаги (Отходы асбестовой крошки) 3140370301014,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гипса (шлам гипсовый)</w:t>
            </w:r>
            <w:r w:rsidRPr="00DC5106">
              <w:rPr>
                <w:rFonts w:ascii="Times New Roman" w:hAnsi="Times New Roman"/>
                <w:sz w:val="20"/>
                <w:szCs w:val="20"/>
              </w:rPr>
              <w:tab/>
              <w:t>3140380001000,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Пыль гипсовая</w:t>
            </w:r>
            <w:r w:rsidRPr="00DC5106">
              <w:rPr>
                <w:rFonts w:ascii="Times New Roman" w:hAnsi="Times New Roman"/>
                <w:sz w:val="20"/>
                <w:szCs w:val="20"/>
              </w:rPr>
              <w:tab/>
              <w:t xml:space="preserve">3140380111004 ,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(Шлам и пыль газоочистки, содержащие прочие минеральные вещества)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(Пыль от газоочистки чугунно-сталелитейного производства)</w:t>
            </w:r>
            <w:r w:rsidRPr="00DC5106">
              <w:rPr>
                <w:rFonts w:ascii="Times New Roman" w:hAnsi="Times New Roman"/>
                <w:sz w:val="20"/>
                <w:szCs w:val="20"/>
              </w:rPr>
              <w:tab/>
              <w:t>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(Пыль от газоочистки, содержащие прочие минеральные вещества)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(Пыль, уловленная в рукавных фильтрах цеха горячего цинкования)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(чистка циклонов литейного производства, остатки песка очистных пескоструйных устройств)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(прочие золы, шлаки и пыль от топочных установок)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(пыль вакууматора) 3140390001000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(пыль ДСП)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(пыль от печи-ковша)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(пыль циклонов ДСК)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(шлам и пыль газоочистки, в том числе: пыли, золы, съемы, пыль ваграночная))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(шлам и пыль мокрой газоочистки воздуха)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Пыль электрофильтров производства кремния 3140390211004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и инструментов</w:t>
            </w:r>
            <w:r w:rsidRPr="00DC5106">
              <w:rPr>
                <w:rFonts w:ascii="Times New Roman" w:hAnsi="Times New Roman"/>
                <w:sz w:val="20"/>
                <w:szCs w:val="20"/>
              </w:rPr>
              <w:tab/>
              <w:t>3140430001000,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и инструментов (отходы абразивных материалов загрязненные)</w:t>
            </w:r>
            <w:r w:rsidRPr="00DC5106">
              <w:rPr>
                <w:rFonts w:ascii="Times New Roman" w:hAnsi="Times New Roman"/>
                <w:sz w:val="20"/>
                <w:szCs w:val="20"/>
              </w:rPr>
              <w:tab/>
              <w:t>3140430001000,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 3140430411004,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сварочный 3140480001994,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не загрязненные опасными веществами  3147000000000,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не загрязненные опасными веществами (уголь активированный) 3147000000000,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Цеолит отработанный,  не загрязненный  опасными    веществами  (цеолиты отработанные) 3147030001000,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Алюмогель отработанный,     не     загрязненный   опасными веществами (алюмогель) 3147040001000,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Силикагель отработанный,    не     загрязненный    опасными веществами (силикагель отработанный)</w:t>
            </w:r>
            <w:r w:rsidRPr="00DC5106">
              <w:rPr>
                <w:rFonts w:ascii="Times New Roman" w:hAnsi="Times New Roman"/>
                <w:sz w:val="20"/>
                <w:szCs w:val="20"/>
              </w:rPr>
              <w:tab/>
              <w:t>3147050001000,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Силикагель отработанный, не загрязненный опасными веществами (незагрязненный силикагель отработанный) 3147050001000,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(в том числе ливнестоков) 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(Отработанные минеральные сорбенты)</w:t>
            </w:r>
            <w:r w:rsidRPr="00DC5106">
              <w:rPr>
                <w:rFonts w:ascii="Times New Roman" w:hAnsi="Times New Roman"/>
                <w:sz w:val="20"/>
                <w:szCs w:val="20"/>
              </w:rPr>
              <w:tab/>
              <w:t>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(Силикагель отработанный) 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w:t>
            </w:r>
            <w:r w:rsidRPr="00DC5106">
              <w:rPr>
                <w:rFonts w:ascii="Times New Roman" w:hAnsi="Times New Roman"/>
                <w:sz w:val="20"/>
                <w:szCs w:val="20"/>
              </w:rPr>
              <w:tab/>
              <w:t>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(Фильтрующие материалы и остатки после фильтрования сточных вод (в том числе ливнестоков))</w:t>
            </w:r>
            <w:r w:rsidRPr="00DC5106">
              <w:rPr>
                <w:rFonts w:ascii="Times New Roman" w:hAnsi="Times New Roman"/>
                <w:sz w:val="20"/>
                <w:szCs w:val="20"/>
              </w:rPr>
              <w:tab/>
              <w:t>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(ткань фильтропресса) 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Уголь активированный отработанный, загрязненный минеральными маслами (содержание масла - менее 15 %) 3148010201034,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Угольные фильтры   отработанные, загрязненные  опасными веществами (Активированный уголь отработанный)  3148020000000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Угольные фильтры   отработанные, загрязненные  минеральными  маслами (содержание  масла - менее 15%)  3148020201034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(прочие минеральные шламы)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(карбидный ил)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(карбидный шлам ацетиленовой сварки)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(обезвоженный шлам от полировки плитки)</w:t>
            </w:r>
            <w:r w:rsidRPr="00DC5106">
              <w:rPr>
                <w:rFonts w:ascii="Times New Roman" w:hAnsi="Times New Roman"/>
                <w:sz w:val="20"/>
                <w:szCs w:val="20"/>
              </w:rPr>
              <w:tab/>
              <w:t>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водяных закалочных ванн)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графита) 3160000000000 ,Минеральные шламы (шлам известковый, включая отходы гашения извести)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минеральный от газоочистки)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нейтрализации электролита)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от шлифовки камней)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производства железобетонных изделий)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формовочной смеси от гидроочистки отливок)</w:t>
            </w:r>
            <w:r w:rsidRPr="00DC5106">
              <w:rPr>
                <w:rFonts w:ascii="Times New Roman" w:hAnsi="Times New Roman"/>
                <w:sz w:val="20"/>
                <w:szCs w:val="20"/>
              </w:rPr>
              <w:tab/>
              <w:t>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фосфатирования)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от нейтрализации отработанного сернокислотного электролита)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Шлам асбестовый,  не загрязненный опасными   веществами  3160440104004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(Шлам и пыль газоочистки, содержащие прочие минеральные вещества) 3160600004000,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3160600004000,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(шлам сталелитейный) 3160600004000,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добыче нефти и газа (шлам буровой)</w:t>
            </w:r>
            <w:r w:rsidRPr="00DC5106">
              <w:rPr>
                <w:rFonts w:ascii="Times New Roman" w:hAnsi="Times New Roman"/>
                <w:sz w:val="20"/>
                <w:szCs w:val="20"/>
              </w:rPr>
              <w:tab/>
              <w:t>3410000000000,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добыче нефти и газа (буровой раствор) 3410000000000,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добыче нефти и газа (отходы геля в буллитах, используемых при гидроразрыве пласта при нефтедобыче) 3410000000000,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при добыче нефти и газа (отходы пропанта от гидроразрыва пласта при капитальном ремонте скважин)</w:t>
            </w:r>
            <w:r w:rsidRPr="00DC5106">
              <w:rPr>
                <w:rFonts w:ascii="Times New Roman" w:hAnsi="Times New Roman"/>
                <w:sz w:val="20"/>
                <w:szCs w:val="20"/>
              </w:rPr>
              <w:tab/>
              <w:t xml:space="preserve"> 3410000000000,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(тара и упаковка стальная с остатками содержимого) 3510000000000,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(тара стальная, загрязненная лакокрасочными материалами)</w:t>
            </w:r>
            <w:r w:rsidRPr="00DC5106">
              <w:rPr>
                <w:rFonts w:ascii="Times New Roman" w:hAnsi="Times New Roman"/>
                <w:sz w:val="20"/>
                <w:szCs w:val="20"/>
              </w:rPr>
              <w:tab/>
              <w:t>3510000000000,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(стружка черных металлов, загрязненная маслами (содержание масел менее 15 %)) 3510000000000,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черные металлы (в том  числе  чугунную и/или стальную пыль), несортированные</w:t>
            </w:r>
            <w:r w:rsidRPr="00DC5106">
              <w:rPr>
                <w:rFonts w:ascii="Times New Roman" w:hAnsi="Times New Roman"/>
                <w:sz w:val="20"/>
                <w:szCs w:val="20"/>
              </w:rPr>
              <w:tab/>
              <w:t xml:space="preserve"> 3513110001004,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черных металлов незагрязненная</w:t>
            </w:r>
            <w:r w:rsidRPr="00DC5106">
              <w:rPr>
                <w:rFonts w:ascii="Times New Roman" w:hAnsi="Times New Roman"/>
                <w:sz w:val="20"/>
                <w:szCs w:val="20"/>
              </w:rPr>
              <w:tab/>
              <w:t>3513160011004,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с примесями или   загрязненные опасными веществами</w:t>
            </w:r>
            <w:r w:rsidRPr="00DC5106">
              <w:rPr>
                <w:rFonts w:ascii="Times New Roman" w:hAnsi="Times New Roman"/>
                <w:sz w:val="20"/>
                <w:szCs w:val="20"/>
              </w:rPr>
              <w:tab/>
              <w:t>3515000001000,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Лом и  отходы  черных  металлов с примесями или  загрязненные опасными веществами (железные бочки из-под минеральных масел)</w:t>
            </w:r>
            <w:r w:rsidRPr="00DC5106">
              <w:rPr>
                <w:rFonts w:ascii="Times New Roman" w:hAnsi="Times New Roman"/>
                <w:sz w:val="20"/>
                <w:szCs w:val="20"/>
              </w:rPr>
              <w:tab/>
              <w:t>3515000001000,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Лом и  отходы  черных  металлов с примесями или  загрязненные опасными веществами (тара и упаковка из черных металлов б/у, загрязненная лакокрасочными материалами) 3515000001000,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с примесями или  загрязненные опасными веществами (железные бочки загрязненные, потерявшие потребительские свойства)</w:t>
            </w:r>
            <w:r w:rsidRPr="00DC5106">
              <w:rPr>
                <w:rFonts w:ascii="Times New Roman" w:hAnsi="Times New Roman"/>
                <w:sz w:val="20"/>
                <w:szCs w:val="20"/>
              </w:rPr>
              <w:tab/>
              <w:t>3515000001000,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черных  металлов с примесями или  загрязненные опасными веществами  (тара металлическая с остатками токсичных веществ)</w:t>
            </w:r>
            <w:r w:rsidRPr="00DC5106">
              <w:rPr>
                <w:rFonts w:ascii="Times New Roman" w:hAnsi="Times New Roman"/>
                <w:sz w:val="20"/>
                <w:szCs w:val="20"/>
              </w:rPr>
              <w:tab/>
              <w:t>3515000001000,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черных металлов с примесями</w:t>
            </w:r>
            <w:r w:rsidRPr="00DC5106">
              <w:rPr>
                <w:rFonts w:ascii="Times New Roman" w:hAnsi="Times New Roman"/>
                <w:sz w:val="20"/>
                <w:szCs w:val="20"/>
              </w:rPr>
              <w:tab/>
              <w:t>3515030001000,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черных металлов с примесями (аспирационная пыль участка зачистки заготовок) 3515030001000,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Металлическая дробь с примесью шлаковой корки (дробеструйная обработка) 3515030108004,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металлов 50 % и более</w:t>
            </w:r>
            <w:r w:rsidRPr="00DC5106">
              <w:rPr>
                <w:rFonts w:ascii="Times New Roman" w:hAnsi="Times New Roman"/>
                <w:sz w:val="20"/>
                <w:szCs w:val="20"/>
              </w:rPr>
              <w:tab/>
              <w:t>3515036611004,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(или порошок)  от  шлифования  черных  металлов с содержанием металла 50% и более (аспирационная пыль участка зачистки заготовок) 3515036611004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Окалина 3515040001000,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цветных металлов (тара металлическая из-под лакокрасочных материалов) 3530000000000,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цветные металлы 3531000001000,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цветные металлы (прочие отходы цветных металлов) 3531000001000,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цветные металлы (стружка цветных металлов) 3531000001000,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содержащие алюминий (в  том  числе  алюминиевую пыль), несортированные  3531011101004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содержащие цинк 3531040001010,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содержащие никель в кусковой форме 3531101201014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содержащие олово, несортированные 3531111101004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Тара и упаковка из алюминия,  загрязненная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горюче-смазочными    материалами    (содержание   горюче-смазочных  материалов  -  менее  15%  по  весу) 3535010313034,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Пыль (или  порошок) от шлифования алюминия   с содержанием металла 50% и более </w:t>
            </w:r>
            <w:r w:rsidRPr="00DC5106">
              <w:rPr>
                <w:rFonts w:ascii="Times New Roman" w:hAnsi="Times New Roman"/>
                <w:sz w:val="20"/>
                <w:szCs w:val="20"/>
              </w:rPr>
              <w:tab/>
              <w:t xml:space="preserve">3535011611004   ,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содержащие  медные  сплавы  (в том   числе пыль медных сплавов), несортированные </w:t>
            </w:r>
            <w:r w:rsidRPr="00DC5106">
              <w:rPr>
                <w:rFonts w:ascii="Times New Roman" w:hAnsi="Times New Roman"/>
                <w:sz w:val="20"/>
                <w:szCs w:val="20"/>
              </w:rPr>
              <w:tab/>
              <w:t xml:space="preserve">3541011101004,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содержащие  бронзу  (в  том  числе  пыль бронзы), несортированные  3541021101004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латунь  (в  том  числе пыль латуни), несортированные  3541031101004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(порошок)   от   шлифования    медных   сплавов с содержанием металла 50% и более</w:t>
            </w:r>
            <w:r w:rsidRPr="00DC5106">
              <w:rPr>
                <w:rFonts w:ascii="Times New Roman" w:hAnsi="Times New Roman"/>
                <w:sz w:val="20"/>
                <w:szCs w:val="20"/>
              </w:rPr>
              <w:tab/>
              <w:t xml:space="preserve">3546011611004   ,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цветных металлов  и  сплавов   несортированный (пластины ТК, ВК; лом и стружка баббита) 3550000000000,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Металлические шламы (шламы и пыли, содержащие соединения прочих цветных и тяжелых металлов) 3570000000000,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Другие  отходы  минерального  происхождения,  а   также отходы рафинирования продуктов (шлам и пыль газоочистки, содержащие прочие минеральные вещества) 3990000000000,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химического происхождения (Просроченные химические  реактивы) 5000000000000,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(твердые  отходы термической обработки нейтрализованных гальваношламов) 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(шлам оксидоалюминиевый)</w:t>
            </w:r>
            <w:r w:rsidRPr="00DC5106">
              <w:rPr>
                <w:rFonts w:ascii="Times New Roman" w:hAnsi="Times New Roman"/>
                <w:sz w:val="20"/>
                <w:szCs w:val="20"/>
              </w:rPr>
              <w:tab/>
              <w:t>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(Осадок ванн обезжиривания) 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(Осадок из ванн травления и промывки) 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(Осадок из ванн флюсования) 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(Прочие неорганические шламы)</w:t>
            </w:r>
            <w:r w:rsidRPr="00DC5106">
              <w:rPr>
                <w:rFonts w:ascii="Times New Roman" w:hAnsi="Times New Roman"/>
                <w:sz w:val="20"/>
                <w:szCs w:val="20"/>
              </w:rPr>
              <w:tab/>
              <w:t>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(Прочие шламы наполнительных, осадительных и растворительных процессов с производственно-специфическими примесями (смесь отработанных щелочей NaOH, KOH)</w:t>
            </w:r>
            <w:r w:rsidRPr="00DC5106">
              <w:rPr>
                <w:rFonts w:ascii="Times New Roman" w:hAnsi="Times New Roman"/>
                <w:sz w:val="20"/>
                <w:szCs w:val="20"/>
              </w:rPr>
              <w:tab/>
              <w:t>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гидроксидов, солей (Прочие шламы наполнительных, осадительных и растворительных процессов с производственно-специфическими примесями)</w:t>
            </w:r>
            <w:r w:rsidRPr="00DC5106">
              <w:rPr>
                <w:rFonts w:ascii="Times New Roman" w:hAnsi="Times New Roman"/>
                <w:sz w:val="20"/>
                <w:szCs w:val="20"/>
              </w:rPr>
              <w:tab/>
              <w:t>5100000000000,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Гальванические шламы (шлам фосфотирования)</w:t>
            </w:r>
            <w:r w:rsidRPr="00DC5106">
              <w:rPr>
                <w:rFonts w:ascii="Times New Roman" w:hAnsi="Times New Roman"/>
                <w:sz w:val="20"/>
                <w:szCs w:val="20"/>
              </w:rPr>
              <w:tab/>
              <w:t>5110000000000,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Гальванические шламы (Шлам очистных сооружений гальванического производства)</w:t>
            </w:r>
            <w:r w:rsidRPr="00DC5106">
              <w:rPr>
                <w:rFonts w:ascii="Times New Roman" w:hAnsi="Times New Roman"/>
                <w:sz w:val="20"/>
                <w:szCs w:val="20"/>
              </w:rPr>
              <w:tab/>
              <w:t>5110000000000,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Гальванические шламы (прочие неорганические шламы) 5110000000000,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и гидроксидов (прочие оксиды и основания) 5130000000000,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и гидроксидов (кальция гидроксид, известь гашеная) 5130000000000,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и гидроксидов (кальция оксид, известь негашеная) 5130000000000,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и гидроксидов (цинка гидроксид) 5130000000000,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оксидов и гидроксидов (цинка оксид) 5130000000000,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(железа сульфат)</w:t>
            </w:r>
            <w:r w:rsidRPr="00DC5106">
              <w:rPr>
                <w:rFonts w:ascii="Times New Roman" w:hAnsi="Times New Roman"/>
                <w:sz w:val="20"/>
                <w:szCs w:val="20"/>
              </w:rPr>
              <w:tab/>
              <w:t>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(натрия сульфит)</w:t>
            </w:r>
            <w:r w:rsidRPr="00DC5106">
              <w:rPr>
                <w:rFonts w:ascii="Times New Roman" w:hAnsi="Times New Roman"/>
                <w:sz w:val="20"/>
                <w:szCs w:val="20"/>
              </w:rPr>
              <w:tab/>
              <w:t>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(прочие неорганические шламы)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(соли, содержащие  нитраты)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(сульфиды щелочных и щелочноземельных металлов)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(Хлорная известь)</w:t>
            </w:r>
            <w:r w:rsidRPr="00DC5106">
              <w:rPr>
                <w:rFonts w:ascii="Times New Roman" w:hAnsi="Times New Roman"/>
                <w:sz w:val="20"/>
                <w:szCs w:val="20"/>
              </w:rPr>
              <w:tab/>
              <w:t>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(прочие соли и водные концентраты солей)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(соли ГМО ХМЦ)</w:t>
            </w:r>
            <w:r w:rsidRPr="00DC5106">
              <w:rPr>
                <w:rFonts w:ascii="Times New Roman" w:hAnsi="Times New Roman"/>
                <w:sz w:val="20"/>
                <w:szCs w:val="20"/>
              </w:rPr>
              <w:tab/>
              <w:t>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(Сульфатно-карбонатные соли ХМЦ)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(Шлам от выпаривания сточных вод)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(Шлам сульфата кальция)</w:t>
            </w:r>
            <w:r w:rsidRPr="00DC5106">
              <w:rPr>
                <w:rFonts w:ascii="Times New Roman" w:hAnsi="Times New Roman"/>
                <w:sz w:val="20"/>
                <w:szCs w:val="20"/>
              </w:rPr>
              <w:tab/>
              <w:t>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соли фтора 5150450000000,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гидроксида натрия с рН = 9,0 – 10,0  5240020102014,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гидроксида калия с рН = 9,0 – 10,0 5240020202014,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эмульсий и смесей нефтепродуктов (эмульсии битумов водосодержащие) 5440000000000,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Эмульсии и эмульсионные смеси для шлифовки металлов отработанные, содержащие масла или нефтепродукты в количестве менее 15 %</w:t>
            </w:r>
            <w:r w:rsidRPr="00DC5106">
              <w:rPr>
                <w:rFonts w:ascii="Times New Roman" w:hAnsi="Times New Roman"/>
                <w:sz w:val="20"/>
                <w:szCs w:val="20"/>
              </w:rPr>
              <w:tab/>
              <w:t>5440020106034,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(Остатки из отстойников мойки автотранспорта)</w:t>
            </w:r>
            <w:r w:rsidRPr="00DC5106">
              <w:rPr>
                <w:rFonts w:ascii="Times New Roman" w:hAnsi="Times New Roman"/>
                <w:sz w:val="20"/>
                <w:szCs w:val="20"/>
              </w:rPr>
              <w:tab/>
              <w:t>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(шлам от мойки автотранспорта, другие отходы минерального происхождения, а также отходы рафинирования продуктов) 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(отходы очистки и промывки танков и бочек)</w:t>
            </w:r>
            <w:r w:rsidRPr="00DC5106">
              <w:rPr>
                <w:rFonts w:ascii="Times New Roman" w:hAnsi="Times New Roman"/>
                <w:sz w:val="20"/>
                <w:szCs w:val="20"/>
              </w:rPr>
              <w:tab/>
              <w:t>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(Шлам нефтеотделителей ливневых и промышленных стоков) 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(Шлам от мойки автотранспорта)</w:t>
            </w:r>
            <w:r w:rsidRPr="00DC5106">
              <w:rPr>
                <w:rFonts w:ascii="Times New Roman" w:hAnsi="Times New Roman"/>
                <w:sz w:val="20"/>
                <w:szCs w:val="20"/>
              </w:rPr>
              <w:tab/>
              <w:t>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и нефтепродуктов (Отходы очистки и промывки танков и бочек)</w:t>
            </w:r>
            <w:r w:rsidRPr="00DC5106">
              <w:rPr>
                <w:rFonts w:ascii="Times New Roman" w:hAnsi="Times New Roman"/>
                <w:sz w:val="20"/>
                <w:szCs w:val="20"/>
              </w:rPr>
              <w:tab/>
              <w:t>5460150004030,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и  нефтепродуктов(отходы от чистки и промывки танков и бочек от горюче-смазочных материалов, нефти и нефтепродуктов)</w:t>
            </w:r>
            <w:r w:rsidRPr="00DC5106">
              <w:rPr>
                <w:rFonts w:ascii="Times New Roman" w:hAnsi="Times New Roman"/>
                <w:sz w:val="20"/>
                <w:szCs w:val="20"/>
              </w:rPr>
              <w:tab/>
              <w:t>5460150004030,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и   нефтепродуктов 5460150004030,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и   нефтепродуктов (Шлам очистки емкостей от нефти и нефтепродуктов)</w:t>
            </w:r>
            <w:r w:rsidRPr="00DC5106">
              <w:rPr>
                <w:rFonts w:ascii="Times New Roman" w:hAnsi="Times New Roman"/>
                <w:sz w:val="20"/>
                <w:szCs w:val="20"/>
              </w:rPr>
              <w:tab/>
              <w:t>546 0150004030,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(Тара от нефтепродуктов, использованная)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(Тара пластмассовая, загрязненная нефтепродуктами)</w:t>
            </w:r>
            <w:r w:rsidRPr="00DC5106">
              <w:rPr>
                <w:rFonts w:ascii="Times New Roman" w:hAnsi="Times New Roman"/>
                <w:sz w:val="20"/>
                <w:szCs w:val="20"/>
              </w:rPr>
              <w:tab/>
              <w:t>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нефтепродуктов, продуктов переработки нефти, угля, газа, горючих сланцев  и торфа  5490000000000,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битума, асфальта в твердой форме 5490120001004,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 5490270101034,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(Отходы производственных материалов загрязнённых жировыми и нефтяными продуктами, твердые отходы цехов заводов, АЗС (шлам дистилляции перхлоэтилена)) 5490300000000,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(Отходы производственных материалов загрязнённых жировыми и нефтяными продуктами, твердые отходы цехов заводов, АЗС) 5490300000000,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производственных материалов, загрязненные нефтяными и минеральными жировыми продуктами (Фильтры маслянные отработанные)</w:t>
            </w:r>
            <w:r w:rsidRPr="00DC5106">
              <w:rPr>
                <w:rFonts w:ascii="Times New Roman" w:hAnsi="Times New Roman"/>
                <w:sz w:val="20"/>
                <w:szCs w:val="20"/>
              </w:rPr>
              <w:tab/>
              <w:t>5490300000000,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Сальниковая набивка асбесто-графитовая,промасленная (содержание масла менее 15%)</w:t>
            </w:r>
            <w:r w:rsidRPr="00DC5106">
              <w:rPr>
                <w:rFonts w:ascii="Times New Roman" w:hAnsi="Times New Roman"/>
                <w:sz w:val="20"/>
                <w:szCs w:val="20"/>
              </w:rPr>
              <w:tab/>
              <w:t>5490300301034,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Окалина замасленная   (содержание    масла   менее 15%) 5490300104034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Пенька промасленная   (содержание    масла   менее 15%) 5490300201034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(Лаки и краски старые затвердевшие, а также затвердевшие остатки в бочках (порошковая краска))</w:t>
            </w:r>
            <w:r w:rsidRPr="00DC5106">
              <w:rPr>
                <w:rFonts w:ascii="Times New Roman" w:hAnsi="Times New Roman"/>
                <w:sz w:val="20"/>
                <w:szCs w:val="20"/>
              </w:rPr>
              <w:tab/>
              <w:t>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(Лаки и краски старые затвердевшие, а также затвердевшие остатки в бочках)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(Лакокрасочные материалы содержащие воду)</w:t>
            </w:r>
            <w:r w:rsidRPr="00DC5106">
              <w:rPr>
                <w:rFonts w:ascii="Times New Roman" w:hAnsi="Times New Roman"/>
                <w:sz w:val="20"/>
                <w:szCs w:val="20"/>
              </w:rPr>
              <w:tab/>
              <w:t>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(Лакокрасочные материалы содержащие грунты и неорганические вещества)</w:t>
            </w:r>
            <w:r w:rsidRPr="00DC5106">
              <w:rPr>
                <w:rFonts w:ascii="Times New Roman" w:hAnsi="Times New Roman"/>
                <w:sz w:val="20"/>
                <w:szCs w:val="20"/>
              </w:rPr>
              <w:tab/>
              <w:t>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(остатки краски в виде пленки)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(Тара стальная с остатками краски)</w:t>
            </w:r>
            <w:r w:rsidRPr="00DC5106">
              <w:rPr>
                <w:rFonts w:ascii="Times New Roman" w:hAnsi="Times New Roman"/>
                <w:sz w:val="20"/>
                <w:szCs w:val="20"/>
              </w:rPr>
              <w:tab/>
              <w:t>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(отходы лакокрасочных средств, потерявшие потребительские свойства)</w:t>
            </w:r>
            <w:r w:rsidRPr="00DC5106">
              <w:rPr>
                <w:rFonts w:ascii="Times New Roman" w:hAnsi="Times New Roman"/>
                <w:sz w:val="20"/>
                <w:szCs w:val="20"/>
              </w:rPr>
              <w:tab/>
              <w:t>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(затвердевшие)</w:t>
            </w:r>
            <w:r w:rsidRPr="00DC5106">
              <w:rPr>
                <w:rFonts w:ascii="Times New Roman" w:hAnsi="Times New Roman"/>
                <w:sz w:val="20"/>
                <w:szCs w:val="20"/>
              </w:rPr>
              <w:tab/>
              <w:t>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(краска, засохшая в таре)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(краски, затвердевшие от чистки окрасочных камер)</w:t>
            </w:r>
            <w:r w:rsidRPr="00DC5106">
              <w:rPr>
                <w:rFonts w:ascii="Times New Roman" w:hAnsi="Times New Roman"/>
                <w:sz w:val="20"/>
                <w:szCs w:val="20"/>
              </w:rPr>
              <w:tab/>
              <w:t>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(невозвратная тара из-под лакокрасочных материалов)</w:t>
            </w:r>
            <w:r w:rsidRPr="00DC5106">
              <w:rPr>
                <w:rFonts w:ascii="Times New Roman" w:hAnsi="Times New Roman"/>
                <w:sz w:val="20"/>
                <w:szCs w:val="20"/>
              </w:rPr>
              <w:tab/>
              <w:t>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(незатвердевшие)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(остатки типографской и копировальной краски)</w:t>
            </w:r>
            <w:r w:rsidRPr="00DC5106">
              <w:rPr>
                <w:rFonts w:ascii="Times New Roman" w:hAnsi="Times New Roman"/>
                <w:sz w:val="20"/>
                <w:szCs w:val="20"/>
              </w:rPr>
              <w:tab/>
              <w:t>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(тара-бочки из-под красок)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(шлам от гидрофильтров)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клея, клеящих веществ, мастик, незатвердевших смол (Мастичные и шпаклевочные материалы, не затвердевшие) 5570000000000,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фармацевтической продукции, ее производства и приготовления (Дезинфицирующие и антисептические средства) 5610000000000,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фармацевтической продукции, ее производства и приготовления (Прочие отходы фармацевтической продукции) 5610000000000,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гигиенических средств (Прочие отходы гигиенических, чистящих и моющих средств) 5660000000000,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(полипропиленовые мешки, загрязненные оксисульфатной пастой) 5700000000000,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(пластмассовая тара загрязненная, потерявшая потребительские свойства) 5710000000000,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(отходы полимерных материалов) 5710000000000,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Затвердевшие отходы пластмасс (пластмассовая тара и упаковка с остатками содержимого) 5710000000000,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гетинакса, текстолита, вулканизированной   фибры, пленкосинтетического картона </w:t>
            </w:r>
            <w:r w:rsidRPr="00DC5106">
              <w:rPr>
                <w:rFonts w:ascii="Times New Roman" w:hAnsi="Times New Roman"/>
                <w:sz w:val="20"/>
                <w:szCs w:val="20"/>
              </w:rPr>
              <w:tab/>
              <w:t>5710090001000,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фото - и кинопленки, рентгеновской пленки 5710150001004,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5710160001004,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полиэтилена (Тара от нефтепродуктов использованная) 5710290001000,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затвердевшего полиэтилена (полиэтилен загрязненный) 5710290001000,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затвердевшего полипропилена (использованная полипропиленовая тара) 5710300001000,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затвердевшего полипропилена (полипропиленовая фильтровальная ткань отработанная) 5710300001000,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стеклолакоткани  5710320101004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(стеклотекстолит) 5710990001004,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резины, включая старые шины (отработанная транспортерная лента)</w:t>
            </w:r>
            <w:r w:rsidRPr="00DC5106">
              <w:rPr>
                <w:rFonts w:ascii="Times New Roman" w:hAnsi="Times New Roman"/>
                <w:sz w:val="20"/>
                <w:szCs w:val="20"/>
              </w:rPr>
              <w:tab/>
              <w:t>5750000000000,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резины, включая старые шины (прочие РТИ отработанные)</w:t>
            </w:r>
            <w:r w:rsidRPr="00DC5106">
              <w:rPr>
                <w:rFonts w:ascii="Times New Roman" w:hAnsi="Times New Roman"/>
                <w:sz w:val="20"/>
                <w:szCs w:val="20"/>
              </w:rPr>
              <w:tab/>
              <w:t>5750000000000,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резины, включая старые шины (резинотканевые изделия) 5750000000000,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отходы резины</w:t>
            </w:r>
            <w:r w:rsidRPr="00DC5106">
              <w:rPr>
                <w:rFonts w:ascii="Times New Roman" w:hAnsi="Times New Roman"/>
                <w:sz w:val="20"/>
                <w:szCs w:val="20"/>
              </w:rPr>
              <w:tab/>
              <w:t>5750010001000,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Пыль (мука) резиновая5750010511004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Шины пневматические отработанные</w:t>
            </w:r>
            <w:r w:rsidRPr="00DC5106">
              <w:rPr>
                <w:rFonts w:ascii="Times New Roman" w:hAnsi="Times New Roman"/>
                <w:sz w:val="20"/>
                <w:szCs w:val="20"/>
              </w:rPr>
              <w:tab/>
              <w:t>5750020013004,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Камеры пневматические отработанные</w:t>
            </w:r>
            <w:r w:rsidRPr="00DC5106">
              <w:rPr>
                <w:rFonts w:ascii="Times New Roman" w:hAnsi="Times New Roman"/>
                <w:sz w:val="20"/>
                <w:szCs w:val="20"/>
              </w:rPr>
              <w:tab/>
              <w:t>5750020113004,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Покрышки отработанные 5750020213004,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Покрышки с тканевым кордом отработанные 5750020313004,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Покрышки с металлическим кордом отработанные 5750020413004,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Резиноасбестовые отходы (в том числе изделия отработанные и брак) 5750030001004,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Текстильные отходы и шламы (шлам с моечных машин) 5810000000000,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Пыль хлопковая </w:t>
            </w:r>
            <w:r w:rsidRPr="00DC5106">
              <w:rPr>
                <w:rFonts w:ascii="Times New Roman" w:hAnsi="Times New Roman"/>
                <w:sz w:val="20"/>
                <w:szCs w:val="20"/>
              </w:rPr>
              <w:tab/>
              <w:t xml:space="preserve">5810061111004 ,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w:t>
            </w:r>
            <w:r w:rsidRPr="00DC5106">
              <w:rPr>
                <w:rFonts w:ascii="Times New Roman" w:hAnsi="Times New Roman"/>
                <w:sz w:val="20"/>
                <w:szCs w:val="20"/>
              </w:rPr>
              <w:tab/>
              <w:t>5810110001000,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 (изношенная спецодежда)</w:t>
            </w:r>
            <w:r w:rsidRPr="00DC5106">
              <w:rPr>
                <w:rFonts w:ascii="Times New Roman" w:hAnsi="Times New Roman"/>
                <w:sz w:val="20"/>
                <w:szCs w:val="20"/>
              </w:rPr>
              <w:tab/>
              <w:t>581011 0001000,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(спецодежда б/у)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(использованные фильтровальные ткани)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(мешки из-под сульфата кобальта и лигносульфата аммония)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(одежда старая, спецодежда загрязненная)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(отходы фильтровальной ткани)5820000000000,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(отходы х/б фильтроткани)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(рукава газоочистного оборудования)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(рукавицы изношенные, загрязненные отходами медно-цинкового концентрата)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(списанная спецодежда и СИЗ)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(текстильные упаковочные материалы со специфическими вредными примесями, преимущественно неорганическими)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(ткани и мешки фильтровальные загрязненные, спецодежда, потерявшая потребительские свойства)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(фильтроткань типа «Бельтинг» отработанная, загрязненная отходами медно-цинкового концентрата)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(Одежда старая, ветошь, спецодежда загрязненная)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(Отработанная фильтровальная ткань от рукавных фильтров и автоматической системы регенерации раствора ванны флюсования)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(отходы фильтровальной ткани ЧСЛЦ (прочий загрязненный текстиль))</w:t>
            </w:r>
            <w:r w:rsidRPr="00DC5106">
              <w:rPr>
                <w:rFonts w:ascii="Times New Roman" w:hAnsi="Times New Roman"/>
                <w:sz w:val="20"/>
                <w:szCs w:val="20"/>
              </w:rPr>
              <w:tab/>
              <w:t xml:space="preserve">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(Ткани и мешки фильтровальные со специфическими вредными примесями, преимущественно неорганическими (загрязненные абразивной пылью))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(Ткани и мешки фильтровальные со специфическими вредными примесями, преимущественно неорганическими)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(Ткань фильтровальная загрязненная)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Лабораторные отходы и остатки химикалиев (химические реактивы с истекшим сроком годности)</w:t>
            </w:r>
            <w:r w:rsidRPr="00DC5106">
              <w:rPr>
                <w:rFonts w:ascii="Times New Roman" w:hAnsi="Times New Roman"/>
                <w:sz w:val="20"/>
                <w:szCs w:val="20"/>
              </w:rPr>
              <w:tab/>
              <w:t>5930000000000,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чистящих и моющих средств (чистящие средства галогеносодержащие) 5940000000000,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катализаторов  и  контактных  масс,  не  вошедших в другие пункты  (отходы катализаторов)</w:t>
            </w:r>
            <w:r w:rsidRPr="00DC5106">
              <w:rPr>
                <w:rFonts w:ascii="Times New Roman" w:hAnsi="Times New Roman"/>
                <w:sz w:val="20"/>
                <w:szCs w:val="20"/>
              </w:rPr>
              <w:tab/>
              <w:t>5950000000000,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Сорбенты, не вошедшие в другие пункты  596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Сорбенты, не вошедшие в другие пункты (Прочие минеральные сорбенты) 5960000000000,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(Мусор от уборки улиц, дорог, дворов)</w:t>
            </w:r>
            <w:r w:rsidRPr="00DC5106">
              <w:rPr>
                <w:rFonts w:ascii="Times New Roman" w:hAnsi="Times New Roman"/>
                <w:sz w:val="20"/>
                <w:szCs w:val="20"/>
              </w:rPr>
              <w:tab/>
              <w:t>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(Отходы от зимней уборки дворов, улично-дорожной сети)</w:t>
            </w:r>
            <w:r w:rsidRPr="00DC5106">
              <w:rPr>
                <w:rFonts w:ascii="Times New Roman" w:hAnsi="Times New Roman"/>
                <w:sz w:val="20"/>
                <w:szCs w:val="20"/>
              </w:rPr>
              <w:tab/>
              <w:t>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(Садовые и парковые отходы) 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(отходы от уборки складских помещений) 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смёт с производственных помещений со специфическими вредными загрязнениями)</w:t>
            </w:r>
            <w:r w:rsidRPr="00DC5106">
              <w:rPr>
                <w:rFonts w:ascii="Times New Roman" w:hAnsi="Times New Roman"/>
                <w:sz w:val="20"/>
                <w:szCs w:val="20"/>
              </w:rPr>
              <w:tab/>
              <w:t>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смёт с производственных помещений)</w:t>
            </w:r>
            <w:r w:rsidRPr="00DC5106">
              <w:rPr>
                <w:rFonts w:ascii="Times New Roman" w:hAnsi="Times New Roman"/>
                <w:sz w:val="20"/>
                <w:szCs w:val="20"/>
              </w:rPr>
              <w:tab/>
              <w:t>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территории промышленных предприятий)</w:t>
            </w:r>
            <w:r w:rsidRPr="00DC5106">
              <w:rPr>
                <w:rFonts w:ascii="Times New Roman" w:hAnsi="Times New Roman"/>
                <w:sz w:val="20"/>
                <w:szCs w:val="20"/>
              </w:rPr>
              <w:tab/>
              <w:t>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бытовых, производственных помещений и с территории предприятия)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производственных помещений и с территории предприятия)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производственных помещений незагрязненный)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промышленных помещений незагрязненный)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территории)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территорий промышленных предприятий)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(производственный мусор) 912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(прочие отходы потребления на производстве подобные бытовым)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(смет с территории ремонтных боксов, топливораздаточного пункта)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(уличный смет)</w:t>
            </w:r>
            <w:r w:rsidRPr="00DC5106">
              <w:rPr>
                <w:rFonts w:ascii="Times New Roman" w:hAnsi="Times New Roman"/>
                <w:sz w:val="20"/>
                <w:szCs w:val="20"/>
              </w:rPr>
              <w:tab/>
              <w:t>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w:t>
            </w:r>
            <w:r w:rsidRPr="00DC5106">
              <w:rPr>
                <w:rFonts w:ascii="Times New Roman" w:hAnsi="Times New Roman"/>
                <w:sz w:val="20"/>
                <w:szCs w:val="20"/>
              </w:rPr>
              <w:tab/>
              <w:t>9120040001004,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(Прочие бой, сколы, кусковые отходы минеральных строительных материалов, стекла и керамики) 9120060001000,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9120060001000,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(мусор от ремонта помещений) 9120060001000,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(воздушные фильтры отработанные) 9200000000000,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(фильтры воздушные отработанные) 9200000000000,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(светильники шахтные отработанные)</w:t>
            </w:r>
            <w:r w:rsidRPr="00DC5106">
              <w:rPr>
                <w:rFonts w:ascii="Times New Roman" w:hAnsi="Times New Roman"/>
                <w:sz w:val="20"/>
                <w:szCs w:val="20"/>
              </w:rPr>
              <w:tab/>
              <w:t>9200000000000,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(устройства индивидуальной защиты)</w:t>
            </w:r>
            <w:r w:rsidRPr="00DC5106">
              <w:rPr>
                <w:rFonts w:ascii="Times New Roman" w:hAnsi="Times New Roman"/>
                <w:sz w:val="20"/>
                <w:szCs w:val="20"/>
              </w:rPr>
              <w:tab/>
              <w:t>9200000000000,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Электрическое оборудование, приборы, устройства   и их части (отходы офисной техники) 9210000000000,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Электрическое оборудование, приборы, устройства и их части (отработанные картриджи) 9210000000000,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аккумуляторов (аккумуляторы железо-никелевые и кадмий-никелевые отработанные) 9211000013000,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аккумуляторов (аккумуляторы железо-никелевые отработанные)</w:t>
            </w:r>
            <w:r w:rsidRPr="00DC5106">
              <w:rPr>
                <w:rFonts w:ascii="Times New Roman" w:hAnsi="Times New Roman"/>
                <w:sz w:val="20"/>
                <w:szCs w:val="20"/>
              </w:rPr>
              <w:tab/>
              <w:t>9211000013000,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аккумуляторов (отходы аккумуляторов железо-никелевых  и кадмий-никелевых отработанные)</w:t>
            </w:r>
            <w:r w:rsidRPr="00DC5106">
              <w:rPr>
                <w:rFonts w:ascii="Times New Roman" w:hAnsi="Times New Roman"/>
                <w:sz w:val="20"/>
                <w:szCs w:val="20"/>
              </w:rPr>
              <w:tab/>
              <w:t>9211000013000,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(шлам седиментации) 9410000000000,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(шлам химводоочистки и умягчения воды) 9410000000000,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(Обезвоженный шлам водоподготовки - кек) 9410000000000,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(Прочие шламы водоподготовки) 9410000000000,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(Ил неактивный после биологической очистки сточных вод)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(Мусор с защитных решёток и затворов)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из отстойников ливневки)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(Содержимое пескоуловителей)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очистных сооружений)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(в том числе песок ОС, ил ОС)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(мусор с защитных решеток, минеральный осадок очистных сооружений)</w:t>
            </w:r>
            <w:r w:rsidRPr="00DC5106">
              <w:rPr>
                <w:rFonts w:ascii="Times New Roman" w:hAnsi="Times New Roman"/>
                <w:sz w:val="20"/>
                <w:szCs w:val="20"/>
              </w:rPr>
              <w:tab/>
              <w:t>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из аккумулирующей емкости-накопителя)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из песколовки, смесь сырого осадка и избыточного ила БОС очистки хозяйственно-бытовых сточных вод)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(смесь сырого осадка и избыточного активного ила БОС)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(шлам стабилизированный после аэротенков, ил активный аэробный)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(шламы и осадки первичных отстойников)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(шлам фекальный из канализаций и выгребных ям)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нейтрализации сточных вод) 9450000000000,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отстойников после реагентной и электрохимической коагуляции сточных вод)  9450000000000,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(Прочие шламы и смолы от обработки сточных вод) 9450000000000,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отстойников после нейтрализации сточных вод)</w:t>
            </w:r>
            <w:r w:rsidRPr="00DC5106">
              <w:rPr>
                <w:rFonts w:ascii="Times New Roman" w:hAnsi="Times New Roman"/>
                <w:sz w:val="20"/>
                <w:szCs w:val="20"/>
              </w:rPr>
              <w:tab/>
              <w:t>9450000000000,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(осадки)  при  промывке  канализационных  сетей  (остатки канализаций) 9470000000000,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(осадки)  при  промывке  канализационных  сетей  (шлам при промывке канализационных сетей) 9470000000000,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промывке  канализационных    сетей (остатки при прочистке каналов)</w:t>
            </w:r>
            <w:r w:rsidRPr="00DC5106">
              <w:rPr>
                <w:rFonts w:ascii="Times New Roman" w:hAnsi="Times New Roman"/>
                <w:sz w:val="20"/>
                <w:szCs w:val="20"/>
              </w:rPr>
              <w:tab/>
              <w:t xml:space="preserve"> 947 0000000000,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(осадки) при промывке канализационных сетей (прочие остатки канализаций и от обработки воды) 9470000000000,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Отходы (осадки)  при  промывке  канализационных   сетей (содержимое жироуловителей (нефтеуловителей)) 9470000000000,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промывке канализационных сетей (Содержимое пескоуловителей)</w:t>
            </w:r>
            <w:r w:rsidRPr="00DC5106">
              <w:rPr>
                <w:rFonts w:ascii="Times New Roman" w:hAnsi="Times New Roman"/>
                <w:sz w:val="20"/>
                <w:szCs w:val="20"/>
              </w:rPr>
              <w:tab/>
              <w:t>9470000000000,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позиции (Прочие шламы и смолы от обработки сточных вод) 9480000000000,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позиции (Шлам отстойников после нейтрализации сточных вод) 9480000000000,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позиции (отходы флотопены)</w:t>
            </w:r>
            <w:r w:rsidRPr="00DC5106">
              <w:rPr>
                <w:rFonts w:ascii="Times New Roman" w:hAnsi="Times New Roman"/>
                <w:sz w:val="20"/>
                <w:szCs w:val="20"/>
              </w:rPr>
              <w:tab/>
              <w:t>9480000000000,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позиции (шламы седиментации)</w:t>
            </w:r>
            <w:r w:rsidRPr="00DC5106">
              <w:rPr>
                <w:rFonts w:ascii="Times New Roman" w:hAnsi="Times New Roman"/>
                <w:sz w:val="20"/>
                <w:szCs w:val="20"/>
              </w:rPr>
              <w:tab/>
              <w:t>9480000000000,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позиции (прочие отходы от обработки сточных вод) 9480000000000,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позиции (отходы от очистных сооружений ливневой канализации)</w:t>
            </w:r>
            <w:r w:rsidRPr="00DC5106">
              <w:rPr>
                <w:rFonts w:ascii="Times New Roman" w:hAnsi="Times New Roman"/>
                <w:sz w:val="20"/>
                <w:szCs w:val="20"/>
              </w:rPr>
              <w:tab/>
              <w:t>9480000000000,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из выгребных ям и хозяйственно-бытовые стоки (шлам фекалийный из канализаций и выгребных ям) 9510000000000,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(мусор и смет с магистральных автодорог) 9900000000000,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коммунальные отходы (смет уличный) 9900000000000,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(отработанные топливные фильтры)</w:t>
            </w:r>
            <w:r w:rsidRPr="00DC5106">
              <w:rPr>
                <w:rFonts w:ascii="Times New Roman" w:hAnsi="Times New Roman"/>
                <w:sz w:val="20"/>
                <w:szCs w:val="20"/>
              </w:rPr>
              <w:tab/>
              <w:t>9200000000000,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Ботва от корнеплодов, другие подобные растительные остатки при выращивании овощей 1112010001995,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Ботва от корнеплодов, другие подобные растительные остатки при выращивании овощей, загрязненные землей</w:t>
            </w:r>
            <w:r w:rsidRPr="00DC5106">
              <w:rPr>
                <w:rFonts w:ascii="Times New Roman" w:hAnsi="Times New Roman"/>
                <w:sz w:val="20"/>
                <w:szCs w:val="20"/>
              </w:rPr>
              <w:tab/>
              <w:t>1112020001995,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Очистки овощного сырья 1113030001995,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производства растительных и животных масел (Прочие отходы производства и потребления растительных и животных масел)</w:t>
            </w:r>
            <w:r w:rsidRPr="00DC5106">
              <w:rPr>
                <w:rFonts w:ascii="Times New Roman" w:hAnsi="Times New Roman"/>
                <w:sz w:val="20"/>
                <w:szCs w:val="20"/>
              </w:rPr>
              <w:tab/>
              <w:t>1210000000000,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обработки и переработки древесины (Прочие древесные отходы от применения древесины) 1710000000000,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обработки натуральной, чистой древесины, незагрязненной опасными веществами (Прочие отходы обработки древесины)</w:t>
            </w:r>
            <w:r w:rsidRPr="00DC5106">
              <w:rPr>
                <w:rFonts w:ascii="Times New Roman" w:hAnsi="Times New Roman"/>
                <w:sz w:val="20"/>
                <w:szCs w:val="20"/>
              </w:rPr>
              <w:tab/>
              <w:t>1711000000000,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горбыля, рейки из натуральной чистой древесины 17110 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Обрезь натуральной чистой древесины</w:t>
            </w:r>
            <w:r w:rsidRPr="00DC5106">
              <w:rPr>
                <w:rFonts w:ascii="Times New Roman" w:hAnsi="Times New Roman"/>
                <w:sz w:val="20"/>
                <w:szCs w:val="20"/>
              </w:rPr>
              <w:tab/>
              <w:t>1711050101005,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Деревянная упаковка (невозвратная тара) из натуральной древесины 1711050213005,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Изделия из натуральной древесины, потерявшие свои потребительские свойства 1711050313005,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натуральной чистой древесины</w:t>
            </w:r>
            <w:r w:rsidRPr="00DC5106">
              <w:rPr>
                <w:rFonts w:ascii="Times New Roman" w:hAnsi="Times New Roman"/>
                <w:sz w:val="20"/>
                <w:szCs w:val="20"/>
              </w:rPr>
              <w:tab/>
              <w:t>1711060101005,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Стружка натуральной чистой древесины</w:t>
            </w:r>
            <w:r w:rsidRPr="00DC5106">
              <w:rPr>
                <w:rFonts w:ascii="Times New Roman" w:hAnsi="Times New Roman"/>
                <w:sz w:val="20"/>
                <w:szCs w:val="20"/>
              </w:rPr>
              <w:tab/>
              <w:t>1711060201005,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Древесные отходы из натуральной чистой древесины несортированные 1711200001005,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обработки переработки древесины (Прочие отходы обработки переработки древесины) 1719000000000,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Разнородные древесные отходы</w:t>
            </w:r>
            <w:r w:rsidRPr="00DC5106">
              <w:rPr>
                <w:rFonts w:ascii="Times New Roman" w:hAnsi="Times New Roman"/>
                <w:sz w:val="20"/>
                <w:szCs w:val="20"/>
              </w:rPr>
              <w:tab/>
              <w:t>1719010001 000,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лесозаготовок и вырубок 173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сучьев, ветвей от лесоразработок 1730010101005,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корчевания пней 1730010201005,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упаковочных материалов из бумаги и картона незагрязненные</w:t>
            </w:r>
            <w:r w:rsidRPr="00DC5106">
              <w:rPr>
                <w:rFonts w:ascii="Times New Roman" w:hAnsi="Times New Roman"/>
                <w:sz w:val="20"/>
                <w:szCs w:val="20"/>
              </w:rPr>
              <w:tab/>
              <w:t>1871020001000,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упаковочной бумаги незагрязненные 1871020101005,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упаковочного картона незагрязненные 1871020201005,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упаковочного гофрокартона незагрязненные 1871020301005,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от канцелярской деятельности и делопроизводства 1871030001005,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Срыв бумаги и картона</w:t>
            </w:r>
            <w:r w:rsidRPr="00DC5106">
              <w:rPr>
                <w:rFonts w:ascii="Times New Roman" w:hAnsi="Times New Roman"/>
                <w:sz w:val="20"/>
                <w:szCs w:val="20"/>
              </w:rPr>
              <w:tab/>
              <w:t>1871040001005,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печатной продукции (черно-белая печать) 1871050001005,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незагрязненные</w:t>
            </w:r>
            <w:r w:rsidRPr="00DC5106">
              <w:rPr>
                <w:rFonts w:ascii="Times New Roman" w:hAnsi="Times New Roman"/>
                <w:sz w:val="20"/>
                <w:szCs w:val="20"/>
              </w:rPr>
              <w:tab/>
              <w:t>1871990101005,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картона незагрязненные</w:t>
            </w:r>
            <w:r w:rsidRPr="00DC5106">
              <w:rPr>
                <w:rFonts w:ascii="Times New Roman" w:hAnsi="Times New Roman"/>
                <w:sz w:val="20"/>
                <w:szCs w:val="20"/>
              </w:rPr>
              <w:tab/>
              <w:t>1871990201005,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гофрокартона незагрязненные 1871990301005,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вощеной бумаги</w:t>
            </w:r>
            <w:r w:rsidRPr="00DC5106">
              <w:rPr>
                <w:rFonts w:ascii="Times New Roman" w:hAnsi="Times New Roman"/>
                <w:sz w:val="20"/>
                <w:szCs w:val="20"/>
              </w:rPr>
              <w:tab/>
              <w:t>1872030001005,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и картона (Прочие отходы бумаги и картона) 1879000000000,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неиспользованных кварцевых тиглей 3110020001995,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от печей металлургических процессов (Скол (отбой) от печей металлургических процессов) 3111000001000,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сталеплавильные прочие) 312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(Шлаки и золы котельные) 3130000000000,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(Шлаки и золы котельные) 3130020001000,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(Башкирский бурый, Ирша-Бородинский, Назаровский) 3130020101995,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Зола древесная и соломенная 3130060011995,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(Бой, крупная крошка штукатурки, кирпича, бетона смешанные)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(Прочие отходы производства и потребления минеральных строительных материалов, стекла и керамики незагрязненные)</w:t>
            </w:r>
            <w:r w:rsidRPr="00DC5106">
              <w:rPr>
                <w:rFonts w:ascii="Times New Roman" w:hAnsi="Times New Roman"/>
                <w:sz w:val="20"/>
                <w:szCs w:val="20"/>
              </w:rPr>
              <w:tab/>
              <w:t>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(Формовочные материалы литейного производства (пески, горелая земля и пр.) отработанные)</w:t>
            </w:r>
            <w:r w:rsidRPr="00DC5106">
              <w:rPr>
                <w:rFonts w:ascii="Times New Roman" w:hAnsi="Times New Roman"/>
                <w:sz w:val="20"/>
                <w:szCs w:val="20"/>
              </w:rPr>
              <w:tab/>
              <w:t>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стекловолокна</w:t>
            </w:r>
            <w:r w:rsidRPr="00DC5106">
              <w:rPr>
                <w:rFonts w:ascii="Times New Roman" w:hAnsi="Times New Roman"/>
                <w:sz w:val="20"/>
                <w:szCs w:val="20"/>
              </w:rPr>
              <w:tab/>
              <w:t>3140050001995,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керамзита в кусковой форме 3140060201995,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керамики в кусковой форме 3140070201995,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Керамические изделия, потерявшие потребительские свойства 3140070301995,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Стеклянный бой незагрязненный (исключая бой стекла электронно-лучевых трубок и люминесцентных ламп) 3140080201995,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Строительный щебень, потерявший потребительские свойства 3140090201995,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дорожного полотна автомобильных дорог (исключая битум и асфальтовые покрытия) 314 0100001995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Грунт, образовавшийся при проведении землеройных работ, незагрязненный опасными веществами</w:t>
            </w:r>
            <w:r w:rsidRPr="00DC5106">
              <w:rPr>
                <w:rFonts w:ascii="Times New Roman" w:hAnsi="Times New Roman"/>
                <w:sz w:val="20"/>
                <w:szCs w:val="20"/>
              </w:rPr>
              <w:tab/>
              <w:t>3140110008995,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Мелочь известковая и доломитовая с размером частиц не более 5 мм (отсев) 3140130208995,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известняка и доломита в кусковой форме 3140130301995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Щебень известковый (некондиционный скол) 3140130408995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шамотного кирпича</w:t>
            </w:r>
            <w:r w:rsidRPr="00DC5106">
              <w:rPr>
                <w:rFonts w:ascii="Times New Roman" w:hAnsi="Times New Roman"/>
                <w:sz w:val="20"/>
                <w:szCs w:val="20"/>
              </w:rPr>
              <w:tab/>
              <w:t>3140140101995,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кирпичной кладки при ремонте зданий и сооружений 3140140301995,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строительного кирпича 3140140401995,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активированного угля, незагрязненного опасными веществами 3140170001995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Электроды угольные отработанные, не загрязненные опасными веществами 3140210213995,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песка, незагрязненного опасными веществами 3140230101995,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бетонных изделий, отходы бетона в кусковой форме 3140270101995,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железобетонных изделий, отходы железобетона в кусковой форме</w:t>
            </w:r>
            <w:r w:rsidRPr="00DC5106">
              <w:rPr>
                <w:rFonts w:ascii="Times New Roman" w:hAnsi="Times New Roman"/>
                <w:sz w:val="20"/>
                <w:szCs w:val="20"/>
              </w:rPr>
              <w:tab/>
              <w:t>3140270201995,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графита (Углерод, графит, графитовая пыль) 3140320001000,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Электроды графитовые, отработанные, не загрязненные опасными веществами</w:t>
            </w:r>
            <w:r w:rsidRPr="00DC5106">
              <w:rPr>
                <w:rFonts w:ascii="Times New Roman" w:hAnsi="Times New Roman"/>
                <w:sz w:val="20"/>
                <w:szCs w:val="20"/>
              </w:rPr>
              <w:tab/>
              <w:t>3140320213995,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древесного угля в кусковой форме 3140340208995,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бетонной смеси с содержанием пыли менее 30 % 3140360208995,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гипса в кусковой форме</w:t>
            </w:r>
            <w:r w:rsidRPr="00DC5106">
              <w:rPr>
                <w:rFonts w:ascii="Times New Roman" w:hAnsi="Times New Roman"/>
                <w:sz w:val="20"/>
                <w:szCs w:val="20"/>
              </w:rPr>
              <w:tab/>
              <w:t>3140380201995,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(Пыль от газоочистки производства)</w:t>
            </w:r>
            <w:r w:rsidRPr="00DC5106">
              <w:rPr>
                <w:rFonts w:ascii="Times New Roman" w:hAnsi="Times New Roman"/>
                <w:sz w:val="20"/>
                <w:szCs w:val="20"/>
              </w:rPr>
              <w:tab/>
              <w:t>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Брак заготовок абразивных кругов 3140430101995,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w:t>
            </w:r>
            <w:r w:rsidRPr="00DC5106">
              <w:rPr>
                <w:rFonts w:ascii="Times New Roman" w:hAnsi="Times New Roman"/>
                <w:sz w:val="20"/>
                <w:szCs w:val="20"/>
              </w:rPr>
              <w:tab/>
              <w:t>3140430201995,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Шкурка шлифовальная отработанная</w:t>
            </w:r>
            <w:r w:rsidRPr="00DC5106">
              <w:rPr>
                <w:rFonts w:ascii="Times New Roman" w:hAnsi="Times New Roman"/>
                <w:sz w:val="20"/>
                <w:szCs w:val="20"/>
              </w:rPr>
              <w:tab/>
              <w:t>3140430301995,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Накипь котельная 3140500001995,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цемента в кусковой форме 3140550201995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незагрязненные опасными веществами (Уголь активированный отработанный незагрязненный)</w:t>
            </w:r>
            <w:r w:rsidRPr="00DC5106">
              <w:rPr>
                <w:rFonts w:ascii="Times New Roman" w:hAnsi="Times New Roman"/>
                <w:sz w:val="20"/>
                <w:szCs w:val="20"/>
              </w:rPr>
              <w:tab/>
              <w:t>3147000000000,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Цеолит отработанный при осушке воздуха и газов 3147030101995,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Алюмогель, отработанный при осушке воздуха и газов 3147040101995,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Силикагель, отработанный при осушке воздуха и газов 3147050101995,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(Прочие шламы производства минеральных строительных материалов)</w:t>
            </w:r>
            <w:r w:rsidRPr="00DC5106">
              <w:rPr>
                <w:rFonts w:ascii="Times New Roman" w:hAnsi="Times New Roman"/>
                <w:sz w:val="20"/>
                <w:szCs w:val="20"/>
              </w:rPr>
              <w:tab/>
              <w:t xml:space="preserve"> 316 0000000000,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гашеной извести) 316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известковый) 316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производства готового строительного раствора)</w:t>
            </w:r>
            <w:r w:rsidRPr="00DC5106">
              <w:rPr>
                <w:rFonts w:ascii="Times New Roman" w:hAnsi="Times New Roman"/>
                <w:sz w:val="20"/>
                <w:szCs w:val="20"/>
              </w:rPr>
              <w:tab/>
              <w:t>316 0000000000,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земляной от промывки овощей (свеклы, картофеля и т.д.) 3160350004995,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Свечи зажигания автомобильные отработанные</w:t>
            </w:r>
            <w:r w:rsidRPr="00DC5106">
              <w:rPr>
                <w:rFonts w:ascii="Times New Roman" w:hAnsi="Times New Roman"/>
                <w:sz w:val="20"/>
                <w:szCs w:val="20"/>
              </w:rPr>
              <w:tab/>
              <w:t>3510010101995,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Тара и упаковка из стали незагрязненная, потерявшая потребительские свойства 3512010313995,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Тара и упаковка из луженой стали незагрязненная, потерявшая потребительские свойства 3512050313995,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Остатки и огарки стальных сварочных электродов 3512160101995,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Лом черных металлов несортированный </w:t>
            </w:r>
            <w:r w:rsidRPr="00DC5106">
              <w:rPr>
                <w:rFonts w:ascii="Times New Roman" w:hAnsi="Times New Roman"/>
                <w:sz w:val="20"/>
                <w:szCs w:val="20"/>
              </w:rPr>
              <w:tab/>
              <w:t>3513010001995,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черные металлы в кусковой форме 3513120001995,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Окалина (Окалина) 3515040001000,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Тормозные колодки отработанные 3515050001995,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и отходы цветных металлов и сплавов несортированный 355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химического происхождения (Просроченные хим. реактивы) 5000000000000,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(Кальция карбонат)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(Натрия сульфат)</w:t>
            </w:r>
            <w:r w:rsidRPr="00DC5106">
              <w:rPr>
                <w:rFonts w:ascii="Times New Roman" w:hAnsi="Times New Roman"/>
                <w:sz w:val="20"/>
                <w:szCs w:val="20"/>
              </w:rPr>
              <w:tab/>
              <w:t>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(Шлам от выпаривания сточных вод)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клея, клеящих веществ, мастик, незатвердевших смол (Мастичные и шпаклевочные материалы, затвердевшие) 5570000000000,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гигиенических средств (Прочие отходы гигиенических, чистящих и моющих средств) 566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полимерных материалов (мягкие специализированные контейнеры, загрязненные ферросплавами и глиной) 5700000000000,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твердых сложных полиэфиров 5710020001005,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формовочных масс (термореактивной пластмассы) затвердевшие </w:t>
            </w:r>
            <w:r w:rsidRPr="00DC5106">
              <w:rPr>
                <w:rFonts w:ascii="Times New Roman" w:hAnsi="Times New Roman"/>
                <w:sz w:val="20"/>
                <w:szCs w:val="20"/>
              </w:rPr>
              <w:tab/>
              <w:t>5710070001005,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клеенки на тканевой основе 5710090301005,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клеенки на бумажной основе 5710090401005,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полиуретана, полиуретановой пены или пленки</w:t>
            </w:r>
            <w:r w:rsidRPr="00DC5106">
              <w:rPr>
                <w:rFonts w:ascii="Times New Roman" w:hAnsi="Times New Roman"/>
                <w:sz w:val="20"/>
                <w:szCs w:val="20"/>
              </w:rPr>
              <w:tab/>
              <w:t>5710100001005,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затвердевших полиакрилатов, поликарбонатов, органического стекла 5710170001005,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Пластмассовая незагрязненная тара, потерявшая потребительские свойства 5710180013005,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пластмассовой (синтетической) пленки, незагрязненной 571 0190001005,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поливинилацетата 5710200001005,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Ионообменные смолы для водоподготовки, потерявшие потребительские свойства 5710240101005,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полиэтилена в виде лома, литников 5710290101995,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полиэтилена в виде пленки 5710290201995,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Полиэтиленовая тара, поврежденная 5710290313995,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полипропилена в виде лома, литников 5710300101995,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полипропилена в виде пленки</w:t>
            </w:r>
            <w:r w:rsidRPr="00DC5106">
              <w:rPr>
                <w:rFonts w:ascii="Times New Roman" w:hAnsi="Times New Roman"/>
                <w:sz w:val="20"/>
                <w:szCs w:val="20"/>
              </w:rPr>
              <w:tab/>
              <w:t>5710300201995,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затвердевших стеклопластиков</w:t>
            </w:r>
            <w:r w:rsidRPr="00DC5106">
              <w:rPr>
                <w:rFonts w:ascii="Times New Roman" w:hAnsi="Times New Roman"/>
                <w:sz w:val="20"/>
                <w:szCs w:val="20"/>
              </w:rPr>
              <w:tab/>
              <w:t>5710320001000,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Резиновые изделия незагрязненные, потерявшие потребительские свойства 5750010113005,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резины</w:t>
            </w:r>
            <w:r w:rsidRPr="00DC5106">
              <w:rPr>
                <w:rFonts w:ascii="Times New Roman" w:hAnsi="Times New Roman"/>
                <w:sz w:val="20"/>
                <w:szCs w:val="20"/>
              </w:rPr>
              <w:tab/>
              <w:t xml:space="preserve"> 5750010201005,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Резинометаллические отходы 5750040101005,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Резинометаллические изделия, отработанные 575 004 0213005,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пленки (накипи) латекса</w:t>
            </w:r>
            <w:r w:rsidRPr="00DC5106">
              <w:rPr>
                <w:rFonts w:ascii="Times New Roman" w:hAnsi="Times New Roman"/>
                <w:sz w:val="20"/>
                <w:szCs w:val="20"/>
              </w:rPr>
              <w:tab/>
              <w:t xml:space="preserve"> 5750050001005,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Текстильные отходы и шламы (Ткань и мешки фильтровальные без вредных примесей)</w:t>
            </w:r>
            <w:r w:rsidRPr="00DC5106">
              <w:rPr>
                <w:rFonts w:ascii="Times New Roman" w:hAnsi="Times New Roman"/>
                <w:sz w:val="20"/>
                <w:szCs w:val="20"/>
              </w:rPr>
              <w:tab/>
              <w:t>5810000000000,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смешанного волокна</w:t>
            </w:r>
            <w:r w:rsidRPr="00DC5106">
              <w:rPr>
                <w:rFonts w:ascii="Times New Roman" w:hAnsi="Times New Roman"/>
                <w:sz w:val="20"/>
                <w:szCs w:val="20"/>
              </w:rPr>
              <w:tab/>
              <w:t>5810070001005,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Обрезь валяльно-войлочной продукции</w:t>
            </w:r>
            <w:r w:rsidRPr="00DC5106">
              <w:rPr>
                <w:rFonts w:ascii="Times New Roman" w:hAnsi="Times New Roman"/>
                <w:sz w:val="20"/>
                <w:szCs w:val="20"/>
              </w:rPr>
              <w:tab/>
              <w:t>5810100001005,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 (Одежда старая, спецодежда незагрязненная)</w:t>
            </w:r>
            <w:r w:rsidRPr="00DC5106">
              <w:rPr>
                <w:rFonts w:ascii="Times New Roman" w:hAnsi="Times New Roman"/>
                <w:sz w:val="20"/>
                <w:szCs w:val="20"/>
              </w:rPr>
              <w:tab/>
              <w:t>5810110001000,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 (Ткань и мешки фильтровальные без вредных примесей)</w:t>
            </w:r>
            <w:r w:rsidRPr="00DC5106">
              <w:rPr>
                <w:rFonts w:ascii="Times New Roman" w:hAnsi="Times New Roman"/>
                <w:sz w:val="20"/>
                <w:szCs w:val="20"/>
              </w:rPr>
              <w:tab/>
              <w:t>5810110001000,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и обрывки тканей из полиамидного волокна 5810110101995,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и обрывки тканей из полиэфирного волокна 58101102 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и обрывки тканей хлопчатобумажных 5810110701995,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Обрезки и обрывки тканей смешанных</w:t>
            </w:r>
            <w:r w:rsidRPr="00DC5106">
              <w:rPr>
                <w:rFonts w:ascii="Times New Roman" w:hAnsi="Times New Roman"/>
                <w:sz w:val="20"/>
                <w:szCs w:val="20"/>
              </w:rPr>
              <w:tab/>
              <w:t>5810110801995,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(Ткани и мешки фильтровальные без вредных примесей)</w:t>
            </w:r>
            <w:r w:rsidRPr="00DC5106">
              <w:rPr>
                <w:rFonts w:ascii="Times New Roman" w:hAnsi="Times New Roman"/>
                <w:sz w:val="20"/>
                <w:szCs w:val="20"/>
              </w:rPr>
              <w:tab/>
              <w:t>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(Мусор от уборки улиц, дорог, дворов)</w:t>
            </w:r>
            <w:r w:rsidRPr="00DC5106">
              <w:rPr>
                <w:rFonts w:ascii="Times New Roman" w:hAnsi="Times New Roman"/>
                <w:sz w:val="20"/>
                <w:szCs w:val="20"/>
              </w:rPr>
              <w:tab/>
              <w:t>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(Отходы от зимней уборки дворов, улично-дорожной сети)</w:t>
            </w:r>
            <w:r w:rsidRPr="00DC5106">
              <w:rPr>
                <w:rFonts w:ascii="Times New Roman" w:hAnsi="Times New Roman"/>
                <w:sz w:val="20"/>
                <w:szCs w:val="20"/>
              </w:rPr>
              <w:tab/>
              <w:t>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(Садовые и парковые отходы) 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крупногабаритные 9110020001005,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смёт с второстепенных улиц, дворов, тротуаров) 912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смёт с производственных помещений незагрязненный) 912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смёт с территории промышленных предприятий) 912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(Прочие отходы потребления на производстве подобные бытовым)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крупногабаритный 9120050001005,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(Прочие бой, сколы, кусковые отходы минеральных строительных материалов, стекла и керамики) 912 0060001000,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Пищевые отходы кухонь и организаций общественного питания несортированные 9120100100005,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объектов оптово-розничной торговли продовольственными товарами 9120110001005,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объектов оптово-розничной торговли промышленными товарами</w:t>
            </w:r>
            <w:r w:rsidRPr="00DC5106">
              <w:rPr>
                <w:rFonts w:ascii="Times New Roman" w:hAnsi="Times New Roman"/>
                <w:sz w:val="20"/>
                <w:szCs w:val="20"/>
              </w:rPr>
              <w:tab/>
              <w:t>912012 0001005,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учебно-воспитательных учреждений 9120130001005,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культурно-спортивных учреждений и зрелищных мероприятий 9120140001005,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от уборки территорий кладбищ, колумбариев 9120150001005,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Электрическое оборудование, приборы, устройства и их части (Контрольно-измерительные приборы)</w:t>
            </w:r>
            <w:r w:rsidRPr="00DC5106">
              <w:rPr>
                <w:rFonts w:ascii="Times New Roman" w:hAnsi="Times New Roman"/>
                <w:sz w:val="20"/>
                <w:szCs w:val="20"/>
              </w:rPr>
              <w:tab/>
              <w:t>9210000000000,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Электрическое оборудование, приборы, устройства и их части (Прочее сложное оборудование и изделия в основном металлические)</w:t>
            </w:r>
            <w:r w:rsidRPr="00DC5106">
              <w:rPr>
                <w:rFonts w:ascii="Times New Roman" w:hAnsi="Times New Roman"/>
                <w:sz w:val="20"/>
                <w:szCs w:val="20"/>
              </w:rPr>
              <w:tab/>
              <w:t>9210000000000,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Электрическое оборудование, приборы, устройства и их части (Прочее сложное оборудование и изделия в основном неметаллические) 9210000000000,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Электрическое оборудование, приборы, устройства и их части (Электроприборы бытовые) 9210000000000,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проводники (Стеклянные и керамические электро-, радио-, теледетали (электро-, радиолампы, кинеск</w:t>
            </w:r>
            <w:r w:rsidRPr="00DC5106">
              <w:rPr>
                <w:rFonts w:ascii="Times New Roman" w:hAnsi="Times New Roman"/>
                <w:sz w:val="20"/>
                <w:szCs w:val="20"/>
              </w:rPr>
              <w:tab/>
              <w:t>9230000000000,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Электрические лампы накаливания отработанные и брак 9231010001995,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изолированных проводов и кабелей 9236000013005,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(Отработанная фильтрующая загрузка (антрацит)) 9410000000000,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(Прочие шламы водоподготовки) 9410000000000,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(Ил неактивный после биологической очистки сточных вод)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из отстойников ливневой канализации)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(Мусор с защитных решёток и затворов)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(Шлам стабилизированный после аэротенков)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отстойников после реагентной или электрохимической коагуляции сточных вод) 9450000000000,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промывке канализационных сетей (Остатки при очистке каналов) 9470000000000,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промывке канализационных сетей (Прочие остатки канализаций и от обработки воды) 9470000000000,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промывке канализационных сетей (Фильтрующие материалы и остатки после фильтрования ливнестоков)</w:t>
            </w:r>
            <w:r w:rsidRPr="00DC5106">
              <w:rPr>
                <w:rFonts w:ascii="Times New Roman" w:hAnsi="Times New Roman"/>
                <w:sz w:val="20"/>
                <w:szCs w:val="20"/>
              </w:rPr>
              <w:tab/>
              <w:t>9470000000000,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от водоэксплуатации (Остатки очистки воды) 9490000000000,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 защитных решеток при водозаборе 9490010001005,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Мусор с защитных решеток электростанций 9490020001005</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65540000000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 xml:space="preserve">г. Новоуральск </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ООО «Утилис», 624130, Свердловская область, г. Новоуральск, ул. Орджоникидзе, 8</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66-00086-Х-00592-250914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Сорьинское хвостохранилище</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jc w:val="both"/>
              <w:rPr>
                <w:rFonts w:ascii="Times New Roman" w:hAnsi="Times New Roman"/>
                <w:sz w:val="20"/>
                <w:szCs w:val="20"/>
                <w:lang w:eastAsia="ar-SA"/>
              </w:rPr>
            </w:pPr>
            <w:r w:rsidRPr="00DC5106">
              <w:rPr>
                <w:rFonts w:ascii="Times New Roman" w:hAnsi="Times New Roman"/>
                <w:sz w:val="20"/>
                <w:szCs w:val="20"/>
              </w:rPr>
              <w:t>Отходы при добыче рудных полезных ископаемых (хвосты и шламы обогащения руд цветных металлов) 3450000000000,</w:t>
            </w:r>
          </w:p>
          <w:p w:rsidR="00CC4A4F" w:rsidRPr="00DC5106" w:rsidRDefault="00CC4A4F" w:rsidP="00CD129C">
            <w:pPr>
              <w:spacing w:after="0" w:line="240" w:lineRule="auto"/>
              <w:jc w:val="both"/>
              <w:rPr>
                <w:rFonts w:ascii="Times New Roman" w:hAnsi="Times New Roman"/>
                <w:sz w:val="20"/>
                <w:szCs w:val="20"/>
              </w:rPr>
            </w:pPr>
            <w:r w:rsidRPr="00DC5106">
              <w:rPr>
                <w:rFonts w:ascii="Times New Roman" w:hAnsi="Times New Roman"/>
                <w:sz w:val="20"/>
                <w:szCs w:val="20"/>
              </w:rPr>
              <w:t>Другие отходы минерального происхождения, а также отходы рафинирования продуктов (Шлам очистки промстоков)  3990000000000,</w:t>
            </w:r>
          </w:p>
          <w:p w:rsidR="00CC4A4F" w:rsidRPr="00DC5106" w:rsidRDefault="00CC4A4F" w:rsidP="00CD129C">
            <w:pPr>
              <w:spacing w:after="0" w:line="240" w:lineRule="auto"/>
              <w:jc w:val="both"/>
              <w:rPr>
                <w:rFonts w:ascii="Times New Roman" w:hAnsi="Times New Roman"/>
                <w:sz w:val="20"/>
                <w:szCs w:val="20"/>
              </w:rPr>
            </w:pPr>
            <w:r w:rsidRPr="00DC5106">
              <w:rPr>
                <w:rFonts w:ascii="Times New Roman" w:hAnsi="Times New Roman"/>
                <w:sz w:val="20"/>
                <w:szCs w:val="20"/>
              </w:rPr>
              <w:t>Минеральные шламы (Шлам известковый, включая отходы гашения извести) 3160000000000,</w:t>
            </w:r>
          </w:p>
          <w:p w:rsidR="00CC4A4F" w:rsidRPr="00DC5106" w:rsidRDefault="00CC4A4F" w:rsidP="00CD129C">
            <w:pPr>
              <w:spacing w:after="0" w:line="240" w:lineRule="auto"/>
              <w:jc w:val="both"/>
              <w:rPr>
                <w:rFonts w:ascii="Times New Roman" w:hAnsi="Times New Roman"/>
                <w:sz w:val="20"/>
                <w:szCs w:val="20"/>
              </w:rPr>
            </w:pPr>
            <w:r w:rsidRPr="00DC5106">
              <w:rPr>
                <w:rFonts w:ascii="Times New Roman" w:hAnsi="Times New Roman"/>
                <w:sz w:val="20"/>
                <w:szCs w:val="20"/>
              </w:rPr>
              <w:t>Отходы гипса (гипсовая пульпа) 3140380001000,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(осадки) при механической и биологической очистке сточных вод (осадок механической очистки производственных сточных вод) 9430000000000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65460000000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Красноуральск</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66-00087-Х-00592-250914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Шлаковый отвал</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Металлургические шлаки, съемы и пыль (Шлаки от плавки цветных металлов) 3120000000000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65460000000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Красноуральск</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66-00088-Х-00592-250914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Лаврово-Николаевского карьера</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Металлургические шлаки, съемы и пыль (Шлаки от плавки цветных металлов) 3120000000000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65470000000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Баранчинский</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66-00089-Х-00592-250914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рыхлых пород Северо-Западного карьера Волковского месторождения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3490000000000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65470000000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Баранчинский</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66-00090-Х-00592-250914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скальных пород Северо-Западного карьера Волковского месторождения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jc w:val="both"/>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(скальные  породы)3490000000000,</w:t>
            </w:r>
          </w:p>
          <w:p w:rsidR="00CC4A4F" w:rsidRPr="00DC5106" w:rsidRDefault="00CC4A4F" w:rsidP="00CD129C">
            <w:pPr>
              <w:spacing w:after="0" w:line="240" w:lineRule="auto"/>
              <w:jc w:val="both"/>
              <w:rPr>
                <w:rFonts w:ascii="Times New Roman" w:hAnsi="Times New Roman"/>
                <w:sz w:val="20"/>
                <w:szCs w:val="20"/>
              </w:rPr>
            </w:pPr>
            <w:r w:rsidRPr="00DC5106">
              <w:rPr>
                <w:rFonts w:ascii="Times New Roman" w:hAnsi="Times New Roman"/>
                <w:sz w:val="20"/>
                <w:szCs w:val="20"/>
              </w:rPr>
              <w:t>Минеральные шламы (Шлам известковый, включая отходы гашения извести) 33160000000000,</w:t>
            </w:r>
          </w:p>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Другие отходы минерального происхождения, а также отходы рафинирования продуктов (Шлам очистки промышленных стоков) 3990000000000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65470000000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Баранчинский</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66-00091-Х-00592-250914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слабоминерализованных пород Северо-Западного карьера Волковского месторождения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(слабоминерализованные породы)3490000000000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65470000000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Баранчинский</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66-00092-Х-00592-250914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скальных, полускальных пород и рыхлой вскрыши Тарньерского месторождения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(скальные, полускальные   породы) 3490000000000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65428000000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Полуночное</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66-00093-Х-00592-250914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слабоминерализованных пород Тарньерского месторождения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jc w:val="both"/>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(слабоминерализованные  породы) 3490000000000,</w:t>
            </w:r>
          </w:p>
          <w:p w:rsidR="00CC4A4F" w:rsidRPr="00DC5106" w:rsidRDefault="00CC4A4F" w:rsidP="00CD129C">
            <w:pPr>
              <w:spacing w:after="0" w:line="240" w:lineRule="auto"/>
              <w:jc w:val="both"/>
              <w:rPr>
                <w:rFonts w:ascii="Times New Roman" w:hAnsi="Times New Roman"/>
                <w:sz w:val="20"/>
                <w:szCs w:val="20"/>
              </w:rPr>
            </w:pPr>
            <w:r w:rsidRPr="00DC5106">
              <w:rPr>
                <w:rFonts w:ascii="Times New Roman" w:hAnsi="Times New Roman"/>
                <w:sz w:val="20"/>
                <w:szCs w:val="20"/>
              </w:rPr>
              <w:t>Минеральные шламы (шлам известковый, включая отходы гашения извести) 3160000000000,</w:t>
            </w:r>
          </w:p>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Отходы (осадки) от реагентной очистки сточных вод (шлам отстойников после нейтрализации сточных вод) 9450000000000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65428000000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Полуночное</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66-00094-Х-00592-250914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скальных и рыхлых пород №2 Шемурского месторождения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jc w:val="both"/>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(скальные  породы) 3490000000000,</w:t>
            </w:r>
          </w:p>
          <w:p w:rsidR="00CC4A4F" w:rsidRPr="00DC5106" w:rsidRDefault="00CC4A4F" w:rsidP="00CD129C">
            <w:pPr>
              <w:spacing w:after="0" w:line="240" w:lineRule="auto"/>
              <w:jc w:val="both"/>
              <w:rPr>
                <w:rFonts w:ascii="Times New Roman" w:hAnsi="Times New Roman"/>
                <w:sz w:val="20"/>
                <w:szCs w:val="20"/>
              </w:rPr>
            </w:pPr>
            <w:r w:rsidRPr="00DC5106">
              <w:rPr>
                <w:rFonts w:ascii="Times New Roman" w:hAnsi="Times New Roman"/>
                <w:sz w:val="20"/>
                <w:szCs w:val="20"/>
              </w:rPr>
              <w:t>Прочие отходы добывающей промышленности (рыхлые породы) 3490000000000,</w:t>
            </w:r>
          </w:p>
          <w:p w:rsidR="00CC4A4F" w:rsidRPr="00DC5106" w:rsidRDefault="00CC4A4F" w:rsidP="00CD129C">
            <w:pPr>
              <w:spacing w:after="0" w:line="240" w:lineRule="auto"/>
              <w:jc w:val="both"/>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(Фильтрующая загрузка)  9430000000000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65428000000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Ивдель</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66-00095-Х-00592-250914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слабоминерализованных пород Шемурского месторождения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jc w:val="both"/>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(слабоминерализованные породы) 3490000000000,</w:t>
            </w:r>
          </w:p>
          <w:p w:rsidR="00CC4A4F" w:rsidRPr="00DC5106" w:rsidRDefault="00CC4A4F" w:rsidP="00CD129C">
            <w:pPr>
              <w:spacing w:after="0" w:line="240" w:lineRule="auto"/>
              <w:jc w:val="both"/>
              <w:rPr>
                <w:rFonts w:ascii="Times New Roman" w:hAnsi="Times New Roman"/>
                <w:sz w:val="20"/>
                <w:szCs w:val="20"/>
              </w:rPr>
            </w:pPr>
            <w:r w:rsidRPr="00DC5106">
              <w:rPr>
                <w:rFonts w:ascii="Times New Roman" w:hAnsi="Times New Roman"/>
                <w:sz w:val="20"/>
                <w:szCs w:val="20"/>
              </w:rPr>
              <w:t>Минеральные шламы (шлам известковый, включая отходы гашения извести) 3160000000000,</w:t>
            </w:r>
          </w:p>
          <w:p w:rsidR="00CC4A4F" w:rsidRPr="00DC5106" w:rsidRDefault="00CC4A4F" w:rsidP="00CD129C">
            <w:pPr>
              <w:suppressAutoHyphens/>
              <w:spacing w:after="0" w:line="240" w:lineRule="auto"/>
              <w:jc w:val="both"/>
              <w:rPr>
                <w:rFonts w:ascii="Times New Roman" w:hAnsi="Times New Roman"/>
                <w:b/>
                <w:sz w:val="20"/>
                <w:szCs w:val="20"/>
                <w:lang w:eastAsia="ar-SA"/>
              </w:rPr>
            </w:pPr>
            <w:r w:rsidRPr="00DC5106">
              <w:rPr>
                <w:rFonts w:ascii="Times New Roman" w:hAnsi="Times New Roman"/>
                <w:sz w:val="20"/>
                <w:szCs w:val="20"/>
              </w:rPr>
              <w:t>Отходы (осадки) от реагентной очистки сточных вод (шлам отстойников после нейтрализации сточных вод) 9450000000000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65428000000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Ивдель</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66-00096-Х-00592-250914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№1 скальных пород Ново-Шемурского месторождения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(скальные  породы) 3490000000000,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65490000000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Североуральск</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66-00097-Х-00592-250914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№2 скальных пород Ново-Шемурского месторождения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jc w:val="both"/>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(скальные  породы) 3490000000000,</w:t>
            </w:r>
          </w:p>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(рыхлые породы) 3490000000000,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65490000000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Североуральск</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«Святогор», 624330, Свердловская область, г. Красноуральск, ул. Кирова, 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66-00098-З-00592-250914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Полигон складирования твердых промышленных отходов шахты Северопесчанская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Отходы бумаги и картона (фильтры воздушные автотранспортные отработанные)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(грунт, загрязненный нефтепродуктами)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 3140370201014,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3130020001000,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территорий промышленных предприятий)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производственных помещений незагрязненный)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Прочие твердые минеральные отходы (прочий бой, сколы, кусковые отходы минеральных строительных материалов, стекла и керамики) 3140000000000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Стеклянный бой незагрязненный (исключая бой  стекла электронно-лучевых трубок и люминесцентных ламп) 3140080201995,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 3140430201995,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Тормозные колодки отработанные 3515050001995,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Изделия из натуральной древесины, потерявшие потребительские свойства 1711050313005,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бетонных изделий, отходы бетона в кусковой форме 3140270101995,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позиции (Шламы и осадки первичных отстойников ш. Северопесчанская) 9480000000000,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Остатки и огарки стальных сварочных электродов 3512160101995,</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65456000000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 Белка</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«Богословское рудоуправление», 624449, Свердловская область, г. Краснотурьинск, ул. Октябрьская, 28</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66-00099-З-00592-250914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Полигон ТБО и промышленных отходов</w:t>
            </w:r>
          </w:p>
        </w:tc>
        <w:tc>
          <w:tcPr>
            <w:tcW w:w="461"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Опилки древесные, загрязненные минеральными маслами (содержание масел менее 15%) 1713020101034,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(Фильтры  масляные отработанные)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(Фильтры воздушные автотранспортные отработанные)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рубероида 1872040101014,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от печей металлургических процессов (Скол, бой футеровки нагревательных, обжиговых и сжигательных установок) 3111000001000,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от печей металлургических процессов (Скол (отбой) от печей металлургических процессов))</w:t>
            </w:r>
            <w:r w:rsidRPr="00DC5106">
              <w:rPr>
                <w:rFonts w:ascii="Times New Roman" w:hAnsi="Times New Roman"/>
                <w:sz w:val="20"/>
                <w:szCs w:val="20"/>
              </w:rPr>
              <w:tab/>
              <w:t>3111000001000,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ваграночные)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сталеплавильные)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(Шлаки от плавки цветных металлов свинецсодержащие)</w:t>
            </w:r>
            <w:r w:rsidRPr="00DC5106">
              <w:rPr>
                <w:rFonts w:ascii="Times New Roman" w:hAnsi="Times New Roman"/>
                <w:sz w:val="20"/>
                <w:szCs w:val="20"/>
              </w:rPr>
              <w:tab/>
              <w:t>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чугуноплавильный)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(шлаки и золы котельные) 3130000000000,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(Зола и пыль из установок сжигания опасных отходов)) 3130000000000,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3130020001000,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(золы, шлаки и пыль от топочных установок)  3130020001000,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Золошлаки от сжигания углей (шлаки и золы котельные 3130020001000,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(Грунт, загрязненный нефтепродуктами)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песка очистных и пескоструйных устройств (в металлургии)</w:t>
            </w:r>
            <w:r w:rsidRPr="00DC5106">
              <w:rPr>
                <w:rFonts w:ascii="Times New Roman" w:hAnsi="Times New Roman"/>
                <w:sz w:val="20"/>
                <w:szCs w:val="20"/>
              </w:rPr>
              <w:tab/>
              <w:t>3140020008004,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порошки от шлифования черных металлов (с содержанием металла менее 50%)  3140030011004,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шлаковаты 3140160101004,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3140230301034,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асбеста в кусковой форме 3140370201014,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(пыль, уловленная в рукавных фильтрах)</w:t>
            </w:r>
            <w:r w:rsidRPr="00DC5106">
              <w:rPr>
                <w:rFonts w:ascii="Times New Roman" w:hAnsi="Times New Roman"/>
                <w:sz w:val="20"/>
                <w:szCs w:val="20"/>
              </w:rPr>
              <w:tab/>
              <w:t>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газоочисток (пыль газоочистки от чугунносталелитейного производства)</w:t>
            </w:r>
            <w:r w:rsidRPr="00DC5106">
              <w:rPr>
                <w:rFonts w:ascii="Times New Roman" w:hAnsi="Times New Roman"/>
                <w:sz w:val="20"/>
                <w:szCs w:val="20"/>
              </w:rPr>
              <w:tab/>
              <w:t>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газоочисток (шлам и пыль газоочисток, содержащие прочие минеральные вещества)</w:t>
            </w:r>
            <w:r w:rsidRPr="00DC5106">
              <w:rPr>
                <w:rFonts w:ascii="Times New Roman" w:hAnsi="Times New Roman"/>
                <w:sz w:val="20"/>
                <w:szCs w:val="20"/>
              </w:rPr>
              <w:tab/>
              <w:t>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абразивных материалов в виде пыли и порошка 3140430411004,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сварочный 3140480001994,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(ткань фильтропресса) 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(сорбент водоочистной установки)</w:t>
            </w:r>
            <w:r w:rsidRPr="00DC5106">
              <w:rPr>
                <w:rFonts w:ascii="Times New Roman" w:hAnsi="Times New Roman"/>
                <w:sz w:val="20"/>
                <w:szCs w:val="20"/>
              </w:rPr>
              <w:tab/>
              <w:t>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Фильтровочные и поглотительные отработанные массы, загрязненные опасными веществами (отработанные минеральные сорбенты)</w:t>
            </w:r>
            <w:r w:rsidRPr="00DC5106">
              <w:rPr>
                <w:rFonts w:ascii="Times New Roman" w:hAnsi="Times New Roman"/>
                <w:sz w:val="20"/>
                <w:szCs w:val="20"/>
              </w:rPr>
              <w:tab/>
              <w:t>3148000000000,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w:t>
            </w:r>
            <w:r w:rsidRPr="00DC5106">
              <w:rPr>
                <w:rFonts w:ascii="Times New Roman" w:hAnsi="Times New Roman"/>
                <w:sz w:val="20"/>
                <w:szCs w:val="20"/>
              </w:rPr>
              <w:tab/>
              <w:t>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от нейтрализации отработанного сернокислотного электролита)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(шламы известковый)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(шлам минеральный от газоочистки)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Окалина 3515040001000,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Шламы нефти и нефтепродуктов (шлам от мойки автотранспорта) </w:t>
            </w:r>
            <w:r w:rsidRPr="00DC5106">
              <w:rPr>
                <w:rFonts w:ascii="Times New Roman" w:hAnsi="Times New Roman"/>
                <w:sz w:val="20"/>
                <w:szCs w:val="20"/>
              </w:rPr>
              <w:tab/>
              <w:t>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и нефтепродуктов 5460150004030,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негалогенированных органических растворителей и их смесей</w:t>
            </w:r>
            <w:r w:rsidRPr="00DC5106">
              <w:rPr>
                <w:rFonts w:ascii="Times New Roman" w:hAnsi="Times New Roman"/>
                <w:sz w:val="20"/>
                <w:szCs w:val="20"/>
              </w:rPr>
              <w:tab/>
              <w:t>5530000000000,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содержащие растворители 5540000000000,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w:t>
            </w:r>
            <w:r w:rsidRPr="00DC5106">
              <w:rPr>
                <w:rFonts w:ascii="Times New Roman" w:hAnsi="Times New Roman"/>
                <w:sz w:val="20"/>
                <w:szCs w:val="20"/>
              </w:rPr>
              <w:tab/>
              <w:t>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(Лаки и краски старые, затвердевшие в бочках)</w:t>
            </w:r>
            <w:r w:rsidRPr="00DC5106">
              <w:rPr>
                <w:rFonts w:ascii="Times New Roman" w:hAnsi="Times New Roman"/>
                <w:sz w:val="20"/>
                <w:szCs w:val="20"/>
              </w:rPr>
              <w:tab/>
              <w:t>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затвердевшего поливинилхлорида и пенопласта на его базе 5710160001004,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Резиноасбестовые отходы (в том числе изделия отработанные и брак) 5750030001004,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Текстильные отходы и шламы (шлам с моечных машин) 5810000000000,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w:t>
            </w:r>
            <w:r w:rsidRPr="00DC5106">
              <w:rPr>
                <w:rFonts w:ascii="Times New Roman" w:hAnsi="Times New Roman"/>
                <w:sz w:val="20"/>
                <w:szCs w:val="20"/>
              </w:rPr>
              <w:tab/>
              <w:t>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(использованные фильтрованные ткани)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(отходы фильтровальной ткани)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(рукава газоочистного оборудования)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(отходы фильтровальной ткани ЧСЛЦ, прочий загрязнённый текстиль))</w:t>
            </w:r>
            <w:r w:rsidRPr="00DC5106">
              <w:rPr>
                <w:rFonts w:ascii="Times New Roman" w:hAnsi="Times New Roman"/>
                <w:sz w:val="20"/>
                <w:szCs w:val="20"/>
              </w:rPr>
              <w:tab/>
              <w:t>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(ткани и мешки фильтровальные со специфическими вредными примесями, преимущественно неорганическими)</w:t>
            </w:r>
            <w:r w:rsidRPr="00DC5106">
              <w:rPr>
                <w:rFonts w:ascii="Times New Roman" w:hAnsi="Times New Roman"/>
                <w:sz w:val="20"/>
                <w:szCs w:val="20"/>
              </w:rPr>
              <w:tab/>
              <w:t>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(ткань фильтровальная  загрязненная)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Сорбенты, не вошедшие в другие пункты (сорбенты отработанные)</w:t>
            </w:r>
            <w:r w:rsidRPr="00DC5106">
              <w:rPr>
                <w:rFonts w:ascii="Times New Roman" w:hAnsi="Times New Roman"/>
                <w:sz w:val="20"/>
                <w:szCs w:val="20"/>
              </w:rPr>
              <w:tab/>
              <w:t>5960000000000,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Сорбенты, не вошедшие в другие пункты (нефтесорбенты) 5960000000000,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Сорбенты, не вошедшие в другие пункты (прочие минеральные сорбенты) 5960000000000,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(Мусор и смет с второстепенных улиц, дворов, тротуаров) 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(отходы от уборки складских помещений) 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(садовые и парковые отходы) 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производственных помещений незагрязненный)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территории промышленных предприятий)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территории производственных помещений со специфическими вредными загрязнителями)</w:t>
            </w:r>
            <w:r w:rsidRPr="00DC5106">
              <w:rPr>
                <w:rFonts w:ascii="Times New Roman" w:hAnsi="Times New Roman"/>
                <w:sz w:val="20"/>
                <w:szCs w:val="20"/>
              </w:rPr>
              <w:tab/>
              <w:t>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и смет с территории)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(производственный мусор)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(прочие отходы потребления на производстве подобные бытовым)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(уличный смет)</w:t>
            </w:r>
            <w:r w:rsidRPr="00DC5106">
              <w:rPr>
                <w:rFonts w:ascii="Times New Roman" w:hAnsi="Times New Roman"/>
                <w:sz w:val="20"/>
                <w:szCs w:val="20"/>
              </w:rPr>
              <w:tab/>
              <w:t>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9120060001000,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(мусор от ремонта помещений) 9120060001000,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сложного комбинированного состава в виде изделий, оборудования, устройств, не вошедшие в другие пункты (воздушные фильтры отработанные) 9200000000000,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(в том числе песок ОС, ил ОС)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(мусор с защитных решеток и затворов)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(Осадок из аккумулирующей емкости-наполнителя)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(Шлам первичных отстойников)</w:t>
            </w:r>
            <w:r w:rsidRPr="00DC5106">
              <w:rPr>
                <w:rFonts w:ascii="Times New Roman" w:hAnsi="Times New Roman"/>
                <w:sz w:val="20"/>
                <w:szCs w:val="20"/>
              </w:rPr>
              <w:tab/>
              <w:t>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(Мусор с защитных решеток и затворов)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(Содержимое пескоуловителей)</w:t>
            </w:r>
            <w:r w:rsidRPr="00DC5106">
              <w:rPr>
                <w:rFonts w:ascii="Times New Roman" w:hAnsi="Times New Roman"/>
                <w:sz w:val="20"/>
                <w:szCs w:val="20"/>
              </w:rPr>
              <w:tab/>
              <w:t>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осадки от реагентной очистки сточных вод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отстойников после нейтрализации сточных вод) 9450000000000,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9450000000000,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обработке сточных вод, не вошедшие в другие пункты (шлам и осадки первичных отстойников) 9480000000000,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от водоэксплуатации</w:t>
            </w:r>
            <w:r w:rsidRPr="00DC5106">
              <w:rPr>
                <w:rFonts w:ascii="Times New Roman" w:hAnsi="Times New Roman"/>
                <w:sz w:val="20"/>
                <w:szCs w:val="20"/>
              </w:rPr>
              <w:tab/>
              <w:t>9490000000000,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Прочие коммунальные отходы </w:t>
            </w:r>
            <w:r w:rsidRPr="00DC5106">
              <w:rPr>
                <w:rFonts w:ascii="Times New Roman" w:hAnsi="Times New Roman"/>
                <w:sz w:val="20"/>
                <w:szCs w:val="20"/>
              </w:rPr>
              <w:tab/>
              <w:t>9900000000000,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коммунальные отходы (смет уличный)</w:t>
            </w:r>
            <w:r w:rsidRPr="00DC5106">
              <w:rPr>
                <w:rFonts w:ascii="Times New Roman" w:hAnsi="Times New Roman"/>
                <w:sz w:val="20"/>
                <w:szCs w:val="20"/>
              </w:rPr>
              <w:tab/>
              <w:t>9900000000000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65227562000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р.п. Верх-Нейвинский</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ООО «Интер», 620109, Свердловская область, г. Екатеринбург, ул. Красноуральская, 25</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66-00100-Х-00592-250914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Шлаковый отвал</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Смет с территории предприятия малоопасный 73339001714,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Пыль газоочистки щебеночная 23111205424,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строительного щебня незагрязненные 81910003215,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газоочистки при производстве ферросплавов 3 51 32000000,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утратившая потребительские свойства 40310100524,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и изделий из них загрязненные 40590000000,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огнеупорных материалов от ремонта печей и печного оборудования 91210000000,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сварочный 91910002204,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известняка, доломита и мела в виде порошка и пыли малоопасные 23111203404,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Тара из черных металлов, загрязненная лакокрасочными материалами (содержание менее 5%) 46811202514,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изделий текстильных, загрязненные нерастворимыми в воде минеральными веществами (например гипсом, углем, рудой) 40233000000,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Ткань фильтровальная из полимерных волокон при очистке воздуха отработанная 44322101624,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строительных и ремонтных работ 89000001724,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при водоподготовке 71020000000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65241000000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 Двуреченск</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ООО «Ключевская обогатительная фабрика», 624013, Свердловская область, Сысертский район, п. Двуреченск, ул. Заводская, 1</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66-00101-Х-00592-250914</w:t>
            </w:r>
          </w:p>
        </w:tc>
        <w:tc>
          <w:tcPr>
            <w:tcW w:w="82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Хвостохранилище №53</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Отходы при добыче нерудных полезных ископаемых (хвосты обогащения полевошпат-слюдистого сырья) 3470000000000,</w:t>
            </w:r>
          </w:p>
          <w:p w:rsidR="00CC4A4F" w:rsidRPr="00DC5106" w:rsidRDefault="00CC4A4F" w:rsidP="00CD129C">
            <w:pPr>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Отходы при добыче рудных полезных ископаемых (шламы и пески обогащения) 3470000000000</w:t>
            </w:r>
          </w:p>
          <w:p w:rsidR="00CC4A4F" w:rsidRPr="00DC5106" w:rsidRDefault="00CC4A4F" w:rsidP="00CD129C">
            <w:pPr>
              <w:suppressAutoHyphens/>
              <w:spacing w:after="0" w:line="240" w:lineRule="auto"/>
              <w:rPr>
                <w:rFonts w:ascii="Times New Roman" w:hAnsi="Times New Roman"/>
                <w:color w:val="000000"/>
                <w:sz w:val="20"/>
                <w:szCs w:val="20"/>
                <w:lang w:eastAsia="ar-SA"/>
              </w:rPr>
            </w:pP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65409562000</w:t>
            </w:r>
          </w:p>
        </w:tc>
        <w:tc>
          <w:tcPr>
            <w:tcW w:w="486"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р.п. им. Малышева</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«Малышевское рудоуправление», 624286, Свердловская область. г. Асбест, пос. Малышева, ул. Ул. Культуры, 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66-00102-Х-00592-250914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вскрышных пород</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при добыче нерудных полезных ископаемых 3470000000000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65719000000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Ледянка, г. Ревда</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«Ревдинский кирпичный завод», 623285, Свердловская область, г. Ревда, ул. Карзавод, 4</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66-00103-Х-00592-250914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Склад длительного хранения ПХД-конденсаторов и масел (1787)</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Конденсаторы с пентохлордифенилом отработанные 5990010213011</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101 квартал, 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66-00104-Х-00592-250914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Склад длительного хранения ПХД-конденсаторов и масел (1786)</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Конденсаторы с пентохлордифенилом отработанные 5990010213011</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101 квартал, 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66-00105-Х-00592-250914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Склад длительного хранения ПХД-конденсаторов и масел (1785)</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Конденсаторы с пентохлордифенилом отработанные 5990010213011</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101 квартал, 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66-00106-Х-00592-250914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Склад длительного хранения площадка «Северная»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Покрышки с тканевым кордом отработанные 5750020313004,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Покрышки с металлическим кордом отработанные 5750020413004</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Окунево, 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66-00107-Х-00592-250914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Склад длительного хранения площадка «Южная»</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Покрышки с тканевым кордом отработанные 5750020313004,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Покрышки с металлическим кордом отработанные 5750020413004</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66-00108-Х-00592-250914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рукавных фильтров</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Шлам асбестовый, незагрязненный опасными веществами (шлам и пыль газоочистки, содержащие прочие минеральные вещества) 3160440104004,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Песок, загрязненный маслами (содержание масел менее 15%) 3140230301034</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101 квартал, 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66-00109-Х-00592-250914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фабрики №5, полигон РМЗ</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3490000000000,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добывающей промышленности (прочие отходы горнодобывающей промышленности) 3490000000000,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(Шлак Электропечей)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сварочный 3140480001994,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(шлам и пыль от газоочистки, содержащие минеральные вещества) 3160600004 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Окалина 3515040001000,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шамотного кирпича 3140140101995,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Электроды графитовые, отработанные, не загрязненные опасными веществами 3140320213995,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w:t>
            </w:r>
            <w:r w:rsidRPr="00DC5106">
              <w:rPr>
                <w:rFonts w:ascii="Times New Roman" w:hAnsi="Times New Roman"/>
                <w:color w:val="000000"/>
                <w:sz w:val="20"/>
                <w:szCs w:val="20"/>
              </w:rPr>
              <w:t>, металлургический и литейный щебень (формовочные материалы литейного производства) 3110000000000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66-00110-Х-00592-250914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№1</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3490000000000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66-00111-Х-00592-250914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Северо-Пролетарский Отвал</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3490000000000,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добывающей промышленности (прочие отходы горнодобывающей промышленности) 3490000000000,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добывающей промышленности (вскрышные и вмещающие породы, отходы переработки асбестосодержащей руды) 3490000000000,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Резиновые изделия незагрязненные, потерявшие потребительские свойства 5750010113005,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(прочие бой сколы, кусковые отходы минеральных строительных материалов, стекла, керамики) 3140000000000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Окунево, 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66-00112-Х-00592-250914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Полигон промышленных отходов асбестообогатительной фабрики</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Резиновые изделия незагрязненные, потерявшие потребительские свойства 5750010113005,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(прочие бой сколы, кусковые отходы минеральных строительных материалов, стекла, керамики)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(лаки и краски старые затвердевшие, а также затвердевшие остатки в бочках)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горбыля, рейки из натуральной чистой древесины  1711020001005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шамотного кирпича 3140140101995,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тканей, старая одежда 5810110001000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незагрязненные 1870000000000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(брак) 3110000000000,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полипропилена в виде пленки 5710300201995,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Лом черных металлов несортированный 3513010001995</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101 квартал, 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B27CDD">
        <w:trPr>
          <w:trHeight w:val="704"/>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66-00113-Х-00592-250914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Восточные отвалы</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3490000000000,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добывающей промышленности (прочие отходы горнодобывающей промышленности) 3490000000000,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добывающей промышленности (вскрышные и вмещающие, отходы переработки асбестосодержащей руды) 3490000000000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66-00114-Х-00592-250914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№2</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(вскрышные и вмещающие породы) 3490000000000,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добывающей промышленности (прочие отходы горнодобывающей промышленности) 3490000000000,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добывающей промышленности (вскрышные и вмещающие, отходы переработки асбестосодержащей руды) 3490000000000,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 3160000000000</w:t>
            </w:r>
          </w:p>
          <w:p w:rsidR="00CC4A4F" w:rsidRPr="00DC5106" w:rsidRDefault="00CC4A4F" w:rsidP="00CD129C">
            <w:pPr>
              <w:suppressAutoHyphens/>
              <w:spacing w:after="0" w:line="240" w:lineRule="auto"/>
              <w:rPr>
                <w:rFonts w:ascii="Times New Roman" w:hAnsi="Times New Roman"/>
                <w:sz w:val="20"/>
                <w:szCs w:val="20"/>
                <w:lang w:eastAsia="ar-SA"/>
              </w:rPr>
            </w:pP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65409000000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Асбест</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«УралАсбест», 624261, Свердловская область, г. Асбест, ул. Уральская, 66</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66-00115-З-00592-250914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Шлакоотвал</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Шлак печей переплава алюминиевого производства 3120290001014,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Горновой песок литейного производства 3140010008004,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минеральный от газоочистки 3160600004004,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содержащие черные металлы 35131110001004,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минеральные от газоочистки и пыль рукавных фильтров 3140390001004</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65494000000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Сухой Лог</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«Сухоложский завод Вторцветмет», 624800, Свердловская область, г. Сухой Лог, ул. Кунарская, 5</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66-00116-Х-00592-250914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Шламохранилище №2</w:t>
            </w:r>
          </w:p>
        </w:tc>
        <w:tc>
          <w:tcPr>
            <w:tcW w:w="461"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производства алюминия 35520000000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65456000000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Краснотурьинск</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«СУАЛ» филиал «БАЗ-Суал», 623406, Свердловская область, г. Каменск –Уральский, ул. Заводская, 10</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66-00117-З-00592-250914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Полигон промышленных отходов</w:t>
            </w:r>
          </w:p>
        </w:tc>
        <w:tc>
          <w:tcPr>
            <w:tcW w:w="461"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 xml:space="preserve">Шпалы железнодорожные деревянные, пропитанные антисептическими средствами, отработанные </w:t>
            </w:r>
            <w:r w:rsidRPr="00DC5106">
              <w:rPr>
                <w:rFonts w:ascii="Times New Roman" w:hAnsi="Times New Roman"/>
                <w:sz w:val="20"/>
                <w:szCs w:val="20"/>
                <w:lang w:eastAsia="ar-SA"/>
              </w:rPr>
              <w:tab/>
              <w:t>84100001513,</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Опилки и стружка древесные, загрязненные нефтью или нефтепродуктами (содержание нефти или нефтепродуктов 15 % и более) 91920501393,</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Фильтры очистки масла автотранспортных средств отработанные 9213020152,</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Песок, загрязненный нефтью или нефтепродуктами (содержание нефти или нефтепродуктов 15% и более</w:t>
            </w:r>
            <w:r w:rsidRPr="00DC5106">
              <w:rPr>
                <w:rFonts w:ascii="Times New Roman" w:hAnsi="Times New Roman"/>
                <w:sz w:val="20"/>
                <w:szCs w:val="20"/>
                <w:lang w:eastAsia="ar-SA"/>
              </w:rPr>
              <w:tab/>
              <w:t>91920101393,</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Шлам очистки емкостей и трубопроводов от нефти и нефтепродуктов  91120002393,</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Опилки и стружка древесные, загрязненные нефтью или нефтепродуктами (содержание нефти или нефтепродуктов 15 % и менее) 91920501394,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тары, упаковки и упаковочных материалов из полиэтилена, загрязненные органическими веществами 43811300000,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Обтирочный материал, загрязненный нефтью или нефтепродуктами (содержание нефти или нефтепродуктов 15% и более)</w:t>
            </w:r>
            <w:r w:rsidRPr="00DC5106">
              <w:rPr>
                <w:rFonts w:ascii="Times New Roman" w:hAnsi="Times New Roman"/>
                <w:sz w:val="20"/>
                <w:szCs w:val="20"/>
                <w:lang w:eastAsia="ar-SA"/>
              </w:rPr>
              <w:tab/>
              <w:t>91920401603,</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Опилки натуральной чистой древесины</w:t>
            </w:r>
            <w:r w:rsidRPr="00DC5106">
              <w:rPr>
                <w:rFonts w:ascii="Times New Roman" w:hAnsi="Times New Roman"/>
                <w:sz w:val="20"/>
                <w:szCs w:val="20"/>
                <w:lang w:eastAsia="ar-SA"/>
              </w:rPr>
              <w:tab/>
              <w:t>30523001435,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Обувь кожаная рабочая, утратившая потребительские свойства 40310100524,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изделий из древесины с пропиткой и покрытиями несортированные 40429099514,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 xml:space="preserve">  Обрезь разнородной древесины (например, содержащая обрезь древесно-стружечных и/или древесно-волокнистых плит) 30531342214,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Лом шамотного кирпича незагрязненный 91218101215,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Прочие отходы бумаги и картона</w:t>
            </w:r>
            <w:r w:rsidRPr="00DC5106">
              <w:rPr>
                <w:rFonts w:ascii="Times New Roman" w:hAnsi="Times New Roman"/>
                <w:sz w:val="20"/>
                <w:szCs w:val="20"/>
                <w:lang w:eastAsia="ar-SA"/>
              </w:rPr>
              <w:tab/>
              <w:t>40580000000,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Прочие отходы бумаги и картона</w:t>
            </w:r>
            <w:r w:rsidRPr="00DC5106">
              <w:rPr>
                <w:rFonts w:ascii="Times New Roman" w:hAnsi="Times New Roman"/>
                <w:sz w:val="20"/>
                <w:szCs w:val="20"/>
                <w:lang w:eastAsia="ar-SA"/>
              </w:rPr>
              <w:tab/>
              <w:t>40580000000,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 xml:space="preserve"> Пыль (порошок) от шлифования черных металлов (с содержанием металла 50% и более) 36122101424,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шлаковаты незагрязненные 457111001204,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асбестовой бумаги   45532001204,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Силикагель отработанный, загрязненный нефтью и нефтепродуктами (содержание масла 15% и более)   44250311293,</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Тара из черных металлов, загрязненная нефтепродуктами 46811100000,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при очистке котлов от накипи 61890101205,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Тара из черных металлов, загрязненная нефтепродуктами (содержание нефтепродуктов менее 15%) 46811102514,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Обтирочный материал, загрязненный нефтью или нефтепродуктами (содержание нефти или нефтепродуктов менее 15%) 91920402604,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Тара из прочих полимерных материалов, загрязненная лакокрасочными материалами (содержание менее 5%) 43819102514,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Прочая тара полимерная загрязненная</w:t>
            </w:r>
            <w:r w:rsidRPr="00DC5106">
              <w:rPr>
                <w:rFonts w:ascii="Times New Roman" w:hAnsi="Times New Roman"/>
                <w:sz w:val="20"/>
                <w:szCs w:val="20"/>
                <w:lang w:eastAsia="ar-SA"/>
              </w:rPr>
              <w:tab/>
              <w:t>43819000000,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Прочая тара полимерная загрязненная</w:t>
            </w:r>
            <w:r w:rsidRPr="00DC5106">
              <w:rPr>
                <w:rFonts w:ascii="Times New Roman" w:hAnsi="Times New Roman"/>
                <w:sz w:val="20"/>
                <w:szCs w:val="20"/>
                <w:lang w:eastAsia="ar-SA"/>
              </w:rPr>
              <w:tab/>
              <w:t>43819000000,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резиноасбестовых изделий незагрязненные 45570000714,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 xml:space="preserve">Батареи и аккумуляторы, утратившие потребительские свойства, кроме аккумуляторов для транспортных средств, вошедших в Блок 9  </w:t>
            </w:r>
            <w:r w:rsidRPr="00DC5106">
              <w:rPr>
                <w:rFonts w:ascii="Times New Roman" w:hAnsi="Times New Roman"/>
                <w:sz w:val="20"/>
                <w:szCs w:val="20"/>
                <w:lang w:eastAsia="ar-SA"/>
              </w:rPr>
              <w:tab/>
              <w:t>48220000000,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Осадок механической очистки нефтесодержащих сточных вод, содержащий нефтепродукты в количестве менее 15% 72310202394,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Золошлаковые смеси от сжигания углей прочие</w:t>
            </w:r>
            <w:r w:rsidRPr="00DC5106">
              <w:rPr>
                <w:rFonts w:ascii="Times New Roman" w:hAnsi="Times New Roman"/>
                <w:sz w:val="20"/>
                <w:szCs w:val="20"/>
                <w:lang w:eastAsia="ar-SA"/>
              </w:rPr>
              <w:tab/>
              <w:t>61140000000,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Пыль при  обработке разнородной древесины (например, содержащая пыль древесно-стружечных и/или древесно-волокнистых плит) 30531352424,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Лом футеровки пламенных печей и печей переплава алюминиевого производства</w:t>
            </w:r>
            <w:r w:rsidRPr="00DC5106">
              <w:rPr>
                <w:rFonts w:ascii="Times New Roman" w:hAnsi="Times New Roman"/>
                <w:sz w:val="20"/>
                <w:szCs w:val="20"/>
                <w:lang w:eastAsia="ar-SA"/>
              </w:rPr>
              <w:tab/>
              <w:t>91211002214,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строительных материалов на основе минеральных вяжущих веществ 82400000000,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 xml:space="preserve"> Отходы рубероида 82621001514,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Опилки и стружки древесные, загрязнённые нефтью или нефтепродуктами 15 % и более)</w:t>
            </w:r>
            <w:r w:rsidRPr="00DC5106">
              <w:rPr>
                <w:rFonts w:ascii="Times New Roman" w:hAnsi="Times New Roman"/>
                <w:sz w:val="20"/>
                <w:szCs w:val="20"/>
                <w:lang w:eastAsia="ar-SA"/>
              </w:rPr>
              <w:tab/>
              <w:t>91920501393,</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Тара из черных металлов, загрязненная нефтепродуктами (содержание нефтепродуктов менее 15%) 46811102514,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тары, упаковки и упаковочных материалов из полиэтилена, загрязненные органическими веществами 43811300000,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Мусор от сноса и разборки зданий несортированный 81290101724,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Силикагель отработанный при осушке воздуха и газов, не загрязненный опасными веществами 44210301495,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Фильтры воздушные автотранспортных средств отработанные 92130101524,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Остатки и огарки стальных сварочных электродов 919100205,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Щепа натуральной чистой древесины</w:t>
            </w:r>
            <w:r w:rsidRPr="00DC5106">
              <w:rPr>
                <w:rFonts w:ascii="Times New Roman" w:hAnsi="Times New Roman"/>
                <w:sz w:val="20"/>
                <w:szCs w:val="20"/>
                <w:lang w:eastAsia="ar-SA"/>
              </w:rPr>
              <w:tab/>
              <w:t>30522003215,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Обрезь натуральной чистой древесины</w:t>
            </w:r>
            <w:r w:rsidRPr="00DC5106">
              <w:rPr>
                <w:rFonts w:ascii="Times New Roman" w:hAnsi="Times New Roman"/>
                <w:sz w:val="20"/>
                <w:szCs w:val="20"/>
                <w:lang w:eastAsia="ar-SA"/>
              </w:rPr>
              <w:tab/>
              <w:t>30522004215,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Тара деревянная, утратившая потребительские свойства, незагрязненная</w:t>
            </w:r>
            <w:r w:rsidRPr="00DC5106">
              <w:rPr>
                <w:rFonts w:ascii="Times New Roman" w:hAnsi="Times New Roman"/>
                <w:sz w:val="20"/>
                <w:szCs w:val="20"/>
                <w:lang w:eastAsia="ar-SA"/>
              </w:rPr>
              <w:tab/>
              <w:t>40414000515,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упаковочного картона незагрязненные</w:t>
            </w:r>
            <w:r w:rsidRPr="00DC5106">
              <w:rPr>
                <w:rFonts w:ascii="Times New Roman" w:hAnsi="Times New Roman"/>
                <w:sz w:val="20"/>
                <w:szCs w:val="20"/>
                <w:lang w:eastAsia="ar-SA"/>
              </w:rPr>
              <w:tab/>
              <w:t>40518301605,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бумаги и картона от канцелярской деятельности и делопроизводства 40512202605,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Бой стекла 34190101205,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Лом кирпичной кладки от сноса и разборки зданий 81220101205,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лом бетонных изделий, отходы бетона в кусковой форме 82220101215,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Абразивные круги отработанные, лом отработанных абразивных кругов 45610001515,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Тормозные колодки отработанные без накладок асбестовых 92031001525,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Ионообменные смолы отработанные при водоподготовке   71021101205,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Обрезки и обрывки смешашшых тканей</w:t>
            </w:r>
            <w:r w:rsidRPr="00DC5106">
              <w:rPr>
                <w:rFonts w:ascii="Times New Roman" w:hAnsi="Times New Roman"/>
                <w:sz w:val="20"/>
                <w:szCs w:val="20"/>
                <w:lang w:eastAsia="ar-SA"/>
              </w:rPr>
              <w:tab/>
              <w:t>30311109235,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Ленты конвейерные, приводные ремни, утратившие потребительские свойства, незагрязненные 43112001515,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Прочие резиновые изделия, утратившие потребительские свойства, незагрязненные 43119000000,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Обрезь валяльно-войлочной продукции</w:t>
            </w:r>
            <w:r w:rsidRPr="00DC5106">
              <w:rPr>
                <w:rFonts w:ascii="Times New Roman" w:hAnsi="Times New Roman"/>
                <w:sz w:val="20"/>
                <w:szCs w:val="20"/>
                <w:lang w:eastAsia="ar-SA"/>
              </w:rPr>
              <w:tab/>
              <w:t>30299211235,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при очистке котлов от накипи</w:t>
            </w:r>
            <w:r w:rsidRPr="00DC5106">
              <w:rPr>
                <w:rFonts w:ascii="Times New Roman" w:hAnsi="Times New Roman"/>
                <w:sz w:val="20"/>
                <w:szCs w:val="20"/>
                <w:lang w:eastAsia="ar-SA"/>
              </w:rPr>
              <w:tab/>
              <w:t>61890101205,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Обрезки и обрывки смешанных тканей</w:t>
            </w:r>
            <w:r w:rsidRPr="00DC5106">
              <w:rPr>
                <w:rFonts w:ascii="Times New Roman" w:hAnsi="Times New Roman"/>
                <w:sz w:val="20"/>
                <w:szCs w:val="20"/>
                <w:lang w:eastAsia="ar-SA"/>
              </w:rPr>
              <w:tab/>
              <w:t>30311109235,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Провод медный эмалированный, утративший потребительские свойства 48230301525,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Прочие отходы оборудования, утратившего потребительские свойства 481900200000,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Лампы накаливания, утратившие потребительские свойства 48241100525,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Мусор с защитных решеток при водозаборе 71011001715,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Лом железобетонных изделий, отходы железобетона в кусковой форме</w:t>
            </w:r>
            <w:r w:rsidRPr="00DC5106">
              <w:rPr>
                <w:rFonts w:ascii="Times New Roman" w:hAnsi="Times New Roman"/>
                <w:sz w:val="20"/>
                <w:szCs w:val="20"/>
                <w:lang w:eastAsia="ar-SA"/>
              </w:rPr>
              <w:tab/>
              <w:t>82230101215,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Осадок механической очистки нефтесодержащих сточных вод, содержащий нефтепродукты в количестве менее 15% 72310202394,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Ил стабилизированный биологических очистных сооружений хозяйственно-бытовых и смешанных сточных вод 72220002395,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(шлам) при очистке сетей, колодцев хозяйственно-бытовой и смешанной канализации 72280001394,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Шлаки производства стали 351021000000,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Лом шамотного кирпича незагрязненный 912181101215,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Силикагель отработанный, загрязненный нефтью и нефтепродуктами (содержание масла менее 15 %) 44250312294,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Тара из черных металлов, загрязненная лакокрасочными материалами (содержание менее 5%) 46811202514,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Лом и отходы чугунные несортированные 46110099205,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материалов лакокрасочных и аналогичных им для нанесения покрытий (кроме тары, загрязненной лакокрасочными материалами, красками) 41440000000,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Ткани фильтровальные прочие отработанные</w:t>
            </w:r>
            <w:r w:rsidRPr="00DC5106">
              <w:rPr>
                <w:rFonts w:ascii="Times New Roman" w:hAnsi="Times New Roman"/>
                <w:sz w:val="20"/>
                <w:szCs w:val="20"/>
                <w:lang w:eastAsia="ar-SA"/>
              </w:rPr>
              <w:tab/>
              <w:t>4 4329000000,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Прочая тара полимерная загрязненная</w:t>
            </w:r>
            <w:r w:rsidRPr="00DC5106">
              <w:rPr>
                <w:rFonts w:ascii="Times New Roman" w:hAnsi="Times New Roman"/>
                <w:sz w:val="20"/>
                <w:szCs w:val="20"/>
                <w:lang w:eastAsia="ar-SA"/>
              </w:rPr>
              <w:tab/>
              <w:t>43819000000,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изолированных проводов и кабелей</w:t>
            </w:r>
            <w:r w:rsidRPr="00DC5106">
              <w:rPr>
                <w:rFonts w:ascii="Times New Roman" w:hAnsi="Times New Roman"/>
                <w:sz w:val="20"/>
                <w:szCs w:val="20"/>
                <w:lang w:eastAsia="ar-SA"/>
              </w:rPr>
              <w:tab/>
              <w:t>48230201525,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изделий из древесины с пропиткой и покрытиями несортированные 40429099514,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пленки полипропилена и изделий из нее незагрязненные 43412002295,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прочих изделий из пластмасс загрязненный 43890000000,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Мусор и смет производственных помещений малоопасный 73321001724,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 xml:space="preserve">Отходы строительных материалов на основе цемента, бетона и строительных растворов </w:t>
            </w:r>
            <w:r w:rsidRPr="00DC5106">
              <w:rPr>
                <w:rFonts w:ascii="Times New Roman" w:hAnsi="Times New Roman"/>
                <w:sz w:val="20"/>
                <w:szCs w:val="20"/>
                <w:lang w:eastAsia="ar-SA"/>
              </w:rPr>
              <w:tab/>
              <w:t>82200000000,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Ткани фильтровальные прочие отработанные 44329000000,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Смет с территории предприятия малоопасный 73339001714,</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пленки полиэтилена и изделий из нее ннезагрязненный 43411002295,</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Ткани фильтровальные прочие отработанные</w:t>
            </w:r>
            <w:r w:rsidRPr="00DC5106">
              <w:rPr>
                <w:rFonts w:ascii="Times New Roman" w:hAnsi="Times New Roman"/>
                <w:sz w:val="20"/>
                <w:szCs w:val="20"/>
                <w:lang w:eastAsia="ar-SA"/>
              </w:rPr>
              <w:tab/>
              <w:t>44329000000,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lang w:eastAsia="ar-SA"/>
              </w:rPr>
              <w:t>Отходы металлической дроби с примесью шлаковой корки 36311002204,</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65456000000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Краснотурьинск</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«СУАЛ» филиал «БАЗ-Суал», 623406, Свердловская область, г. Каменск –Уральский, ул. Заводская, 10</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66-00118-Х-00592-250914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Золошлакоотвал №2</w:t>
            </w:r>
          </w:p>
        </w:tc>
        <w:tc>
          <w:tcPr>
            <w:tcW w:w="461"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Золошлаковые смеси от сжигания углей при гидрозолоудалении золы-уноса и топливных шлаков   61130000000,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Пыль газоочистки каменноугольная   21131002424,</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65456000000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Краснотурьинск</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«СУАЛ» филиал «БАЗ-Суал», 623406, Свердловская область, г. Каменск –Уральский, ул. Заводская, 10</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color w:val="000000"/>
                <w:sz w:val="20"/>
                <w:szCs w:val="20"/>
                <w:lang w:eastAsia="ar-SA"/>
              </w:rPr>
            </w:pPr>
            <w:r w:rsidRPr="00DC5106">
              <w:rPr>
                <w:rFonts w:ascii="Times New Roman" w:hAnsi="Times New Roman"/>
                <w:color w:val="000000"/>
                <w:sz w:val="20"/>
                <w:szCs w:val="20"/>
              </w:rPr>
              <w:t>66-00119-Х-00592-250914</w:t>
            </w:r>
          </w:p>
        </w:tc>
        <w:tc>
          <w:tcPr>
            <w:tcW w:w="820" w:type="pct"/>
          </w:tcPr>
          <w:p w:rsidR="00CC4A4F" w:rsidRPr="00DC5106" w:rsidRDefault="00CC4A4F" w:rsidP="00CD129C">
            <w:pPr>
              <w:suppressAutoHyphens/>
              <w:spacing w:after="0" w:line="240" w:lineRule="auto"/>
              <w:jc w:val="both"/>
              <w:rPr>
                <w:rFonts w:ascii="Times New Roman" w:hAnsi="Times New Roman"/>
                <w:color w:val="000000"/>
                <w:sz w:val="20"/>
                <w:szCs w:val="20"/>
                <w:lang w:eastAsia="ar-SA"/>
              </w:rPr>
            </w:pPr>
            <w:r w:rsidRPr="00DC5106">
              <w:rPr>
                <w:rFonts w:ascii="Times New Roman" w:hAnsi="Times New Roman"/>
                <w:color w:val="000000"/>
                <w:sz w:val="20"/>
                <w:szCs w:val="20"/>
              </w:rPr>
              <w:t>Шламонакопитель</w:t>
            </w:r>
          </w:p>
        </w:tc>
        <w:tc>
          <w:tcPr>
            <w:tcW w:w="461" w:type="pct"/>
          </w:tcPr>
          <w:p w:rsidR="00CC4A4F" w:rsidRPr="00DC5106" w:rsidRDefault="00CC4A4F" w:rsidP="00CD129C">
            <w:pPr>
              <w:suppressAutoHyphens/>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Шламы нефти и нефтепродуктов (шлам нефтеуловителей ливневых и промышленных стоков) 5460000000000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подготовке воды (прочие шламы водоподготовки) 9410000000000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(осадки) от реагентной очистки сточных вод (шлам отстойников после нейтрализации сточных вод) 9450000000000, </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(осадки) при обработке сточных вод, не вошедшие в другие позиции (прочие шламы и смолы от обработки сточных вод) 9480000000000 ,</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jc w:val="both"/>
              <w:rPr>
                <w:rFonts w:ascii="Times New Roman" w:hAnsi="Times New Roman"/>
                <w:sz w:val="20"/>
                <w:szCs w:val="20"/>
                <w:lang w:eastAsia="ar-SA"/>
              </w:rPr>
            </w:pPr>
            <w:r w:rsidRPr="00DC5106">
              <w:rPr>
                <w:rFonts w:ascii="Times New Roman" w:hAnsi="Times New Roman"/>
                <w:sz w:val="20"/>
                <w:szCs w:val="20"/>
              </w:rPr>
              <w:t>65211000000</w:t>
            </w:r>
          </w:p>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65424000000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Верхнесалдинский ГО, г. Верхняя Салда</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 xml:space="preserve">ОА «Корпорация ВСМПО-Ависма», 624760, Свердловская область, г. Верхняя Салда, ул. Парковая, 1 </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66-00120-З-00592-250914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Площадка производственных мусоров на шлаковом отвале</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Шпалы железнодорожные деревянные, пропитанные антисептическими средствами, отработанные и брак 1712060013013,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древесные загрязненные минеральными маслами (содержание масел – 15% и более) 1713020104033,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(Фильтры масляные отработанные)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15% и более) 3140230304033,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солей (отходы соляных ванн) 5150000000000,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5460150104033,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-15% и более) 5490270101033,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чистящих и моющих средств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химчистки) 5940000000000,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и смет с производственных помещений со специфическими вредными загрязнениями) 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бумаги и картона (Фильтры воздушные   автотранспортные отработанные 1870000000000,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Обувь кожаная рабочая, потерявшая потребительские свойства 147 006 01 13 00 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отходы бумаги и картона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(бумажная и картонная тара загрязненная) 187 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Золы, шлаки и пыль от топочных установок и от термической обработки отходов (шлаки и золы от топочных установок) 3130000000000,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Прочие твердые минеральные отходы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не вошедшие в другие позиции)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Прочие твердые минеральные отходы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(Грунт, загрязненный нефтепродуктами)</w:t>
            </w:r>
            <w:r w:rsidRPr="00DC5106">
              <w:rPr>
                <w:rFonts w:ascii="Times New Roman" w:hAnsi="Times New Roman"/>
                <w:sz w:val="20"/>
                <w:szCs w:val="20"/>
              </w:rPr>
              <w:tab/>
              <w:t>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Абразивная пыль и порошок от шлифования черных металлов (с содержанием металла менее 50%) 3140030011004,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асбоцемента в кусковой форме</w:t>
            </w:r>
            <w:r w:rsidRPr="00DC5106">
              <w:rPr>
                <w:rFonts w:ascii="Times New Roman" w:hAnsi="Times New Roman"/>
                <w:sz w:val="20"/>
                <w:szCs w:val="20"/>
              </w:rPr>
              <w:tab/>
              <w:t>3140120201014,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шлаковаты 3140160101004,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асбеста</w:t>
            </w:r>
            <w:r w:rsidRPr="00DC5106">
              <w:rPr>
                <w:rFonts w:ascii="Times New Roman" w:hAnsi="Times New Roman"/>
                <w:sz w:val="20"/>
                <w:szCs w:val="20"/>
              </w:rPr>
              <w:tab/>
              <w:t>3140370001000,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газоочисток, (шлам и пыль газоочисток, содержащие минеральные вещества малоопасные)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Минеральные шламы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 отстойников гашения извести)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Минеральные шламы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минеральные шламы не вошедшие в другие позиции) 3160000000000,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Шламы нефти и нефтепродуктов (Шлам от мойки автотранспорта) 5460000000000,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лакокрасочных средств (отработанный пропиточный лак) 5550000000000,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смеси затвердевших разнородных пластмасс 5710990001004,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Текстиль загрязненный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(Ткани  фильтровальные загрязненные опасными веществами) 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Текстиль загрязненный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(спецодежда изношенная загрязненная)</w:t>
            </w:r>
            <w:r w:rsidRPr="00DC5106">
              <w:rPr>
                <w:rFonts w:ascii="Times New Roman" w:hAnsi="Times New Roman"/>
                <w:sz w:val="20"/>
                <w:szCs w:val="20"/>
              </w:rPr>
              <w:tab/>
              <w:t>5820000000000,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потребления на производстве, подобные коммунальным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и смет с  промышленных предприятий  и  от уборки производственных помещений)</w:t>
            </w:r>
            <w:r w:rsidRPr="00DC5106">
              <w:rPr>
                <w:rFonts w:ascii="Times New Roman" w:hAnsi="Times New Roman"/>
                <w:sz w:val="20"/>
                <w:szCs w:val="20"/>
              </w:rPr>
              <w:tab/>
              <w:t>9120000000000,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(содержимое пескоуловителей) 9430000000000,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Древесные отходы из натуральной чистой древесины не сортированные</w:t>
            </w:r>
            <w:r w:rsidRPr="00DC5106">
              <w:rPr>
                <w:rFonts w:ascii="Times New Roman" w:hAnsi="Times New Roman"/>
                <w:sz w:val="20"/>
                <w:szCs w:val="20"/>
              </w:rPr>
              <w:tab/>
              <w:t>1711200001005,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Опилки натуральной чистой древесины</w:t>
            </w:r>
            <w:r w:rsidRPr="00DC5106">
              <w:rPr>
                <w:rFonts w:ascii="Times New Roman" w:hAnsi="Times New Roman"/>
                <w:sz w:val="20"/>
                <w:szCs w:val="20"/>
              </w:rPr>
              <w:tab/>
              <w:t>1711060101005,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Стружка натуральной чистой древесины </w:t>
            </w:r>
            <w:r w:rsidRPr="00DC5106">
              <w:rPr>
                <w:rFonts w:ascii="Times New Roman" w:hAnsi="Times New Roman"/>
                <w:sz w:val="20"/>
                <w:szCs w:val="20"/>
              </w:rPr>
              <w:tab/>
              <w:t>1711060201005,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Прочие твердые минеральные отходы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(отработанные формовочные смеси) 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Бой железобетонных изделий, отходы железобетона в кусковой форме</w:t>
            </w:r>
            <w:r w:rsidRPr="00DC5106">
              <w:rPr>
                <w:rFonts w:ascii="Times New Roman" w:hAnsi="Times New Roman"/>
                <w:sz w:val="20"/>
                <w:szCs w:val="20"/>
              </w:rPr>
              <w:tab/>
              <w:t>3140270201995,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минеральные от газоочистки (пыль газоочисток содержащая минеральные вещества практически не опасные) 3140390001000,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Абразивные круги отработанные, лом отработанных абразивных кругов</w:t>
            </w:r>
            <w:r w:rsidRPr="00DC5106">
              <w:rPr>
                <w:rFonts w:ascii="Times New Roman" w:hAnsi="Times New Roman"/>
                <w:sz w:val="20"/>
                <w:szCs w:val="20"/>
              </w:rPr>
              <w:tab/>
              <w:t>3140430201995,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Цеолит отработанный при осушке воздуха и газов 3147030101995,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Силикагель, отработанный при осушке воздуха и газов  3147050101995,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Тормозные  колодки отработанные 3515050001995,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Полиэтиленовая тара, поврежденная 5710290313995,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полипропилена в виде пленки 5710300201995,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Резиновые изделия незагрязненные, потерявшие потребительские свойства 5750010113005,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(мусор и смет с объектов соцкультбыта)</w:t>
            </w:r>
            <w:r w:rsidRPr="00DC5106">
              <w:rPr>
                <w:rFonts w:ascii="Times New Roman" w:hAnsi="Times New Roman"/>
                <w:sz w:val="20"/>
                <w:szCs w:val="20"/>
              </w:rPr>
              <w:tab/>
              <w:t>9100000000000,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Твердые коммунальные отходы (Обрезь деревьев и кустарников) 9100000000000,</w:t>
            </w:r>
          </w:p>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Отходы (осадки) при механической и биологической очистке сточных вод (осадок от чистки прудков-отстойников) 9430000000000,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65476382000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Нижний Тагил</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«ЕВРАЗ НТМК», 622025, Свердловская область, г. Нижний Тагил, ул. Металлургов, 1</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66-00121-Х-00592-250914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Отвалы сталеплавильных и доменных шлаков на реке Сухая Ольховка</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 xml:space="preserve">Металлургические шлаки, съемы и пыль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конвертерный от моно-процесса)</w:t>
            </w:r>
            <w:r w:rsidRPr="00DC5106">
              <w:rPr>
                <w:rFonts w:ascii="Times New Roman" w:hAnsi="Times New Roman"/>
                <w:sz w:val="20"/>
                <w:szCs w:val="20"/>
              </w:rPr>
              <w:tab/>
              <w:t>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Металлургические шлаки, съемы и пыль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(шлаки  конвертерные)</w:t>
            </w:r>
            <w:r w:rsidRPr="00DC5106">
              <w:rPr>
                <w:rFonts w:ascii="Times New Roman" w:hAnsi="Times New Roman"/>
                <w:sz w:val="20"/>
                <w:szCs w:val="20"/>
              </w:rPr>
              <w:tab/>
              <w:t>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Металлургические шлаки, съемы и пыль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доменный)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(шлак мартеновский)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Металлургические шлаки, съемы и пыль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ваграночный)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Металлургические шлаки, съемы и пыль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 электропечей)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(шлак сварочный прокатный, от сварочных и наплавочных работ)</w:t>
            </w:r>
            <w:r w:rsidRPr="00DC5106">
              <w:rPr>
                <w:rFonts w:ascii="Times New Roman" w:hAnsi="Times New Roman"/>
                <w:sz w:val="20"/>
                <w:szCs w:val="20"/>
              </w:rPr>
              <w:tab/>
              <w:t>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Металлургические шлаки, съемы и пыль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(Шлаки от плавки цветных металлов)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 (шлам и пыль от газоочисток металлургические)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Металлургические шлаки, съемы и пыль  (Пыль шихтовых материалов)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Окалина 3515040001000,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Окалина замасленная (содержание масла менее 15%) 5490300104034,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(брак)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(Лом огнеупоров) 3110000000000,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Металлургические шлаки, съемы и пыль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шлаки,  съемы и пыли  металлургические - шлам от чистки чаш градирен, шламовых лотков, брызгальных бассейнов, шлам разливочных машин)  3120000000000,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Металлургические шлаки, съемы и пыль </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(миксерная пыль) 3120000000000,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65476382000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Нижний Тагил</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«ЕВРАЗ НТМК», 622025, Свердловская область, г. Нижний Тагил, ул. Металлургов, 1</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color w:val="000000"/>
                <w:sz w:val="20"/>
                <w:szCs w:val="20"/>
                <w:lang w:eastAsia="ar-SA"/>
              </w:rPr>
            </w:pPr>
            <w:r w:rsidRPr="00DC5106">
              <w:rPr>
                <w:rFonts w:ascii="Times New Roman" w:hAnsi="Times New Roman"/>
                <w:color w:val="000000"/>
                <w:sz w:val="20"/>
                <w:szCs w:val="20"/>
              </w:rPr>
              <w:t>66-00122-З-00592-250914</w:t>
            </w:r>
          </w:p>
        </w:tc>
        <w:tc>
          <w:tcPr>
            <w:tcW w:w="820" w:type="pct"/>
          </w:tcPr>
          <w:p w:rsidR="00CC4A4F" w:rsidRPr="00DC5106" w:rsidRDefault="00CC4A4F" w:rsidP="00CD129C">
            <w:pPr>
              <w:suppressAutoHyphens/>
              <w:spacing w:after="0" w:line="240" w:lineRule="auto"/>
              <w:jc w:val="both"/>
              <w:rPr>
                <w:rFonts w:ascii="Times New Roman" w:hAnsi="Times New Roman"/>
                <w:color w:val="000000"/>
                <w:sz w:val="20"/>
                <w:szCs w:val="20"/>
                <w:lang w:eastAsia="ar-SA"/>
              </w:rPr>
            </w:pPr>
            <w:r w:rsidRPr="00DC5106">
              <w:rPr>
                <w:rFonts w:ascii="Times New Roman" w:hAnsi="Times New Roman"/>
                <w:color w:val="000000"/>
                <w:sz w:val="20"/>
                <w:szCs w:val="20"/>
              </w:rPr>
              <w:t>Полигон твердых бытовых отходов г. Сысерть</w:t>
            </w:r>
          </w:p>
        </w:tc>
        <w:tc>
          <w:tcPr>
            <w:tcW w:w="461" w:type="pct"/>
          </w:tcPr>
          <w:p w:rsidR="00CC4A4F" w:rsidRPr="00DC5106" w:rsidRDefault="00CC4A4F" w:rsidP="00CD129C">
            <w:pPr>
              <w:suppressAutoHyphens/>
              <w:spacing w:after="0" w:line="240" w:lineRule="auto"/>
              <w:rPr>
                <w:rFonts w:ascii="Times New Roman" w:hAnsi="Times New Roman"/>
                <w:color w:val="000000"/>
                <w:sz w:val="20"/>
                <w:szCs w:val="20"/>
                <w:lang w:eastAsia="ar-SA"/>
              </w:rPr>
            </w:pPr>
            <w:r w:rsidRPr="00DC5106">
              <w:rPr>
                <w:rFonts w:ascii="Times New Roman" w:hAnsi="Times New Roman"/>
                <w:color w:val="000000"/>
                <w:sz w:val="20"/>
                <w:szCs w:val="20"/>
              </w:rPr>
              <w:t>Захоронение отходов</w:t>
            </w:r>
          </w:p>
        </w:tc>
        <w:tc>
          <w:tcPr>
            <w:tcW w:w="1210" w:type="pct"/>
          </w:tcPr>
          <w:p w:rsidR="00CC4A4F" w:rsidRPr="00DC5106" w:rsidRDefault="00CC4A4F" w:rsidP="00CD129C">
            <w:pPr>
              <w:spacing w:after="0" w:line="240" w:lineRule="auto"/>
              <w:ind w:left="100"/>
              <w:rPr>
                <w:rFonts w:ascii="Times New Roman" w:hAnsi="Times New Roman"/>
                <w:snapToGrid w:val="0"/>
                <w:sz w:val="20"/>
                <w:szCs w:val="20"/>
                <w:lang w:eastAsia="ar-SA"/>
              </w:rPr>
            </w:pPr>
            <w:r w:rsidRPr="00DC5106">
              <w:rPr>
                <w:rFonts w:ascii="Times New Roman" w:hAnsi="Times New Roman"/>
                <w:snapToGrid w:val="0"/>
                <w:sz w:val="20"/>
                <w:szCs w:val="20"/>
              </w:rPr>
              <w:t xml:space="preserve">Отходы шлаковаты 3140160101004,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Обтирочный материал, загрязненный маслами (содержание масел менее 15%) 5490270101034,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Мусор от бытовых помещений организаций несортированный (исключая крупногабаритный) 9120040001004,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Мусор строительный от разборки зданий 9120060101004,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древесных строительных материалов, в том числе от сноса и разборки строений 1712050001004,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Опилки древесные, загрязненные минеральными маслами (содержание масел менее 15%)1713020101034,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бумаги и картона (фильтры воздушные автотранспортные отработанные)1870000000000,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Пыль стеклянная 3140080111004,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Песок, загрязненный маслами (содержание масел менее 15%) 3140230301034,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Пыль черных металлов незагрязненная 3513160011004,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Пыль (или порошок) от шлифования черных металлов с содержанием металла 50% и более 3515036611004,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из жилищ несортированные (исключая крупногабаритные) 9110010001004,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потребления на производстве, подобные коммунальным (мусор и смет с производственных помещений незагрязненный) 9120000000000,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потребления на производстве, подобные коммунальным (мусор и смет с территории пром. предприятий) 9120000000000,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Шлам минеральный от газоочистки 3160600004000,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Шлак сварочный 3140480001994,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горбыля, рейки из натуральной чистой древесины 1711020001005,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Опилки натуральной чистой древесины 1711060101005,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Древесные отходы из натуральной чистой древесины несортированные 1711200001005,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сучьев, ветвей от лесоразработок 1730010101005,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корчевания пней 1730010201005,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бумаги и картона от канцелярской деятельности и делопроизводства 1871030001005,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Золошлаки от сжигания углей (Башкирский, Ирша-Бородинский, Назаровский) 3130020101995,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Зола древесная и соломенная 3130060011995,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Прочие твердые минеральные отходы (прочие отходы производства и потребления минеральных строительных материалов, стекла и керамики  незагрязненные)3140000000000,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Минеральные шламы (шлам мраморного производства) 3160000000000,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Остатки и огарки стальных сварочных электродов 3512160101995,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Тормозные колодки отработанные 3515050001995,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Пластмассовая незагрязненная тара, потерявшая потребительские свойства 5710180013005,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Обрезки и обрывки  тканей смешанных 5810110801995,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Твердые коммунальные отходы (садовые парковые отходы) 9100000000000,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Твердые коммунальные отходы (мусор и смет с второстепенных улиц, дворов, тротуаров) 9100000000000,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из жилищ крупногабаритные 9110020001005,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потребления на производстве, подобные коммунальным (мусор и смет с производственных помещений незагрязненный) 9120000000000,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потребления на производстве, подобные коммунальным (мусор и смет с территории промышленных предприятий) 9120000000000,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Мусор от бытовых помещений организаций крупногабаритный 9120050001005,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Пищевые отходы кухонь и организаций общественного питания несортированные 9120100100005,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Электрические лампы накаливания отработанные и брак 9231010001995,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Абразивные круги отработанные, лом отработанных абразивных кругов 3140430201995,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тканей, старая одежда (одежда, старая ветошь,  спецодежда незагрязненная)5810110001000,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от уборки территории и помещений объектов оптово-розничной торговли продовольственными товарами 9120110001005,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от уборки помещений объектов оптово-розничной торговли промышленными товарами 9120120001005,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упаковочного картона 1871020201005,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Прочие отходы бумаги незагрязненные 1871990101005,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керамики в кусковой форме 3140070301995,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Отходы (осадки) при механической и биологической очистке сточных вод 9430000000000,  </w:t>
            </w:r>
          </w:p>
          <w:p w:rsidR="00CC4A4F" w:rsidRPr="00DC5106" w:rsidRDefault="00CC4A4F" w:rsidP="00CD129C">
            <w:pPr>
              <w:spacing w:after="0" w:line="240" w:lineRule="auto"/>
              <w:ind w:left="100"/>
              <w:rPr>
                <w:rFonts w:ascii="Times New Roman" w:hAnsi="Times New Roman"/>
                <w:snapToGrid w:val="0"/>
                <w:sz w:val="20"/>
                <w:szCs w:val="20"/>
              </w:rPr>
            </w:pPr>
            <w:r w:rsidRPr="00DC5106">
              <w:rPr>
                <w:rFonts w:ascii="Times New Roman" w:hAnsi="Times New Roman"/>
                <w:snapToGrid w:val="0"/>
                <w:sz w:val="20"/>
                <w:szCs w:val="20"/>
              </w:rPr>
              <w:t xml:space="preserve">Стружка черных металлов незагрязненная 9430000000000,  </w:t>
            </w:r>
          </w:p>
          <w:p w:rsidR="00CC4A4F" w:rsidRPr="00DC5106" w:rsidRDefault="00CC4A4F" w:rsidP="00CD129C">
            <w:pPr>
              <w:suppressAutoHyphens/>
              <w:spacing w:after="0" w:line="240" w:lineRule="auto"/>
              <w:ind w:left="100"/>
              <w:rPr>
                <w:rFonts w:ascii="Times New Roman" w:hAnsi="Times New Roman"/>
                <w:snapToGrid w:val="0"/>
                <w:sz w:val="20"/>
                <w:szCs w:val="20"/>
                <w:lang w:eastAsia="ar-SA"/>
              </w:rPr>
            </w:pPr>
            <w:r w:rsidRPr="00DC5106">
              <w:rPr>
                <w:rFonts w:ascii="Times New Roman" w:hAnsi="Times New Roman"/>
                <w:snapToGrid w:val="0"/>
                <w:sz w:val="20"/>
                <w:szCs w:val="20"/>
              </w:rPr>
              <w:t xml:space="preserve">Отходы абразивных материалов 9430000000000,  </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65241000000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Сысерть</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 xml:space="preserve">МУП ЖКХ «Сысертское», 624020, Свердловская область, г. Сысерть, ул. Коммуны, 48 </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66-00123-Х-00592-250914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рыхлой вскрыши</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(рыхлые вскрышные породы при добыче полезных ископаемых) 3490000000000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65490000000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Покровск-Уральский</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ООО «Уральский щебень», 620144, Свердловская, область, г. Екатеринбург, ул. Народной воли, д. 24, оф. 112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66-00124-Х-00592-250914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Отвал скальной  вскрыши</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Прочие отходы добывающей промышленности (скальные вскрышные породы при добыче полезных ископаемых) 3490000000000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65490000000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пос. Покровск-Уральский</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ООО «Уральский щебень», 620144, Свердловская, область, г. Екатеринбург, ул. Народной воли, д. 24, оф. 112</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66-00125-З-00592-250914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Полигон промышленных отходов</w:t>
            </w:r>
          </w:p>
        </w:tc>
        <w:tc>
          <w:tcPr>
            <w:tcW w:w="461"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Опилки древесные загрязненные минеральными маслами (содержащие масел 15% и более) 1713020104033,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бумаги, картона (фильтры масляные отработанные) 1870000000000,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Печной  бой  металлургический и литейный Щебень  (брак)  (скол, бой футеровки  нагревательных обжиговых  установок) 3110000000000,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бумаги  и  картона (фильтры воздушные автотранспортные  отработанные) 1870000000000,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(отходы минераловатные загрязненные)</w:t>
            </w:r>
            <w:r w:rsidRPr="00DC5106">
              <w:rPr>
                <w:rFonts w:ascii="Times New Roman" w:hAnsi="Times New Roman"/>
                <w:sz w:val="20"/>
                <w:szCs w:val="20"/>
              </w:rPr>
              <w:tab/>
              <w:t>3140000000000,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от минерального волокна (вата  минеральная) 3140160001000,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Песок,  загрязненный  маслами  (содержание масел  менее  15%) 3140230301034,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Шлам минеральный от газоочистки (шламы и пыль газоочистки, содержащие прочие минеральные вещества) 3160600004000,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Другие отходы минерального происхождения, а также отходы рафинирования продуктов (шлам от мойки автотранспорта)  3990000000000,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Металлические шламы (шлам и пыль от шлифования и полирования металлов) 3570000000000,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Шламы от нефти и нефтепродуктов (прочие шламы, содержащие нефть и нефтепродукты) 5460000000000 ,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менее 15%) 5490270101034,</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затвердевших пластмасс, формовочных масс и компонентов 5720000000000,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потребления на производстве подобные коммунальным (мусор и смёт с производственных помещений со специфическими вредными загрязнениями) 9120000000000,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Текстиль загрязненный (одежда старая, ветошь, спецодежда загрязненная) 5820000000000,</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Отходы лакокрасочных средств 5550000000000,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65478000000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г. Нижняя Тура</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«Тизол», 624223, Свердловская область, г. Нижняя тура, ул. Малышева, 59</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66-00126-Х-00592-250914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Шлаковый отвал</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Шлак печей переплава алюминиевого производства 3120290001014</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65740000000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 Чкалова</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«Каменск-Уральский металлургический завод», Свердловская область, г. Каменск-Уральский, ул. Заводская, 5</w:t>
            </w:r>
          </w:p>
        </w:tc>
      </w:tr>
      <w:tr w:rsidR="00CC4A4F" w:rsidRPr="00DC5106" w:rsidTr="006E40A2">
        <w:trPr>
          <w:trHeight w:val="1128"/>
        </w:trPr>
        <w:tc>
          <w:tcPr>
            <w:tcW w:w="26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66-00127-Х-00592-250914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Шламонакопитель</w:t>
            </w:r>
          </w:p>
        </w:tc>
        <w:tc>
          <w:tcPr>
            <w:tcW w:w="461" w:type="pct"/>
          </w:tcPr>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lang w:eastAsia="ar-SA"/>
              </w:rPr>
            </w:pPr>
            <w:r w:rsidRPr="00DC5106">
              <w:rPr>
                <w:rFonts w:ascii="Times New Roman" w:hAnsi="Times New Roman"/>
                <w:sz w:val="20"/>
                <w:szCs w:val="20"/>
              </w:rPr>
              <w:t xml:space="preserve">Отходы оксидов, гидроксидов, солей  (прочие неорганические шламы) 5100000000000,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неорганических кислот (шлам кислотного травления) 5210000000000,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щелочей (шлам щелочного травления)  5240000000000,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(осадки) от реагентной очистки сточных вод  (шлам очистки промышленных стоков) 9450000000000,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Отходы (осадки) от реагентной очистки сточных вод  (содержимое пескоуловителей) 9450000000000,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Другие отходы минерального происхождения, а также отходы рафинирования продуктов (шлам и пыль газоочисток, содержащие прочие минеральные вещества)  3990000000000,  </w:t>
            </w:r>
          </w:p>
          <w:p w:rsidR="00CC4A4F" w:rsidRPr="00DC5106" w:rsidRDefault="00CC4A4F" w:rsidP="00CD129C">
            <w:pPr>
              <w:suppressAutoHyphens/>
              <w:spacing w:after="0" w:line="240" w:lineRule="auto"/>
              <w:rPr>
                <w:rFonts w:ascii="Times New Roman" w:hAnsi="Times New Roman"/>
                <w:sz w:val="20"/>
                <w:szCs w:val="20"/>
                <w:lang w:eastAsia="ar-SA"/>
              </w:rPr>
            </w:pPr>
            <w:r w:rsidRPr="00DC5106">
              <w:rPr>
                <w:rFonts w:ascii="Times New Roman" w:hAnsi="Times New Roman"/>
                <w:sz w:val="20"/>
                <w:szCs w:val="20"/>
              </w:rPr>
              <w:t xml:space="preserve">Шламы минеральных масел (шлам масляных закалочных ванн и ванн отстоя СОЖ) 5470000000000 </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Отсутствует</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65740000000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п. Чкалова</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lang w:eastAsia="ar-SA"/>
              </w:rPr>
            </w:pPr>
            <w:r w:rsidRPr="00DC5106">
              <w:rPr>
                <w:rFonts w:ascii="Times New Roman" w:hAnsi="Times New Roman"/>
                <w:sz w:val="20"/>
                <w:szCs w:val="20"/>
              </w:rPr>
              <w:t>ОАО «Каменск-Уральский металлургический завод», Свердловская область, г. Каменск-Уральский, ул. Заводская, 5</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66-00128-Х-00592-250914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Шламохранилище №1</w:t>
            </w:r>
          </w:p>
        </w:tc>
        <w:tc>
          <w:tcPr>
            <w:tcW w:w="461" w:type="pct"/>
          </w:tcPr>
          <w:p w:rsidR="00CC4A4F" w:rsidRPr="00DC5106" w:rsidRDefault="00CC4A4F" w:rsidP="00CD129C">
            <w:pPr>
              <w:suppressAutoHyphens/>
              <w:spacing w:after="0" w:line="240" w:lineRule="auto"/>
              <w:rPr>
                <w:rFonts w:ascii="Times New Roman" w:hAnsi="Times New Roman"/>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Минеральный шлам (шлам сульфата кальция) 3160000000000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65482000000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г. Полевской</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ОАО «Полевской криолитовый завод»,  623391, Свердловская область, г. Полевской, Западный промышленный район, 1/1</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66-00129-Х-00592-250914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Шламохранилище №2</w:t>
            </w:r>
          </w:p>
        </w:tc>
        <w:tc>
          <w:tcPr>
            <w:tcW w:w="461" w:type="pct"/>
          </w:tcPr>
          <w:p w:rsidR="00CC4A4F" w:rsidRPr="00DC5106" w:rsidRDefault="00CC4A4F" w:rsidP="00CD129C">
            <w:pPr>
              <w:suppressAutoHyphens/>
              <w:spacing w:after="0" w:line="240" w:lineRule="auto"/>
              <w:rPr>
                <w:rFonts w:ascii="Times New Roman" w:hAnsi="Times New Roman"/>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Минеральный шлам (шлам сульфата кальция) 3160000000000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65482000000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г. Полевской</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ОАО «Полевской криолитовый завод»,  623391, Свердловская область, г. Полевской, Западный промышленный район, 1/1</w:t>
            </w:r>
          </w:p>
        </w:tc>
      </w:tr>
      <w:tr w:rsidR="00CC4A4F" w:rsidRPr="00DC5106" w:rsidTr="006E40A2">
        <w:trPr>
          <w:trHeight w:val="1653"/>
        </w:trPr>
        <w:tc>
          <w:tcPr>
            <w:tcW w:w="266"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66-00130-Х-00592-250914</w:t>
            </w:r>
          </w:p>
        </w:tc>
        <w:tc>
          <w:tcPr>
            <w:tcW w:w="820"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Прудок-отстойник станциии нейтрализации</w:t>
            </w:r>
          </w:p>
        </w:tc>
        <w:tc>
          <w:tcPr>
            <w:tcW w:w="461" w:type="pct"/>
          </w:tcPr>
          <w:p w:rsidR="00CC4A4F" w:rsidRPr="00DC5106" w:rsidRDefault="00CC4A4F" w:rsidP="00CD129C">
            <w:pPr>
              <w:suppressAutoHyphens/>
              <w:spacing w:after="0" w:line="240" w:lineRule="auto"/>
              <w:rPr>
                <w:rFonts w:ascii="Times New Roman" w:hAnsi="Times New Roman"/>
                <w:sz w:val="20"/>
                <w:szCs w:val="20"/>
              </w:rPr>
            </w:pPr>
            <w:r w:rsidRPr="00DC5106">
              <w:rPr>
                <w:rFonts w:ascii="Times New Roman" w:hAnsi="Times New Roman"/>
                <w:color w:val="000000"/>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(осадки) от реагентной очистки сточных вод (шлам станции нейтрализации) 9450000000000</w:t>
            </w:r>
          </w:p>
        </w:tc>
        <w:tc>
          <w:tcPr>
            <w:tcW w:w="483"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65482000000</w:t>
            </w:r>
          </w:p>
        </w:tc>
        <w:tc>
          <w:tcPr>
            <w:tcW w:w="486"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г. Полевской</w:t>
            </w:r>
          </w:p>
        </w:tc>
        <w:tc>
          <w:tcPr>
            <w:tcW w:w="742" w:type="pct"/>
          </w:tcPr>
          <w:p w:rsidR="00CC4A4F" w:rsidRPr="00DC5106" w:rsidRDefault="00CC4A4F" w:rsidP="00CD129C">
            <w:pPr>
              <w:suppressAutoHyphens/>
              <w:spacing w:after="0" w:line="240" w:lineRule="auto"/>
              <w:jc w:val="both"/>
              <w:rPr>
                <w:rFonts w:ascii="Times New Roman" w:hAnsi="Times New Roman"/>
                <w:sz w:val="20"/>
                <w:szCs w:val="20"/>
              </w:rPr>
            </w:pPr>
            <w:r w:rsidRPr="00DC5106">
              <w:rPr>
                <w:rFonts w:ascii="Times New Roman" w:hAnsi="Times New Roman"/>
                <w:sz w:val="20"/>
                <w:szCs w:val="20"/>
              </w:rPr>
              <w:t>ОАО «Полевской криолитовый завод»,  623391, Свердловская область, г. Полевской, Западный промышленный район, 1/1</w:t>
            </w:r>
          </w:p>
        </w:tc>
      </w:tr>
      <w:tr w:rsidR="00CC4A4F" w:rsidRPr="00DC5106" w:rsidTr="006E40A2">
        <w:trPr>
          <w:trHeight w:val="70"/>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Смоленская область</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67-00005-З-00592-250914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электрическое оборудование, приборы, устройства и их части 9120000000000, отходы строительных лесоматериалов, в том числе от сноса и разборки строений 1712050001004,  опилки и стружки разнородной древесины (например, содержание опилки и стружку древесно-стружечных и древесно-волокнистых плит) 719010301004, отходы из жилищ несортированные (исключая крупногабаритные) 9110010001004, отходы затвердевшего поливинилхлорида и пенопласта на его базе 5710160001004, древесные отходы с пропиткой и покрытиями несортированные 1712200001014, резиноасбестовые отходы (в том числе изделия отработанные и брак) 5750030001004, отходы коры 1711010101004, отходы потребления на производстве подобные коммунальным 9120000000000, отходы абразивных материалов в виде пыли и порошка 3140430411004, шлак сварочный 3140480001994, отходы черных металлов с примесями 3515030001000, обтирочный материал, загрязненный маслами (содержание масел 15% и менее) 5490270101034, отходы бетонной смеси 3140360008000, отходы гипса 3140380001000, песок, загрязненный маслами (сод. масел 15% и менее) 3140230301034, отходы абразивных материалов и инструментов 3140430001000, отходы бумаги и картона с пропиткой и покрытиями 1872000000000, отходы фотобумаги 1872020001014, золошлаки от сжигания углей 3130020001000, стеклянные отходы 3140080001000, обувь кожанная рабочая, потерявшая потребительские свойства 1470060113004, отходы обработки фанеры, изделия из фанеры, потерявшие потребительские свойства, содержащие связующие смолы в количестве от 0.2% до 2.5% 1712010001000, отходы обработки древесно-стружечных и/или древесно-волокнистых плит, содержащие связующие смолы от 0.2% до 2.5% 1712020001000, прочие коммунальные отходы 9900000000000, мусор строительный от разборки зданий 9120060101004, отходы солей 5150000000000, шлак сварочный 3140480001994, отходы древесные с масляной пропиткой 1712080001014, мусор от бытовых помещений организаций несортированный (исключая крупногабаритный) 9120040001004, отходы твердых производственных материалов, загрязненные нефтяными и минеральными жировыми продуктами 5490300000000, резиноасбестовые отходы (в том числе изделия отработанные и брак) 5750030001004, абразивная пыль и порошок от шлифования черных металлов с содержанием металла менее 15% 3140030011004</w:t>
            </w:r>
          </w:p>
          <w:p w:rsidR="00CC4A4F" w:rsidRPr="00DC5106" w:rsidRDefault="00CC4A4F" w:rsidP="00CD129C">
            <w:pPr>
              <w:spacing w:after="0" w:line="240" w:lineRule="auto"/>
              <w:rPr>
                <w:rFonts w:ascii="Times New Roman" w:hAnsi="Times New Roman"/>
                <w:sz w:val="20"/>
                <w:szCs w:val="20"/>
              </w:rPr>
            </w:pP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66608000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Ивашково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МУП «Коммунальщик» 215010 Смоленская область, г. Гагарин,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ул. Мелиоративная, д.11</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67-00006-З-00592-250914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15% и менее) 5490270101033, опилки древесные, загрязненные минеральными маслами (содержание масел 15% и более) 1713020104033, отходы твердых производственных материалов, загрязненные нефтяными и минеральными жировыми продуктами 5490300000000, отходы лакокрасочных средств 5550000000000, отходы черных металлов с примесями 3515030001000, мусор от бытовых помещений организаций несортированный (исключая крупногабаритный) 9120040001004, прочие коммунальные отходы 9900000000000, резиноасбестовые отходы (в том числе изделия отраб. и брак) 5750030001004, шлак сварочный 3140480001994, отходы абразивных материалов в виде пыли и порошка 3140430411004, обувь кожаная рабочая, потерявшая потребительские свойства 1470060113004, мусор строительный от разборки зданий 9120060101004, отходы из жилищ несортированные (исключая крупногабаритные) 9110010001004,  песок, загрязненный маслами (содержание масел 15% и более) 3140230301034, отходы бумаги и картона с синтетическим покрытием 1872010001000, древесные отходы с пропиткой и покрытиями несортированные 1712200001014, отходы рубероида 1872040101014, текстиль загрязненный 5820000000000, отходы потребления на производстве подобные коммунальным 9120000000000, пыль древесная от шлифовки натуральной чистой древесины 1711070011004, пыль стеклянная 3140080111004, обтирочный материал загрязненный маслами (содержание масел 15% и более)  5490270101033, опилки древесные, загрязненные минеральными маслами (содержание масел 15% и более) 1713020104033, отходы солей 5150000000000, отходы полипропилена в виде лома, литников 5710300001000, отходы твердых производственных материалов, загрязненные нефтяными и минеральными жировыми продуктами 5490300000000, пыль (или порошок) от шлифовальных черных материалов с содержанием металла 50% и более 3515036611004, остатки и огарки стальных сварочных электродов 3512160101995, абразивные круги отработанные, лом отработанных абразивных кругов 3140430201995, древесные отходы из натуральной чистой древесины несортированные 1711200001005, обрезки и обрывки тканей смешанных 5810110801995, отходы упаковочного картона незагрязненные 1871020201005,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 тормозные колодки отработанные 3515050001995, отходы стекловолокна 3140050001995, затвердевшие отходы пластмасс 5710000000000, резиновые изделия незагрязненные, потерявшие потребительские свойства 5750010113005, резинометаллические изделия, отработанные 5750040213005, отходы пластмассовой (синтетической) пленки, незагрязненной 5710190001005, опилки натуральной чистой древесины 1711060101005, отходы затвердевших полиамидов 5710110001005, отходы затвердевших компаунда 5710330001005, стеклянный бой незагрязненный (исключая бой стекла электронно-лучевых трубок и люминесцентных ламп) 3140080201995, отходы формовочных масс (термоактивной пластмассы) затвердевшие 3140080201995, накипь котельная 3140500001995, шкурка шлифовальная отработанная 3140430301995, отходы твердых сложных полиэфиров 5710020001005, ионообменные смолы для умягчения питьевой воды отработанные 5710240201005, отходы полиэтилена в виде пленки 5710290201995, отходы кухонь и предприятий общественного питания 9120100000000, железные бочки, потерявшие потребительские свойства 3513030113995, отходы гетинакса, текстолита, вулканизированной фибры, пленкосинтетического картона 5710090001000, отходы полиакрилового волокна и нитей 5810030001995</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66641000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Шавеево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ООО «Гранит»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215500 Смоленская область, г. Сафоново, ул. Горняцкая, д.1 </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67-00007-З-00592-250914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мусор от бытовых помещений организаций несортированный (исключая крупногабаритный) 9120040001004, электрическое оборудование, приборы, устройства и их части 9210000000000, резиноасбестовые отходы (в том числе изделия отработанные и брак) 5750030001004, отходы от жилищ несортированные (исключая крупногабаритные) 9110010001004, обувь кожаная рабочая, потерявшая потребительские свойства 1470060113004, древесные отходы с пропиткой и покрытиями несортированные 1712200001014, опилки и стружки древесные, загрязненные минеральными маслами (содержание масел 15% и более) 1713020001030, абразивная пыль и порошок от шлифования черных металлов (содержание металла менее 50%) 3140030011004, песок, загрязненный маслами  (содержание масел менее 15%) 3140230401034, отходы абразивных материалов в виде пыли и порошка 3140430411004, шлак сварочный 3140480001994, обтирочный материал, загрязненный маслами (содержание масел менее 15%) 5490270101034, отходы твердых производственных материалов, загрязненные нефтяными и минеральными жировыми продуктами 5490300000000, отходы потребления на производстве, подобные коммунальным 9120000000000, прочие коммунальные отходы 9900000000000, мусор строительный от разработки зданий 9120060101004, отходы бумаги и картона с пропиткой и покрытиями 1872000000000, стеклянные отходы 3140080001000, отходы бетонной смеси 314036008000, отходы гипса 3140380001000,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прочие твердые минеральные отходы 3140000000000, песок загрязненный бензином (количество бензина менее 15%) 3140230401034, отходы смеси разнородных пластмасс 5710990001004, отходы твердых производственных материалов, загрязненными нефтяными и минеральными жировыми продуктами 5490300000000, обтирочный материал загрязненный маслами (содержание масел 15% и более) 5490270101033, песок, загрязненный маслами (содержание масел 15% и более) 3140230304033, опилки древесные загрязненные бензином 15% и более) 1713030104033, опилки древесные, загрязненные минеральными маслами (содержание масел 15% и более) 1713030104033, лом и отходы черных металлов с  примесями или загрязнённые опасными веществами 3515000001000, отходы лакокрасочных средств 5550000000000, золошлаки от сжигания углей 3130020001000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66636000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2,5 км расположена д. Новая Даниловка</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«ЭКО-ТРАНС» 216520, Смоленская область, Рославльский район, д. Малые Кириллы</w:t>
            </w:r>
          </w:p>
        </w:tc>
      </w:tr>
      <w:tr w:rsidR="00CC4A4F" w:rsidRPr="00DC5106" w:rsidTr="00B27CDD">
        <w:trPr>
          <w:trHeight w:val="988"/>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67-00009-З-00592-250914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промышленных отходов</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органических растворителей, красок, лаков клея, мастик 5500000000000, лом и отходы черных металлов с примесями 3515000001000, обтирочный материал, загрязненный маслами (содержание масел 15% и более) 5490270101033, песок, загрязненный маслами (содержание масел 15% и более) 3140230204033, опилки древесные, загрязненные минеральными маслами (содержание масел 15% и более) 1713020104033, отходы (осадки) при механической и биологической очистке сточных вод 9430000000000, отходы стеклолакоткани 5710320101004, отходы асбеста в кусковой форме 3140370201014, резиноасбестовые отходы (в том числе изделия отработанные и брак) 5750030001004, мусор от бытовых помещений организаций несортированный (исключая крупногабаритный) 9120040001004, отходы абразивных материалов в виде пыли и порошка 3140430411004, шлак сварочный 3140480001994, обрезки резины 5750010201005, отходы полиэтилена в виде лома, литников 5710290101995, отходы затвердевшего компаунда 5710330001005, отходы полиэтилентерефталата (в том числе пленки его базе) 5710390001005, отходы формовочных масс (термореактивной пластмассы) затвердевшие 5710070001005, отходы упаковочной бумаги незагрязненные 1871020101005, отходы стекловолокна 3140050001995, отходы песка, незагрязненного опасными веществами 3140230101995, шкурка шлифовальная отработанная 3140430301995, электрические лампы накаливания отработанные 9231010001995, остатки и огарки сварочных электродов 3512160101995, абразивные круги отработанные, лом отработанных абразивных кругов 3140430201995, мусор строительный от разборки зданий 9120060101004, обувь кожаная рабочая, потерявшая потребительские свойства 1470060113004, отходы полиэтилена в виде пленки 5710290201995, отходы гипса в кусковой форме 3140380201995, пищевые отходы кухонь и организаций общественного питания несортированные 9120100100005, гальванические шламы 5110000000000, отходы твердых производственных материалов, загрязненные нефтяными и минеральными продуктами 5490300000000, резиновые изделия незагрязненные, потерявшие потребительские свойства 5750010113005</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66641000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Сафоново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«Авангард»</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215500, Смоленская обл., г. Сафоново, ул. Октябрьская, д. 78</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67-00010-З-00592-250914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промышленных отходов</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ртутные лампы, люминесцентные и ртутьсодержащие трубки, отработанные брак 3533010013011, отходы, содержащие ртуть 3531070002011</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66701000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с.п. Кощино северо-восточнее д. Замятлино на расстоянии 2,2 км.</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«ОСРАМ»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214020, г. Смоленск, ул. Индустриальная, д. 9а</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67-00011-З-00592-250914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промышленных отходов</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уборки помещения учебно-воспитательных учреждений 9120130001005, электрическое оборудование, приборы, устройства и их части 9210000000000, отходы активированного угля, незагрязненного опасными веществами 3140170001995, силикагель, отработанный при осушке воздуха и газов 3147050101995, отходы от водоэксплуатации (целлюлозные фильтры отработанные, загрязненные железом) 9490000000000, отходы затвердевших полиамидов (капролон) 5710110001005, абразивные круги отработанные, лом отработанных абразивных кругов 3140430201995, ионообменные смолы для водоподготовки, потерявшие потребительские свойства 5710240101005, лом и отходы черных металлов с примесями или загрязненные опасными веществами (тара с остатками ЛКМ) 3515000001000, отходы полимерных материалов (фторопласт) 5700000000000, отходы смеси затвердевших разнородных пластмасс 5710990001004, резиноасбестовые отходы (в том числе изделия отработанные и брак) паронит 5750030001004, мусор от бытовых помещений организаций несортированный (исключая крупногабаритный) 9120040001004, отходы солей (шлам из хранилища нитрата кальция) 5150000000000, резиновые изделия незагрязненные, потерявшие потребительские свойства 5750010113005, обтирочный материал, загрязненный маслами (содержание масел 15% и более) 5490270101033, резиноасбестовые отходы (в том числе изделия отработанные и брак) 5750030001004, отходы твердых производственных материалов, загрязненные нефтяными и минеральными жировыми продуктами (фильтры масляные отработанные) 5490300000000, свечи зажигания автомобильные отработанные 3510010101995, прочие твердые минеральные отходы (шлам от мойки автотранспорта) 3140000000000, отходы оксидов и гидроксидов (нерастворимый осадок, полученный при приготовлении нитрата магния-шлам магнезита) 5130000000000, отходы оксидов и гидроксидов (сметки порошка магнезита, затаренные в полипропиленовые мешки) 5130000000000, отходы солей (осадок из оборудования цеха аммиачной селитры, загрязненной лиламином) 5150000000000, отходы полипропилена в виде пленки 5710300201995, отходы полиэтилена в виде пленки 5710290201995, текстиль загрязненный (фильтрующая ткань с осадительной камеры пневмопогрузчика поз.Х-5) 5820000000000, текстиль загрязненный (фильтрующая ткань с фильтра поз.Ф-2) 5820000000000, отходы полимерных материалов (отходы б/у тары с остатками ЛКМ и пр) 5700000000000, текстиль загрязненный (фильтрующая ткань со скруббера поз.Х-29) 5820000000000, отходы оксидов, гидроксидов, солей (осадок из оборудования цеха аммиачной селитры-нерастворенный осадок из емкостей поз. Е-8,Е-34,Е-49/3) 5100000000000, древесные отходы (кисти малярные отработанные) 1700000000000, прочие отходы бумаги и картона (загрязненные бумажные фильтры) 1879000000000, отходы абразивных материалов в виде пыли и порошка 3140430411004, отходы минерального волокна (отходы каолиновой ваты от ремонта реакторов каталитической очистки) 3140160001000, прочие твердые минеральные отходы (грунт, загрязненный промотходами) 3140000000000, прочие отходы нефтепродуктов, продуктов переработки нефти, угля, газа,  горючих сланцев и торфа (нефтешлам из сборника хранилища аммиака поз.Е-9) 5490000000000, отходы асбеста в кусковой форме 3140370201014, текстиль загрязненный (отработанные фильтрующие материалы фильтра воздуха поз. Ф-101 (2-х ступенчатая очистка) 5820000000000, текстиль загрязненный (отработанные фильтрующие материалы фильтров газообразного аммиака поз. Ф-201 и фильтрующие элементы смесителя поз. Х- 201) 5820000000000, текстиль загрязненный (отработанные фильтрующие материалы фильтра воздуха поз.Ф-11(2-х ступенчатая очистка) 5820000000000, текстиль загрязненный (отработанные фильтрующие материалы фильтров поз .Ф-4,Ф-7,Ф-37,Ф-44,Ф-104,Ф-105,контактного аппарата поз.Р-12) 5820000000000, отходы (осадки) при механической и биологической очистке сточных вод (отход механической очистки - отход с решеток) 9430000004054, отходы оксидов, гидрооксидов, солей (осадок из емкостного оборудования  систем переработки нитрата кальция, разложения) 5100000000000, отходы оксидов, гидрооксидов, солей (шлам из бункера поз.FE-078) 5100000000000, отходы полипропилена в виде лома, литников 5710300101995, отходы из жилищ несортированные (исключая крупногабаритный) 9110010001004, пищевые отходы кухонь и организаций общественного питания несортированные 9120100100005, отходы неорганических кислот (шлам из емкости серной кислоты) 5210000000000, песок, загрязненный маслами (содержание масел 15 % и более) 3140230304033, лом и отходы черных металлов с примесями или загрязненные опасными веществами (отходы б/у тары из-под ГСМ) 3515000001000, отходы полимерных материалов (отходы б/у тары из-под смазочных материалов) 5700000000000, отходы солей (железа сернокислого) 5150000000000, отходы солей (натрия хлористого) 5150000000000, затвердевшие отходы пластмасс (б/у полипропиленовые биг-беги загрязненные железным купоросом) 5710000000000, шкурка шлифовальная отработанная 3140430301995, затвердевшие отходы пластмасс (б/у полипропиленовые биг-беги, загрязненные известью) 5710000000000, мелочь известковая и доломитовая с размером частиц не более 5 мм (недо пал извести) 3140130208995, прочие твердые минеральные отходы (отходы от зачистки вагонов) 3140000000000, прочие твердые минеральные отходы (грунт загрязненный нефтепродуктами) 3140000000000, шпалы железнодорожные деревянные, пропитанные антисептическими средствами, отработанные и брак 1712060013013, отходы химического происхождения (осадок из оборудования цеха ОМУ ото чистки оборудования нитроаммофоски, пыль апатитового концентрата) 5000000000000, отходы солей (осадок из оборудования цеха ОМУ-отходы аммиачной селитры, загрязненные лиламином) 5150000000000, текстиль загрязненный (отработанная фильтрующая ткань очистки воздуха  от пыли нитроаммофоски аспирационных систем поз.FD 960,963) 5820000000000, отходы гетинакса, текстолита, вулканизационной фибры, пленкосинтетичес кого картона (отходы текстолита) 5710090001000, затвердевшие отходы пластмасс (отходы полипропилена и полиэтилена, загрязненного аммиачной селитрой) 5710000000000, затвердевшие отходы пластмасс (отходы полипропилена и полиэтилена, загрязненного нитроаммофоской) 5710000000000, отходы, содержащие медь в кусковой форме (шлак от плавки меди и бронзы) 3531031201013, обувь кожаная рабочая, потерявшая потребительские свойства 1470060113004, опилки древесные, загрязненные минеральными маслами (содержание масел  - менее 15 %) 1713020101034, отходы бумаги и картона с пропиткой и покрытиями (электрокартон) 1872000000000, текстиль загрязненный (отходы лакоткани) 5820000000000, отходы пленкосинтетического картона 5710090101004, отходы затвердевшего поливинилхлорида и пенопласта на его базе (отходы  линолеума) 5710160001004, шлак сварочный 3140480001994, обрезь разнородной древесины (например, содержащая обрезь древесно-стружечных и/или древесно-волокнистых плит) 1719010601004, отходы (осадки) при промывке канализационных сетей 9470000000000, обрезки и обрывки тканей хлопчатобумажных 5810110701995, обрезки и обрывки тканей смешанных 5810110801995, обрезь валяльно-войлочной продукции 5810100001005, электрические лампы накаливания отработанные и брак 9231010001995, обтирочный материал, загрязненный маслами (содержание масел менее 15 %) 5490270101034, затвердевшие отходы пластмасс 5710000000000, пыль (или порошок) от шлифования черных металлов с содержанием металла 50% и более 3515036611004, отходы твердых производственных материалов, загрязненные нефтяными и минеральными жировыми продуктами5490300000000, остатки и огарки стальных сварочных электродов 3512160101995, отходы полиэтилена в виде лома, литников 5710290101995, отходы (осадки) при механической очистке сточных вод ( песок, шлам, фруктовые отходы после песколовок) 9430000000000, затвердевшие отходы пластмасс (б/у полиэтиленовые мешки, загрязненные  щелочью) 5710000000000, фильтровочные и поглотительные массы, незагрязненные опасными веществами (отработанный химпоглотитель) 3147000000000, текстиль загрязненный (спецодежда загрязненная) 5820000000000, пластмассовая незагрязненная тара, потерявшая потребительские свойства 5710180013005, отходы химического происхождения (осадок, образующийся при чистке оборудования из-под нитроаммофоски, пыль апатита) 5000000000000, текстиль загрязненный (отработанная фильтрующая ткань очистки воздуха  от пыли нитроаммофоски аспирационных систем поз.FD 353,355) 5820000000000, текстиль загрязненный (отработанная фильтрующая ткань очистки воздуха  от пыли аппатита аспирационных систем поз.FD 002) 5820000000000, текстиль загрязненный (отработанная фильтрующая ткань аспирационных систем очистки воздуха от пыли хлористого калия поз. 811, 827, 829, 211,  219) 5820000000000, затвердевшие отходы пластмасс (полипропиленовые мешки (биг-беги) с полиэтиленовым вкладышем, загрязненные пигментом) 5710000000000, отходы солей (осадок из реакторов нейтрализации поз. DC-038AB,DC-039A, B и емкости поз. FA-040) 5150000000000, отходы солей (осадок, образующийся при чистке оборудования из-под хлористого калия и ПГУ) 5150000000000, отходы сложного комбинированного состава в виде изделий, оборудования, устройств, не вошедшие в другие пункты (б/у мониторы, кинескопы) 9200000000000, отходы (мусор) от уборки территории и помещений культурно-спортивных учреждений и зрелищных мероприятий 9120140001005</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66614000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Елесеенки, д. Пушкарево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«Дорогобуж»</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215753, Смоленская обл., Дорогобужский р-н, пос. Верхнеднепровский</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67-00012-З-00592-250914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строительных отходов</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9120000000000, деревянная упаковка (невозвратная тара) из натуральной древесины 1711050213005, прочие коммунальные отходы 9900000000000, отходы сучьев, ветвей от лесоразработок 1730010101005</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3140070301995 – керамические изделия, потерявшие потребительские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1711200001005 – древесные отходы из натуральной чистой древесины несортированные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3140120201014 – отходы асбоцемента в кусковой форме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3140080201995 – стеклянный бой незагрязненный (исключая бой стекла электронно-лучевых трубок и люминесцентных ламп)</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3140350201004 – отходы асфальтобетона и/или асфальтобетонной смеси в кусковой форме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1872040101014 – отходы рубероида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9120060101004 – мусор строительный от разборки зданий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3140160101004 – отходы шлаковаты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1711060101005 – опилки натуральной чистой древесины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3140140101995 – бой шамотного кирпича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3140140301995 – бой кирпичной кладки при ремонте зданий и сооружений</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66614000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Елесеенки, д. Пушкарево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«Дорогобуж»</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215753, Смоленская обл., Дорогобужский р-н, пос. Верхнеднепровский</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67-00013-З-00592-250914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3140480001994 – шлак сварочный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3140430411004 – отходы абразивных материалов в виде пыли и порошка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1470060113004 – обувь кожаная рабочая, потерявшая потребительские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1712200001014 – древесные отходы с пропиткой и покрытиями не сортированные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5750030001004 – резиноасбестовые отходы (в том числе изделия отработанные и брак)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5490270101034 – обтирочный материал, загрязненный маслами (содержание масел менее 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9120040001004 – мусор от бытовых помещений организаций несортированный (исключая крупногабаритный)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3140230301034 – песок, загрязненный маслами (содержание масел менее 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1711010001000 – отходы коры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1712020001000 – отходы обработки древесно-стружечных и/или древесно-волокнистых плит, содержащие связующие смолы в количестве от 0,2% до 2,5% включительно</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1712010001000 – отходы обработки фанеры, потерявшие свои потребительские свойства, содержащие связующие смолы в количестве от 0,2% до 2,5% включительно</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1712050001004 – отходы древесных строительных лесоматериалов, в том числе от сноса и разборки строений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1712080001013 – отходы древесины с масляной пропиткой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1713000000000 – опилки и стружки древесные, загрязненные преимущественно органическими веществами (минеральные масла, лаки, растворители)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1872000000000 – отходы бумаги и картона с пропиткой и покрытиями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1872020001014 – отходы фотобумаги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3130020001000 – золошлаки от сжигания углей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3140080001000 – стеклянные отходы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3140120001000 – отходы асбоцемента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3140230304033 – песок, загрязненный маслами (содержание масел 15% и более)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5490300000000 – отходы твердых производственных материалов, загрязненные нефтяными и минеральными жировыми продуктами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5550000001003 – отходы лакокрасочных средств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5710160001004 – отходы затвердевшего поливинилхлорида и пенопласта на его базе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3140360008000 – отходы бетонной смеси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3140380001000 – отходы гипса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3140430001000 – отходы абразивных материалов и инструментов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5490300000000 – отходы твердых производственных материалов, загрязненные нефтяными и минеральными жировыми продуктами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5490270101003 – обтирочный материал, загрязненный маслами (содержание масел 15% и более)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3515000001000 – лом и отходы черных металлов с примесями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9110010001004 – отходы из жилищ несортированные (исключая крупногабаритные)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9900000000000 – прочие коммунальные отходы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1200601010004 – мусор строительный от разборки зданий</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66633000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Боровское</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«Коммунальщик» Починковского района Смоленской области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216450, Смоленская обл., г. Починок, ул. Твардовского, д. 10А</w:t>
            </w:r>
          </w:p>
          <w:p w:rsidR="00CC4A4F" w:rsidRPr="00DC5106" w:rsidRDefault="00CC4A4F" w:rsidP="00CD129C">
            <w:pPr>
              <w:spacing w:after="0" w:line="240" w:lineRule="auto"/>
              <w:rPr>
                <w:rFonts w:ascii="Times New Roman" w:hAnsi="Times New Roman"/>
                <w:sz w:val="20"/>
                <w:szCs w:val="20"/>
              </w:rPr>
            </w:pP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67-00014-З-00592-250914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9120040001004 – мусор от быт. помещений организаций несортированный (иск. крупногабаритный)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5750030001004 – резиноасбестовые отходы (в том числе изделия отработанные и брак)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54903300000000 – отходы твердых производственных материалов, загр. НП и мин. жировыми продуктами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3140350201004 – отходы асфальтобетона и/или асфальтоб. смеси в кусковой форме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3140480001994 – шлак сварочный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3149230301034 – песок, загрязненный маслами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1712200001014 – древесные отходы с пропиткой и покрытиями несортированные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1872040101014 – отходы рубероида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1470060113004 – обувь кожаная рабочая, потерявшая потребительские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3140080001000 – стеклянные отходы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9120060101004 – мусор строительный от разборки зданий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5490270101034 – обтирочный материал, загрязненный маслами (содержание масел менее 15%)</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3140230001000 – отходы песка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3130000000000 – золы, шлаки и пыль от поточных установок и от термической обработки отходов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5710160001004 – отходы затвердевшего поливинилхлорида и пенопласта на его базе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9110010001004 – отходы из жилищ несортированные (искл. крупногараритные)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3140030011004 – отходы абразивных материалов в виде пыли и порошка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1711010001004 – отходы коры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3515030001000 – отходы черных металлов с примесями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3140120201014 – отходы асбоцемента в кусковой форме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1872040101014 – отходы рубероида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555000000000 – отходы лакокрасочных средств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91200000000 – отходы потребления на производстве подобные коммунальным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94300000000 – отходы (осадки) при механической очистке сточных вод</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66710000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Екимовичи</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МУП «Комбинат коммунальных предприятий» Муниципального образования «г. Десногорск» Смоленской области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216400, Смоленская обл., г. Десногорск, 3 микр-он, пристройка к д. 1«Б»</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67-00015-Х-00592-250914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Хранилище жидких и твердых отходов</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35330100113011 – ртутные лампы, люминесцентные ртутьсодержащие трубки отработанные и брак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3533000013001 – изделия, устройства, приборы, потерявшие потребительские свойства, содержащие ртуть</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3533030013011 – ртутные термометры отработанные и брак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3570000000000 – металлический шлам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5150000000000 – отходы солей</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45000000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«Концерн Росэнергоатом»</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66710000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филиал «Смоленская атомная станция»</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Десногорск</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«Концерн Росэнергоатом» филиал «Смоленская атомная станция»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109507, г. Москва, ул. Ферганская, д. 25 (ОАО «Концерн Росэнергоатом»);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216400, Смоленская обл., г. Десногорск (филиал «Смоленская атомная станция»)</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67-00017-Х-00592-250914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Склад № 4293</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5210010102012 – кислота аккумуляторная серная отработанная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5930000000000 – лабораторные отходы и остатки химикалиев</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9211010213013 – аккумуляторы свинцовые отработанные не разобранные со слитым электролитом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3531030101013 – лом меди несортированный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3531031101013 – отходы, содержащие медь несортированные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3531032001013 – стружка медная незагрязненная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9311010213013 – аккумуляторы свинцовые отработанные неразобранные, со слитым электролитом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5550000000000 – отходы лакокрасочных средств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9211000013000 – отходы аккумуляторов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5550000000000 – отходы лакокрасочных средств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9211000013000 – отходы аккумуляторов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5750020413004 – покрышки с металлическим кордом отработанные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5750020113004 – камеры пневматические отработанные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5150000000000 – отходы солей</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45000000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«Концерн Росэнергоатом»</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66710000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филиал «Смоленская атомная станция»</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г. Десногорск</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«Концерн Росэнергоатом» филиал «Смоленская атомная станция»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109507, г. Москва, ул. Ферганская, д. 25 (ОАО «Концерн Росэнергоатом»);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216400, Смоленская обл., г. Десногорск (филиал «Смоленская атомная станция»)</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67-00018-З-00592-250914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9120040001004 – мусор от бытовых помещений организаций не сортированный, исключая крупногабаритный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990000000000 – прочие коммунальные отходы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9110010001004 – отходы из жилищ не сортированные, исключая крупногабаритный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9120060101004 – мусор строительный от разборки зданий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9210000000000 – электрическое оборудование, приборы, устройство и части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1872000000000 – отходы бумаги и картона, с пропиткой и покрытиями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3130020001000 – золошлаки и сжигание углей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5710160001004 – отходы затвердевшего полихлорида и пенопласта на его базе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515030001000 – отходы черных металлов с примесями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575003001004 – резиноасбестовые отходы (в том числе изделия отработанные и брак)</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3515036611004 – пыль (порошок) от шлифования черных металлов с содержанием металлов 50% и более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3410480001994 – шлак сварочный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1712200001014 – древесные отходы с пропиткой и покрытиями несортированные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9710000000000 – металлические отходы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3140430411004 – отходы абразивных материалов в виде пыли и порошка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147006011300 – обувь кожаная рабочая, потерявшая потребительские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1713020101034 – опилки древесные загрязненные минеральными маслами, содержащие масла менее 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5490270101034 – обтирочный материал, загрязненный маслами (содержащие масел менее 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3140230301034 – песок загрязненный маслами (содержащий масел менее 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5490270101033 – обтирочный материал, загрязненный маслами (содержащие масел 15% и более)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3140230304033 – песок загрязненный маслами (содержащий масел 15% и более)</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66630000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Курбатово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МУП «Жилищно-коммунальная служба»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215240, Смоленская обл., с. Новодугино, ул. Кооперативная, д. 2</w:t>
            </w:r>
          </w:p>
        </w:tc>
      </w:tr>
      <w:tr w:rsidR="00CC4A4F" w:rsidRPr="00DC5106" w:rsidTr="00B27CDD">
        <w:trPr>
          <w:trHeight w:val="846"/>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67-00019-Х-00592-250914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Мазутный бак №3</w:t>
            </w:r>
          </w:p>
        </w:tc>
        <w:tc>
          <w:tcPr>
            <w:tcW w:w="461" w:type="pct"/>
          </w:tcPr>
          <w:p w:rsidR="00CC4A4F" w:rsidRPr="00DC5106" w:rsidRDefault="00CC4A4F" w:rsidP="00CD129C">
            <w:pPr>
              <w:autoSpaceDE w:val="0"/>
              <w:autoSpaceDN w:val="0"/>
              <w:adjustRightInd w:val="0"/>
              <w:spacing w:after="0" w:line="240" w:lineRule="auto"/>
              <w:rPr>
                <w:rFonts w:ascii="Times New Roman" w:hAnsi="Times New Roman"/>
                <w:sz w:val="20"/>
                <w:szCs w:val="20"/>
              </w:rPr>
            </w:pPr>
            <w:r w:rsidRPr="00DC5106">
              <w:rPr>
                <w:rFonts w:ascii="Times New Roman" w:hAnsi="Times New Roman"/>
                <w:sz w:val="20"/>
                <w:szCs w:val="20"/>
              </w:rPr>
              <w:t xml:space="preserve">Хранение отходов                  </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Масла автомобильные отработанные 5410020202033</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Масла трансформаторные отработанные, не содержащие галогены, полихлорированные дифенилы и терфенилы 5410020702033</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Масла турбинные отработанные 5410021202033</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Масла трансмиссионные отработанные 5410020602033</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Масла гидравлические отработанные, не содержащие галогены 5410021302033</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Масло дизельное отработанное 5410020302033</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Масла компрессорные отработанные 5410021102033</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Всплывающая пленка из нефтеуловителей (бензиноуловителей) 5460020006033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Масла индустриальные отработанные 5410020502033</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Остатки дизельного топлива, потерявшего потребительские свойства 5410110002033</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45000000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«Концерн Росэнергоатом»</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66710000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филиал «Смоленская атомная станция»</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г. Десногорск    </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ОАО «Концерн Росэнергоатом» </w:t>
            </w:r>
            <w:r w:rsidRPr="00DC5106">
              <w:rPr>
                <w:rFonts w:ascii="Times New Roman" w:hAnsi="Times New Roman"/>
                <w:sz w:val="20"/>
                <w:szCs w:val="20"/>
              </w:rPr>
              <w:br/>
              <w:t>филиал «Смоленская атомная станция»</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ОАО «Концерн Росэнергоатом: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ул.Ферганская, дом 25, г.Москва, 109507;</w:t>
            </w:r>
          </w:p>
          <w:p w:rsidR="00CC4A4F" w:rsidRPr="00DC5106" w:rsidRDefault="00CC4A4F" w:rsidP="00CD129C">
            <w:pPr>
              <w:autoSpaceDE w:val="0"/>
              <w:autoSpaceDN w:val="0"/>
              <w:adjustRightInd w:val="0"/>
              <w:spacing w:after="0" w:line="240" w:lineRule="auto"/>
              <w:rPr>
                <w:rFonts w:ascii="Times New Roman" w:hAnsi="Times New Roman"/>
                <w:sz w:val="20"/>
                <w:szCs w:val="20"/>
              </w:rPr>
            </w:pPr>
            <w:r w:rsidRPr="00DC5106">
              <w:rPr>
                <w:rFonts w:ascii="Times New Roman" w:hAnsi="Times New Roman"/>
                <w:sz w:val="20"/>
                <w:szCs w:val="20"/>
              </w:rPr>
              <w:t>филиал «Смоленская атомная станция»:</w:t>
            </w:r>
            <w:r w:rsidRPr="00DC5106">
              <w:rPr>
                <w:rFonts w:ascii="Times New Roman" w:hAnsi="Times New Roman"/>
                <w:sz w:val="20"/>
                <w:szCs w:val="20"/>
              </w:rPr>
              <w:br/>
              <w:t>216400, г.Десногорск, Смоленская область</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67-00020-З-00592-250914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autoSpaceDE w:val="0"/>
              <w:autoSpaceDN w:val="0"/>
              <w:adjustRightInd w:val="0"/>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9231010001995 – электрические лампы накаливания отработанные и брак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3512160101995 – остатки и огарки стальных сварочных электродов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3140430411004 – отходы образивных материалов в виде пыли и порошка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3140430201995 – абразивные круги, отработанные, лом отработанных абразивных кругов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3140550201995 – отходы цемента в кусковой форме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3140080201995 – стеклянный бой незагрязненный (исключая бой стекла электронно-лучевых трубок и люминесцентных ламп)</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5750010113005 – резиновые изделия незагрязненные, потерявшие потребительские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5550000000000 – отходы лакокрасочных средств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9120040001004 – мусор от бытовых помещений организаций несортированный (исключая крупногабаритный)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5810110701995 – обрезки и обрывки тканей хлопчатобумажных</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1470060113004 – обувь кожаная рабочая, потерявшая потребительские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3140230204033 – песок, загрязненный маслами (содержание масел 15% и более)</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5490270101033 – обтирочный материал, загрязненный маслами (содержание масел 15% и более)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5750030001004 – резиноасбестовые отходы (в т.ч. изделия отработанные и брак)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5490300000000 – отходы твердых производственных материалов, загрязненные нефтяными и минеральными жировыми продуктами (фильтры масляные)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1712200001014 – древесные отходы с пропиткой и покрытиями несортированные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9900000000000 – прочие коммунальные отходы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3140480001994 – шлак сварочный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5750020113004 – камеры пневматические отработанные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5750040213005 – резинометаллические изделия отработанные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5810110801995 – обрезки и обрывки тканей смешанных</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1713020104033 – опилки древесные, загрязненные минеральными маслами (содержание масел 15% и более)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5490270101034 – обтирочный материал, загрязненный маслами (содержание масел менее 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9110010001004 – отходы из жилищ несортированные (исключая крупногабаритные)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3515030010000 – отходы черных металлов с примесями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9480000000000 – отходы (осадки) при обработке сточных вод, не вошедшие в другие позиции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9120110001005 – отходы (мусор) от уборки территории и помещений объектов оптово-розничной торговли продовольственными товарами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912012001005 - отходы (мусор) от уборки территории и помещений объектов оптово-розничной торговли промышленными товарами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912013001005 – отходы (мусор) от уборки территорий и помещений учебно-воспитательных учреждений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912014001005 – отходы (мусор) от уборки территорий и помещений культурно-спортивных учреждений и зрелищных мероприятий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9120060101004 – мусор строительный от разборки зданий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1711060101005 – опилки натуральной чистой древесины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1711060201005 – стружка натуральной чистой древесины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1771120001005 – древесные отходы из натуральной чистой древесины несортированные</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66656151</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Гераськовка</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Муниципальное унитарное предприятие «Коммунальщик» МО Первомайское сельское поселение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216426, Смоленская обл., Шумячский р-н, с. Первомайский, ул. Никольская, д. 38</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67-00021-З-00592-250914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autoSpaceDE w:val="0"/>
              <w:autoSpaceDN w:val="0"/>
              <w:adjustRightInd w:val="0"/>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5210010102012 – кислота аккумуляторная серная отработанная</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5410020102033 – масла моторные отработанные</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5410020602033 – масла трансмиссионные отработанные</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5410021302033 – масла гидравлические отработанные</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9211010213013 – аккумуляторы свинцовые отработанные неразобранные, со слитым электролитом</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5490300000000 – отходы твердых производственных материалов, загрязненные нефтяными и минеральными жировыми продуктами</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5490270101033 – обтирочный материал, загрязненный нефтепродуктами</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3140230304033 – песок, загрязненный маслами (содержание масел 15% и более)</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3515000001000 – лом и отходы черных металлов с примесями или загрязненные опасными веществами</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5750020013004 – покрышки с металлическим кордом отработанные</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5750030001004 – резиноасбестовые отходы (в т.ч. изделия отработанные и брак)</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3140030011004 – абразивная пыль и порошок от шлифования черных металлов (с содержанием металла менее 50%)</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9120040001004 – мусор от бытовых помещений организаций несортированный (исключая крупногабаритный)</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1712200001014 – древесные отходы с пропиткой и покрытиями несортированные</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9120000000000 – отходы потребления на производстве, подобные коммунальным</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9430000000000 – отходы (осадки) при механической очистке сточных вод</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9120060101004 – мусор строительный от разборки зданий</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1470060113004 – обувь кожаная рабочая, потерявшая потребительские свойства</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3515030001000 – отходы черных металлов с примесями</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1713020101034 – опилки древесные, загрязненные минеральными маслами (содержание масел – менее15%)</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3140230301034 – песок, загрязненный маслами (содержан. Масел менее 15%)</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3140480001994 – шлак сварочный</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5490270101034 – обтирочный материал, загрязненный маслами (содержание масел менее 15%)</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9110010001004 – отходы из жилищ несортированные (исключая крупногабаритные)</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5710990001004 – отходы смеси затвердевших разнородных пластмасс</w:t>
            </w:r>
          </w:p>
          <w:p w:rsidR="00CC4A4F" w:rsidRPr="00DC5106" w:rsidRDefault="00CC4A4F" w:rsidP="00CD129C">
            <w:pPr>
              <w:spacing w:after="0" w:line="240" w:lineRule="auto"/>
              <w:rPr>
                <w:rFonts w:ascii="Times New Roman" w:hAnsi="Times New Roman"/>
                <w:sz w:val="20"/>
                <w:szCs w:val="20"/>
              </w:rPr>
            </w:pP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9900000000000 – прочие коммунальные отходы </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Имеется</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66624000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 Гусино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ООО «Гарант»</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216117, Смоленская обл., Краснинский район, д. Гусино, ул. Октябрьская, д. 28а</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67-00022-З-00592-250914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ТБО</w:t>
            </w:r>
          </w:p>
        </w:tc>
        <w:tc>
          <w:tcPr>
            <w:tcW w:w="461" w:type="pct"/>
          </w:tcPr>
          <w:p w:rsidR="00CC4A4F" w:rsidRPr="00DC5106" w:rsidRDefault="00CC4A4F" w:rsidP="00CD129C">
            <w:pPr>
              <w:autoSpaceDE w:val="0"/>
              <w:autoSpaceDN w:val="0"/>
              <w:adjustRightInd w:val="0"/>
              <w:spacing w:after="0" w:line="240"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3515000013003 - Лом и отходы черных металлов с примесями или загрязненные опасными веществами (ЛКМ)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5550000013033 - Отходы лакокрасочных средств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3140550111003 - Пыль цементная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5490300013034 - Отходы твердых производственных материалов, загр. нефтяными и минеральными жировыми продуктами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3140230301034 - Песок, загрязненный маслами (сод. масел 15% и менее)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5490270101034 - Обтирочный материал, загрязненный маслами (содержание масел15% и менее)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3140030011004 - Абразивная пыль и порошок от шлифования черных металлов с содержанием металла менее 50%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5810110001004 - Отходы тканей, старая одежда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5750030013004 - Резиноасбестовые отходы (в том числе изделия отраб. и брак)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9120040001004 - Мусор от бытовых помещений организаций не сортированный (исключая крупногабаритный)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9900000001004 - Прочие коммунальные отходы (уличный смет с территорий предприятий)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9100000001004 - Твердые коммунальные отходы (мусор от уборки произв. помещений)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5710160001004 - Отходы затвердевшего поливинилхлорида и пенопласта на его базе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5710000001004 - Затвердевшие отходы пластмасс</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5710090001004 - Отходы гетинакса, текстолита, вулканиз. фибры, пленкосинтет. картона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3515040001004 - Окалина, загр. маслами (содерж. масел 15% и менее)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1711010001004 - Отходы коры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1713021011014 - Опилки ДВП или ДСП, сод. связующие смолы в колич. от 02 до 2,5% включительно</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1712020301014 - Обрезки, кустовые отходы ДСП и ДВП, сод смолы в колич. от 02 до 2,5%  включительно</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9120060101004 - Мусор строительный от разборки зданий (и текущего ремонта)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1470060113004 - Обувь кожаная рабочая, потерявшая потребит.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9236000013004 - Отходы изоляции и изоляц. материалов, потерявших потреб.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3515036611004 - Пыль (или порошок) от шлифовки черных металлов с сод. металла 50% и более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5150000000004 - Отходы солей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9110010001004 - Отходы из жилищ не сортированные (исключая крупногабаритные)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3513011101004 - Отходы, содержащие сталь, несортированные, загр. нефтепрод. (сод. нефтепр. менее 15%)</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1712010101014 - Обрезь фанеры, сод. связующие смолы в колич. от 0,2 до 2,5% вкл.</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3515000001004 - Лом и отходы черных металлов с примесями или загрязненные опасными веществами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5710110001005 - Отходы затвердевших полиамидов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5710190001005 - Отходы пластмассовой пленки не загрязненной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5810100001005 - Обрезь валяльно-войлочной продукции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1712000001005 - Древесные отходы с пропиткой и покрытиями, не загрязненные опасными веществами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9210000013005 - Электрическое оборудование, приборы, устройства и их части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1871030001005 - Отходы бумаги и картона от канцелярской деятельности и делопроизводства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1871020101005 - Отходы упаковочной бумаги незагрязненные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5750010113005 - Резиновые изделия незагрязненные, потерявшие потребительские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5750040213005 - Резинометаллические изделия отработанные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5820000001005 - Текстильные отходы</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1871020201005 - Отходы упаковочного картона не загрязненного</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5710180013005 - Пластмассовая не загрязненная тара, потерявшая потребительские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1730010101005 - Отходы сучьев, ветвей от лесоразработки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1871050001005 - Отходы печатной продукции (черно-белая печать)</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5710320011005 - Отходы стеклопластика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9236000013005 - Отх. изол. проводов, кабеля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5750010401005 - Резиновая крошка, резиновый скрап</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1711200001005 - Древесные отх. из натуральной чистой древесины, несортированн.</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9120100100005 - Пищевые отходы кухонь и организаций общ. Питания несорт.</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5810110001005 - Отходы тканей, старая одежда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1871020301005 - Отходы упаковочн.  Гофрокартона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5810080013005 - Остатки веревок и канатов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3147000001005 - Фильтровочные и поглотительные отраб. массы, не загр. Опасными веществами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9110010001004 - Отходы из жилищ несортированные (исключая крупногабаритные)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9110020001005 - отходы из жилищ крупногабаритные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9120000000000 - отходы потребления на производстве подобные коммунальным</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9120040001004 - Мусор от бытовых помещений организаций несортированный (исключая крупногабаритный)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9120050001005 - Мусор от бытовых помещений организаций крупногабаритный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9120110001005 - Отходы (мусор) от уборки территорий и помещений объектов оптово-розничной торговли продовольственными товарами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9120120001005 - Отходы (мусор) от уборки территорий и помещений объектов оптово-розничной торговли промышленными товарами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9120130001005 - Отходы (мусор) от уборки территорий и помещений учебно-воспитательных учреждений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9120140001005 - Отходы (мусор) от уборки территорий и помещений культурно-спортивных  учрежд. и зрелищных мероприятий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9120150001005 - Отходы (мусор) от уборки территорий кладбищ</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9231010001995 - Электрические лампы накаливания отработанные и брак</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3130020101995 – Золошлаки от сжигания углей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3140500001995 - Накипь котельная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3512160101995 - Остатки и огарки стальных сварочных электродов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3515050001995 - Тормозные колодки отработанные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5810110801995 - Обрезки и обрывки тканей смешанных</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5810110101995 - Обрезки и обрывки тканей из полиамидного волокна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5810110701995 - Обрезки и обрывки тканей хлопчптобумажных</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5710300101995 - Отходы полипропилена  в виде лома, литников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3140070301995 - Керамические изделия, потерявшие потреб.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3140080201995 - Стеклянный бой незагрязненный (исключая бой стекла электронно-лучевых трубок и люмин. ламп)</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3140430301995 - Шкурка шлифовальная отработанная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3140550201995 - Отходы цемента в кусков. Форме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3140360208995 - Отходы бетонной смеси с содерж. пыли менее 30%</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5710290201995 - Отходы полиэтилена в виде пленки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3140050001995 - Отходы стекловолокна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3531010313995 - Тара и упаковка из алюминия нез., потерявшая потр. Свойства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3140140401995 - Бой строительного кирпича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3140140101995 - Бой шамотного кирпича</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3140140501995 - Отходы огнеупорного мергеля</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3140270201995 - Бой железобетонных изделий, отх. Железобетона в кусковой форме</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3140430201995 - Абразивные круги отработанные, лом отработанных абразивных кругов</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1470050001995 - Обрезь жесткого кожтовара в производстве обуви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1712050001004 - Отходы древесных строительных лесоматериалов, в том числе от сноса и разборки строений</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9120060101004 - Мусор строительный от разборки зданий</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66616000</w:t>
            </w:r>
          </w:p>
        </w:tc>
        <w:tc>
          <w:tcPr>
            <w:tcW w:w="48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д. Кислово</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Администрация муниципального образования «Духовщинский район» Смоленской области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216200,  Смоленская область, г. Духовщина, ул. Смирнова, д. 45.        тел. 84816641144</w:t>
            </w:r>
          </w:p>
        </w:tc>
      </w:tr>
      <w:tr w:rsidR="00CC4A4F" w:rsidRPr="00DC5106" w:rsidTr="006E40A2">
        <w:trPr>
          <w:trHeight w:val="70"/>
        </w:trPr>
        <w:tc>
          <w:tcPr>
            <w:tcW w:w="5000" w:type="pct"/>
            <w:gridSpan w:val="8"/>
          </w:tcPr>
          <w:p w:rsidR="00CC4A4F" w:rsidRPr="00DC5106" w:rsidRDefault="00CC4A4F" w:rsidP="00CD129C">
            <w:pPr>
              <w:spacing w:after="0" w:line="240" w:lineRule="auto"/>
              <w:jc w:val="center"/>
              <w:rPr>
                <w:rFonts w:ascii="Times New Roman" w:hAnsi="Times New Roman"/>
                <w:sz w:val="20"/>
                <w:szCs w:val="20"/>
              </w:rPr>
            </w:pPr>
            <w:r w:rsidRPr="00DC5106">
              <w:rPr>
                <w:rFonts w:ascii="Times New Roman" w:hAnsi="Times New Roman"/>
                <w:sz w:val="20"/>
                <w:szCs w:val="20"/>
              </w:rPr>
              <w:t>Тамбовская область</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68-00001-З-00592-250914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Полигон захоронения ТБО</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коммунальные 9000000000000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68618151</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р.п. Мучкапский</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ООО "Родник"                393570,Тамбовская обл., р.п. Мучкапский, ул. Заводская, д. 85</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68-00002-З-00592-250914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Полигон захоронения ТБО</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9120040001004,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Деревянная упаковка 1711050213005,</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упаковочной бумаги незагрязненные 1871020101005,</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упаковочного картона 1871020201005,</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упаковочного гофрокартона 1871020301005,</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бумаги и картона от канцелярской деятельности 1871030001005,</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(мусор) от уборки территории и помещений 9120110001005,</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Мусор от уборки территорий и производственных помещений 9120000000000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68622151</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р.п. Первомайский</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МУП «Первомайское»          393700 Тамбовская область, р.п. Первомайский, ул. Эрнста Тельмана, д. 8, кв. 31</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68-00003-З-00592-250914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Полигон захоронения ТБО</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от жилищно-коммунальных хозяйств 9110010001004,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гидроксида кальция 51300000 00000,</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Мусор строительный 9120060101004</w:t>
            </w:r>
          </w:p>
          <w:p w:rsidR="00CC4A4F" w:rsidRPr="00DC5106" w:rsidRDefault="00CC4A4F" w:rsidP="00CD129C">
            <w:pPr>
              <w:spacing w:after="0" w:line="216" w:lineRule="auto"/>
              <w:rPr>
                <w:rFonts w:ascii="Times New Roman" w:hAnsi="Times New Roman"/>
                <w:sz w:val="20"/>
                <w:szCs w:val="20"/>
              </w:rPr>
            </w:pP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68610475</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с. Моршань</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ООО «Кирсановское городское жилищное коммунальное хозяйство» 393360 Тамбовская обл.,           г. Кирсанов, ул. Пушкинская, 56</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68-00004-З-00592-250914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Полигон захоронения ТБО</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(исключаякрупногабаритные)9110010001004,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из жилищ крупногабаритные 9110020001005,</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9120000000000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68701000</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п. Первомайский Тамбовского р-на</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ООО "КомЭк"                     392023, г. Тамбов                      г. Тамбов, ул. Пионерская 5Б</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68-00005-З-00592-250914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Полигон захоронения ТБО</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из жилищ крупногабаритные 9110020001005</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68604101</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 Жердевка</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ООО "КомЭк"                   392023, г. Тамбов, ул. Пионерская 5Б</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68-00006-З-00592-250914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Полигон захоронения ТБО</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из жилищ несортированные (исключая крупногабаритные)  9110010001004,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 из жилищ крупногабаритные 9110020001005,</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Гидроксид кальция 513000000000,</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Смет с территории 912000000000,</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Навоз свиней перепревший 1310040201004,                               Золошлаки от сжигания углей 3130020201004</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68614000</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П. Мордово</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МП МУП ЖКХ Мордовского р-на</w:t>
            </w: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393600, Тамбовская обл., Мордовский р-он, р.п. Мордово, ул. 2ая еволюционная, 77</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68-00007-Х-00592-250914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Накопитель хозяйственно-бытовых сточных вод Пруд «А»</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Отходы(осадки)  при механической и биологической очистке сточных вод 9430000000000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68701000</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 Тамбов</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ОАО «Пигмент», 392681,г. Тамбов, ул. Монтажников, 1</w:t>
            </w:r>
          </w:p>
        </w:tc>
      </w:tr>
      <w:tr w:rsidR="00CC4A4F" w:rsidRPr="00DC5106" w:rsidTr="006E40A2">
        <w:trPr>
          <w:trHeight w:val="1653"/>
        </w:trPr>
        <w:tc>
          <w:tcPr>
            <w:tcW w:w="266" w:type="pct"/>
          </w:tcPr>
          <w:p w:rsidR="00CC4A4F" w:rsidRPr="00DC5106" w:rsidRDefault="00CC4A4F" w:rsidP="00CD129C">
            <w:pPr>
              <w:spacing w:after="0" w:line="240" w:lineRule="auto"/>
              <w:rPr>
                <w:rFonts w:ascii="Times New Roman" w:hAnsi="Times New Roman"/>
                <w:sz w:val="20"/>
                <w:szCs w:val="20"/>
                <w:highlight w:val="yellow"/>
              </w:rPr>
            </w:pPr>
            <w:r w:rsidRPr="00DC5106">
              <w:rPr>
                <w:rFonts w:ascii="Times New Roman" w:hAnsi="Times New Roman"/>
                <w:sz w:val="20"/>
                <w:szCs w:val="20"/>
              </w:rPr>
              <w:t>68-00008-Х-00592-250914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Накопитель промстоков-шламонакопитель Пруд «Б»</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Отходы(осадки)  при механической и биологической очистке сточных вод 9430000000000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68701000</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 Тамбов</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ОАО «Пигмент», 392681,г. Тамбов, ул. Монтажников,1</w:t>
            </w:r>
          </w:p>
        </w:tc>
      </w:tr>
      <w:tr w:rsidR="00CC4A4F" w:rsidRPr="00DC5106" w:rsidTr="006E40A2">
        <w:trPr>
          <w:trHeight w:val="1653"/>
        </w:trPr>
        <w:tc>
          <w:tcPr>
            <w:tcW w:w="26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68-00009-Х-00592-250914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Накопитель промстоков-шламонакопитель Пруд «Д»</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Отходы(осадки)  при механической и биологической очистке сточных вод 9430000000000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68701000</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 Тамбов</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ОАО «Пигмент», 392681,г. Тамбов, ул. Монтажников,1</w:t>
            </w:r>
          </w:p>
        </w:tc>
      </w:tr>
      <w:tr w:rsidR="00CC4A4F" w:rsidRPr="00DC5106" w:rsidTr="006E40A2">
        <w:trPr>
          <w:trHeight w:val="1653"/>
        </w:trPr>
        <w:tc>
          <w:tcPr>
            <w:tcW w:w="26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68-00010-Х-00592-250914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Накопитель  атмосферных вод Пруд «Л»</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Отходы(осадки)  при механической и биологической очистке сточных вод 9430000000000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68701000</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 Тамбов</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ОАО «Пигмент», 392681,г. Тамбов, ул. Монтажников,1</w:t>
            </w:r>
          </w:p>
        </w:tc>
      </w:tr>
      <w:tr w:rsidR="00CC4A4F" w:rsidRPr="00DC5106" w:rsidTr="006E40A2">
        <w:trPr>
          <w:trHeight w:val="1653"/>
        </w:trPr>
        <w:tc>
          <w:tcPr>
            <w:tcW w:w="26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68-00011-Х-00592-250914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Бассейн-нейтрализатор</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Шлам химводоочистки 9410000000000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6825005970</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 Котовск</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ООО "Котовская ТЭЦ" 393194, Тамбовская область, г. Котовск, Железнодоржный проезд, д. 8</w:t>
            </w:r>
          </w:p>
        </w:tc>
      </w:tr>
      <w:tr w:rsidR="00CC4A4F" w:rsidRPr="00DC5106" w:rsidTr="006E40A2">
        <w:trPr>
          <w:trHeight w:val="1653"/>
        </w:trPr>
        <w:tc>
          <w:tcPr>
            <w:tcW w:w="26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68-00012-Х-00592-250914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Шламонакопитель</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Шлам химводоочистки 9410000000000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68701000</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с. Донское</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 xml:space="preserve">ОАО «Квадра -Генерирующая компания»     300012, Тульская обл., г. Тула, ул. Тимирязева, д.99в   </w:t>
            </w:r>
          </w:p>
        </w:tc>
      </w:tr>
      <w:tr w:rsidR="00CC4A4F" w:rsidRPr="00DC5106" w:rsidTr="006E40A2">
        <w:trPr>
          <w:trHeight w:val="1653"/>
        </w:trPr>
        <w:tc>
          <w:tcPr>
            <w:tcW w:w="26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68-00013-Х-00592-250914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 xml:space="preserve">карты-отстойники для утилизации барды </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Барда мелассная 1110000000000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68725000</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 Рассказово</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 xml:space="preserve"> ОАО «Биохим»                          393250, Тамбовская обл., г. Рассказово, ул. Аптекарская, д.16</w:t>
            </w:r>
          </w:p>
        </w:tc>
      </w:tr>
      <w:tr w:rsidR="00CC4A4F" w:rsidRPr="00DC5106" w:rsidTr="006E40A2">
        <w:trPr>
          <w:trHeight w:val="1653"/>
        </w:trPr>
        <w:tc>
          <w:tcPr>
            <w:tcW w:w="266" w:type="pct"/>
          </w:tcPr>
          <w:p w:rsidR="00CC4A4F" w:rsidRPr="00DC5106" w:rsidRDefault="00CC4A4F" w:rsidP="00CD129C">
            <w:pPr>
              <w:spacing w:after="0" w:line="216" w:lineRule="auto"/>
              <w:rPr>
                <w:rFonts w:ascii="Times New Roman" w:hAnsi="Times New Roman"/>
                <w:sz w:val="20"/>
                <w:szCs w:val="20"/>
              </w:rPr>
            </w:pPr>
          </w:p>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68-00014-Х-00592-250914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бассейн-шламонакопитель</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Гальванический шлам 5110000000000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68701000</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 Тамбов</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 xml:space="preserve">ОАО «Тамбовмаш»       392010, г. Тамбов, пр. Монтажников, д.10   </w:t>
            </w:r>
          </w:p>
        </w:tc>
      </w:tr>
      <w:tr w:rsidR="00CC4A4F" w:rsidRPr="00DC5106" w:rsidTr="006E40A2">
        <w:trPr>
          <w:trHeight w:val="1653"/>
        </w:trPr>
        <w:tc>
          <w:tcPr>
            <w:tcW w:w="26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68-00015-Х-00592-250914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отстойник-накопитель</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осадок отстоя кукурузного экстракта и отстоя фильтрата кукурузного глютена и мелкой мезги 9430000000000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68622452</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Тамбовская обл.,Первомайский р-н,пос. Заводской</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 xml:space="preserve">ОАО Хоботовское предприятие «Крахмалопродукт»               393723, Тамбовская обл., Первомайский р-н, пос. Заводской </w:t>
            </w:r>
          </w:p>
        </w:tc>
      </w:tr>
      <w:tr w:rsidR="00CC4A4F" w:rsidRPr="00DC5106" w:rsidTr="006E40A2">
        <w:trPr>
          <w:trHeight w:val="1653"/>
        </w:trPr>
        <w:tc>
          <w:tcPr>
            <w:tcW w:w="266" w:type="pct"/>
          </w:tcPr>
          <w:p w:rsidR="00CC4A4F" w:rsidRPr="00DC5106" w:rsidRDefault="00CC4A4F" w:rsidP="00CD129C">
            <w:pPr>
              <w:spacing w:after="0" w:line="216" w:lineRule="auto"/>
              <w:rPr>
                <w:rFonts w:ascii="Times New Roman" w:hAnsi="Times New Roman"/>
                <w:sz w:val="20"/>
                <w:szCs w:val="20"/>
                <w:highlight w:val="yellow"/>
              </w:rPr>
            </w:pPr>
            <w:r w:rsidRPr="00DC5106">
              <w:rPr>
                <w:rFonts w:ascii="Times New Roman" w:hAnsi="Times New Roman"/>
                <w:sz w:val="20"/>
                <w:szCs w:val="20"/>
              </w:rPr>
              <w:t>68-00016-Х-00592-250914</w:t>
            </w:r>
          </w:p>
        </w:tc>
        <w:tc>
          <w:tcPr>
            <w:tcW w:w="82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отстойник</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Гальванический шлам очистных сооружений 51100000000</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68701000</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г. Тамбов</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 xml:space="preserve">ОАО «Завод «Тамбоваппарат»                   392000, г.Тамбов, бульвар Энтузиастов, д.1 </w:t>
            </w:r>
          </w:p>
        </w:tc>
      </w:tr>
      <w:tr w:rsidR="00CC4A4F" w:rsidRPr="00DC5106" w:rsidTr="006E40A2">
        <w:trPr>
          <w:trHeight w:val="1653"/>
        </w:trPr>
        <w:tc>
          <w:tcPr>
            <w:tcW w:w="26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68-00017-З-00592-250914</w:t>
            </w:r>
          </w:p>
        </w:tc>
        <w:tc>
          <w:tcPr>
            <w:tcW w:w="820" w:type="pct"/>
          </w:tcPr>
          <w:p w:rsidR="00CC4A4F" w:rsidRPr="00DC5106" w:rsidRDefault="00CC4A4F" w:rsidP="00CD129C">
            <w:pPr>
              <w:spacing w:after="0" w:line="216" w:lineRule="auto"/>
              <w:rPr>
                <w:rFonts w:ascii="Times New Roman" w:hAnsi="Times New Roman"/>
                <w:color w:val="000000"/>
                <w:sz w:val="20"/>
                <w:szCs w:val="20"/>
              </w:rPr>
            </w:pPr>
            <w:r w:rsidRPr="00DC5106">
              <w:rPr>
                <w:rFonts w:ascii="Times New Roman" w:hAnsi="Times New Roman"/>
                <w:color w:val="000000"/>
                <w:sz w:val="20"/>
                <w:szCs w:val="20"/>
              </w:rPr>
              <w:t xml:space="preserve">полигон захоронения промышленных отходов </w:t>
            </w:r>
          </w:p>
        </w:tc>
        <w:tc>
          <w:tcPr>
            <w:tcW w:w="461"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Мездра 1410010000004 ,                    Опилки древесные , загрязненные бензином (содержание бензина  менее 15%)1713030101034,                             Песок, загрязненный бензином (количество бензина менее 15%) 3140230401034 ,Отходы (осадки) от реагентной очистки сточных вод 9450000000000, Отходы полипропилена в виде пленки 571030020199 5</w:t>
            </w:r>
          </w:p>
        </w:tc>
        <w:tc>
          <w:tcPr>
            <w:tcW w:w="483"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68628405</w:t>
            </w:r>
          </w:p>
        </w:tc>
        <w:tc>
          <w:tcPr>
            <w:tcW w:w="486"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Тамбовская обл., Рассказовский район, с. Верхнеспасское</w:t>
            </w:r>
          </w:p>
        </w:tc>
        <w:tc>
          <w:tcPr>
            <w:tcW w:w="742" w:type="pct"/>
          </w:tcPr>
          <w:p w:rsidR="00CC4A4F" w:rsidRPr="00DC5106" w:rsidRDefault="00CC4A4F" w:rsidP="00CD129C">
            <w:pPr>
              <w:spacing w:after="0" w:line="216" w:lineRule="auto"/>
              <w:rPr>
                <w:rFonts w:ascii="Times New Roman" w:hAnsi="Times New Roman"/>
                <w:sz w:val="20"/>
                <w:szCs w:val="20"/>
              </w:rPr>
            </w:pPr>
            <w:r w:rsidRPr="00DC5106">
              <w:rPr>
                <w:rFonts w:ascii="Times New Roman" w:hAnsi="Times New Roman"/>
                <w:sz w:val="20"/>
                <w:szCs w:val="20"/>
              </w:rPr>
              <w:t xml:space="preserve">ООО "Производственная фирма  "Раском"                        393251 Тамбовская область, г. Рассказово,  ул. Пролетарская, д.437  </w:t>
            </w:r>
          </w:p>
        </w:tc>
      </w:tr>
      <w:tr w:rsidR="00CC4A4F" w:rsidRPr="00DC5106" w:rsidTr="006E40A2">
        <w:trPr>
          <w:trHeight w:val="126"/>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Томская область</w:t>
            </w:r>
          </w:p>
        </w:tc>
      </w:tr>
      <w:tr w:rsidR="00CC4A4F" w:rsidRPr="00DC5106" w:rsidTr="006E40A2">
        <w:trPr>
          <w:trHeight w:val="1653"/>
        </w:trPr>
        <w:tc>
          <w:tcPr>
            <w:tcW w:w="266" w:type="pct"/>
            <w:shd w:val="clear" w:color="000000" w:fill="FFFFFF"/>
          </w:tcPr>
          <w:p w:rsidR="00CC4A4F" w:rsidRPr="00AE4C1C" w:rsidRDefault="00CC4A4F" w:rsidP="00CD129C">
            <w:pPr>
              <w:spacing w:after="0" w:line="240" w:lineRule="auto"/>
              <w:jc w:val="center"/>
              <w:rPr>
                <w:rFonts w:ascii="Times New Roman" w:hAnsi="Times New Roman"/>
                <w:color w:val="000000"/>
                <w:sz w:val="20"/>
                <w:szCs w:val="20"/>
                <w:lang w:eastAsia="ru-RU"/>
              </w:rPr>
            </w:pPr>
            <w:r w:rsidRPr="00AE4C1C">
              <w:rPr>
                <w:rFonts w:ascii="Times New Roman" w:hAnsi="Times New Roman"/>
                <w:color w:val="000000"/>
                <w:sz w:val="20"/>
                <w:szCs w:val="20"/>
                <w:lang w:eastAsia="ru-RU"/>
              </w:rPr>
              <w:t>70-0000</w:t>
            </w:r>
            <w:r>
              <w:rPr>
                <w:rFonts w:ascii="Times New Roman" w:hAnsi="Times New Roman"/>
                <w:color w:val="000000"/>
                <w:sz w:val="20"/>
                <w:szCs w:val="20"/>
                <w:lang w:eastAsia="ru-RU"/>
              </w:rPr>
              <w:t>1-З-00592-250914</w:t>
            </w:r>
          </w:p>
        </w:tc>
        <w:tc>
          <w:tcPr>
            <w:tcW w:w="82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Полигон ТБО г. Стрежевой</w:t>
            </w:r>
          </w:p>
        </w:tc>
        <w:tc>
          <w:tcPr>
            <w:tcW w:w="461"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захоронение отходов</w:t>
            </w:r>
          </w:p>
        </w:tc>
        <w:tc>
          <w:tcPr>
            <w:tcW w:w="121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Опилки древесные, загрязненные минеральными маслами (содержание масел - 15 % и более) 1713020104033</w:t>
            </w:r>
            <w:r w:rsidRPr="00AE4C1C">
              <w:rPr>
                <w:rFonts w:ascii="Times New Roman" w:hAnsi="Times New Roman"/>
                <w:color w:val="000000"/>
                <w:sz w:val="20"/>
                <w:szCs w:val="20"/>
                <w:lang w:eastAsia="ru-RU"/>
              </w:rPr>
              <w:br/>
              <w:t>Стружка древесная, загрязненная минеральными маслами (содержание масел - 15%  и  более) 1713020204033</w:t>
            </w:r>
            <w:r w:rsidRPr="00AE4C1C">
              <w:rPr>
                <w:rFonts w:ascii="Times New Roman" w:hAnsi="Times New Roman"/>
                <w:color w:val="000000"/>
                <w:sz w:val="20"/>
                <w:szCs w:val="20"/>
                <w:lang w:eastAsia="ru-RU"/>
              </w:rPr>
              <w:br/>
              <w:t>Опилки древесные, загрязненные бензином (содержание бензина - 15 % и более) 1713030104033</w:t>
            </w:r>
            <w:r w:rsidRPr="00AE4C1C">
              <w:rPr>
                <w:rFonts w:ascii="Times New Roman" w:hAnsi="Times New Roman"/>
                <w:color w:val="000000"/>
                <w:sz w:val="20"/>
                <w:szCs w:val="20"/>
                <w:lang w:eastAsia="ru-RU"/>
              </w:rPr>
              <w:br/>
              <w:t>Песок, загрязненный мазутом (содержание мазута - 15% и более) 3140230204033</w:t>
            </w:r>
            <w:r w:rsidRPr="00AE4C1C">
              <w:rPr>
                <w:rFonts w:ascii="Times New Roman" w:hAnsi="Times New Roman"/>
                <w:color w:val="000000"/>
                <w:sz w:val="20"/>
                <w:szCs w:val="20"/>
                <w:lang w:eastAsia="ru-RU"/>
              </w:rPr>
              <w:br/>
              <w:t>Песок, загрязненный маслами (содержание масел 15% и более) 3140230304033</w:t>
            </w:r>
            <w:r w:rsidRPr="00AE4C1C">
              <w:rPr>
                <w:rFonts w:ascii="Times New Roman" w:hAnsi="Times New Roman"/>
                <w:color w:val="000000"/>
                <w:sz w:val="20"/>
                <w:szCs w:val="20"/>
                <w:lang w:eastAsia="ru-RU"/>
              </w:rPr>
              <w:br/>
              <w:t>Песок, загрязненный бензином (количество бензина 15 % и более) 3140230404033</w:t>
            </w:r>
            <w:r w:rsidRPr="00AE4C1C">
              <w:rPr>
                <w:rFonts w:ascii="Times New Roman" w:hAnsi="Times New Roman"/>
                <w:color w:val="000000"/>
                <w:sz w:val="20"/>
                <w:szCs w:val="20"/>
                <w:lang w:eastAsia="ru-RU"/>
              </w:rPr>
              <w:br/>
              <w:t>Отходы песка (песок, загрязненный нефтепродуктами (содержание нефтепродуктов 15 % и более) 3140230001000</w:t>
            </w:r>
            <w:r w:rsidRPr="00AE4C1C">
              <w:rPr>
                <w:rFonts w:ascii="Times New Roman" w:hAnsi="Times New Roman"/>
                <w:color w:val="000000"/>
                <w:sz w:val="20"/>
                <w:szCs w:val="20"/>
                <w:lang w:eastAsia="ru-RU"/>
              </w:rPr>
              <w:br/>
              <w:t>Отходы песка (песок, загрязненный нефтью (содержание нефти 15 % и более) 3140230001000</w:t>
            </w:r>
            <w:r w:rsidRPr="00AE4C1C">
              <w:rPr>
                <w:rFonts w:ascii="Times New Roman" w:hAnsi="Times New Roman"/>
                <w:color w:val="000000"/>
                <w:sz w:val="20"/>
                <w:szCs w:val="20"/>
                <w:lang w:eastAsia="ru-RU"/>
              </w:rPr>
              <w:br/>
              <w:t>Пыль цементная 3140550111003</w:t>
            </w:r>
            <w:r w:rsidRPr="00AE4C1C">
              <w:rPr>
                <w:rFonts w:ascii="Times New Roman" w:hAnsi="Times New Roman"/>
                <w:color w:val="000000"/>
                <w:sz w:val="20"/>
                <w:szCs w:val="20"/>
                <w:lang w:eastAsia="ru-RU"/>
              </w:rPr>
              <w:br/>
              <w:t>Отходы при добыче нефти и газа 3410000000000</w:t>
            </w:r>
            <w:r w:rsidRPr="00AE4C1C">
              <w:rPr>
                <w:rFonts w:ascii="Times New Roman" w:hAnsi="Times New Roman"/>
                <w:color w:val="000000"/>
                <w:sz w:val="20"/>
                <w:szCs w:val="20"/>
                <w:lang w:eastAsia="ru-RU"/>
              </w:rPr>
              <w:br/>
              <w:t>Шламы нефти и нефтепродуктов 5460000000000</w:t>
            </w:r>
            <w:r w:rsidRPr="00AE4C1C">
              <w:rPr>
                <w:rFonts w:ascii="Times New Roman" w:hAnsi="Times New Roman"/>
                <w:color w:val="000000"/>
                <w:sz w:val="20"/>
                <w:szCs w:val="20"/>
                <w:lang w:eastAsia="ru-RU"/>
              </w:rPr>
              <w:br/>
              <w:t>Шлам нефтеотделительных установок 5460030004033</w:t>
            </w:r>
            <w:r w:rsidRPr="00AE4C1C">
              <w:rPr>
                <w:rFonts w:ascii="Times New Roman" w:hAnsi="Times New Roman"/>
                <w:color w:val="000000"/>
                <w:sz w:val="20"/>
                <w:szCs w:val="20"/>
                <w:lang w:eastAsia="ru-RU"/>
              </w:rPr>
              <w:br/>
              <w:t>Шлам от очистки танков нефтеналивных судов 5460040004033</w:t>
            </w:r>
            <w:r w:rsidRPr="00AE4C1C">
              <w:rPr>
                <w:rFonts w:ascii="Times New Roman" w:hAnsi="Times New Roman"/>
                <w:color w:val="000000"/>
                <w:sz w:val="20"/>
                <w:szCs w:val="20"/>
                <w:lang w:eastAsia="ru-RU"/>
              </w:rPr>
              <w:br/>
              <w:t>Шлам очистки трубопроводов и емкостей (бочек, контейнеров, цистерн, гудронаторов) от нефти и нефтепродуктов 5460150104033</w:t>
            </w:r>
            <w:r w:rsidRPr="00AE4C1C">
              <w:rPr>
                <w:rFonts w:ascii="Times New Roman" w:hAnsi="Times New Roman"/>
                <w:color w:val="000000"/>
                <w:sz w:val="20"/>
                <w:szCs w:val="20"/>
                <w:lang w:eastAsia="ru-RU"/>
              </w:rPr>
              <w:br/>
              <w:t xml:space="preserve">Шлам очистки трубопроводов и емкостей (бочек, контейнеров, цистерн, гудронаторов) от нефти 5460150104033      </w:t>
            </w:r>
            <w:r w:rsidRPr="00AE4C1C">
              <w:rPr>
                <w:rFonts w:ascii="Times New Roman" w:hAnsi="Times New Roman"/>
                <w:color w:val="000000"/>
                <w:sz w:val="20"/>
                <w:szCs w:val="20"/>
                <w:lang w:eastAsia="ru-RU"/>
              </w:rPr>
              <w:br/>
              <w:t>Прочие твердые минеральные отходы (грунт, загрязненный нефтью и нефтепродуктами) 3140000000000</w:t>
            </w:r>
            <w:r w:rsidRPr="00AE4C1C">
              <w:rPr>
                <w:rFonts w:ascii="Times New Roman" w:hAnsi="Times New Roman"/>
                <w:color w:val="000000"/>
                <w:sz w:val="20"/>
                <w:szCs w:val="20"/>
                <w:lang w:eastAsia="ru-RU"/>
              </w:rPr>
              <w:br/>
              <w:t>Шламы минеральных масел 5470000000000</w:t>
            </w:r>
            <w:r w:rsidRPr="00AE4C1C">
              <w:rPr>
                <w:rFonts w:ascii="Times New Roman" w:hAnsi="Times New Roman"/>
                <w:color w:val="000000"/>
                <w:sz w:val="20"/>
                <w:szCs w:val="20"/>
                <w:lang w:eastAsia="ru-RU"/>
              </w:rPr>
              <w:br/>
              <w:t>Остатки рафинирования нефтепродуктов 5480000000000</w:t>
            </w:r>
            <w:r w:rsidRPr="00AE4C1C">
              <w:rPr>
                <w:rFonts w:ascii="Times New Roman" w:hAnsi="Times New Roman"/>
                <w:color w:val="000000"/>
                <w:sz w:val="20"/>
                <w:szCs w:val="20"/>
                <w:lang w:eastAsia="ru-RU"/>
              </w:rPr>
              <w:br/>
              <w:t>Обтирочный  материал, загрязненный нефтепродуктами 5490270001030</w:t>
            </w:r>
            <w:r w:rsidRPr="00AE4C1C">
              <w:rPr>
                <w:rFonts w:ascii="Times New Roman" w:hAnsi="Times New Roman"/>
                <w:color w:val="000000"/>
                <w:sz w:val="20"/>
                <w:szCs w:val="20"/>
                <w:lang w:eastAsia="ru-RU"/>
              </w:rPr>
              <w:br/>
              <w:t>Обтирочный  материал, загрязненный маслами (содержание масел -15% и более) 5490270101033</w:t>
            </w:r>
            <w:r w:rsidRPr="00AE4C1C">
              <w:rPr>
                <w:rFonts w:ascii="Times New Roman" w:hAnsi="Times New Roman"/>
                <w:color w:val="000000"/>
                <w:sz w:val="20"/>
                <w:szCs w:val="20"/>
                <w:lang w:eastAsia="ru-RU"/>
              </w:rPr>
              <w:br/>
              <w:t>Окалина замасленная (содержание масла 15 % и более) 5490300104033</w:t>
            </w:r>
            <w:r w:rsidRPr="00AE4C1C">
              <w:rPr>
                <w:rFonts w:ascii="Times New Roman" w:hAnsi="Times New Roman"/>
                <w:color w:val="000000"/>
                <w:sz w:val="20"/>
                <w:szCs w:val="20"/>
                <w:lang w:eastAsia="ru-RU"/>
              </w:rPr>
              <w:br/>
              <w:t>Отходы твердых производственных материалов, загрязненные нефтяными и минеральными жировыми продуктами (фильтры автомобильные воздушные, топливные, масляные отработанные) 5490300000000</w:t>
            </w:r>
            <w:r w:rsidRPr="00AE4C1C">
              <w:rPr>
                <w:rFonts w:ascii="Times New Roman" w:hAnsi="Times New Roman"/>
                <w:color w:val="000000"/>
                <w:sz w:val="20"/>
                <w:szCs w:val="20"/>
                <w:lang w:eastAsia="ru-RU"/>
              </w:rPr>
              <w:br/>
              <w:t>Отходы коры 1711010101004</w:t>
            </w:r>
            <w:r w:rsidRPr="00AE4C1C">
              <w:rPr>
                <w:rFonts w:ascii="Times New Roman" w:hAnsi="Times New Roman"/>
                <w:color w:val="000000"/>
                <w:sz w:val="20"/>
                <w:szCs w:val="20"/>
                <w:lang w:eastAsia="ru-RU"/>
              </w:rPr>
              <w:br/>
              <w:t>Кора с примесью земли 1711010201004</w:t>
            </w:r>
            <w:r w:rsidRPr="00AE4C1C">
              <w:rPr>
                <w:rFonts w:ascii="Times New Roman" w:hAnsi="Times New Roman"/>
                <w:color w:val="000000"/>
                <w:sz w:val="20"/>
                <w:szCs w:val="20"/>
                <w:lang w:eastAsia="ru-RU"/>
              </w:rPr>
              <w:br/>
              <w:t>Пыль древесная от шлифовки чистой древесины 1711070011004</w:t>
            </w:r>
            <w:r w:rsidRPr="00AE4C1C">
              <w:rPr>
                <w:rFonts w:ascii="Times New Roman" w:hAnsi="Times New Roman"/>
                <w:color w:val="000000"/>
                <w:sz w:val="20"/>
                <w:szCs w:val="20"/>
                <w:lang w:eastAsia="ru-RU"/>
              </w:rPr>
              <w:br/>
              <w:t>Обрезь разнородной древесины (например, содержащая обрезь древесно-стружечных и/или древесно-волокнистых плит) 1719010601004</w:t>
            </w:r>
            <w:r w:rsidRPr="00AE4C1C">
              <w:rPr>
                <w:rFonts w:ascii="Times New Roman" w:hAnsi="Times New Roman"/>
                <w:color w:val="000000"/>
                <w:sz w:val="20"/>
                <w:szCs w:val="20"/>
                <w:lang w:eastAsia="ru-RU"/>
              </w:rPr>
              <w:br/>
              <w:t>Обрезь фанеры, содержащей связующие смолы в количестве от 0,2 % до 2,5 % включительно 1712010101014</w:t>
            </w:r>
            <w:r w:rsidRPr="00AE4C1C">
              <w:rPr>
                <w:rFonts w:ascii="Times New Roman" w:hAnsi="Times New Roman"/>
                <w:color w:val="000000"/>
                <w:sz w:val="20"/>
                <w:szCs w:val="20"/>
                <w:lang w:eastAsia="ru-RU"/>
              </w:rPr>
              <w:br/>
              <w:t>Брак фанерных заготовок, содержащих связующие смолы в количестве от 0,2 % до 2,5 % включительно 1712010201014</w:t>
            </w:r>
            <w:r w:rsidRPr="00AE4C1C">
              <w:rPr>
                <w:rFonts w:ascii="Times New Roman" w:hAnsi="Times New Roman"/>
                <w:color w:val="000000"/>
                <w:sz w:val="20"/>
                <w:szCs w:val="20"/>
                <w:lang w:eastAsia="ru-RU"/>
              </w:rPr>
              <w:br/>
              <w:t xml:space="preserve">Опилки древесно-стружечных и/или древесно-волокнистых плит, содержащие </w:t>
            </w:r>
            <w:r w:rsidRPr="00AE4C1C">
              <w:rPr>
                <w:rFonts w:ascii="Times New Roman" w:hAnsi="Times New Roman"/>
                <w:color w:val="000000"/>
                <w:sz w:val="20"/>
                <w:szCs w:val="20"/>
                <w:lang w:eastAsia="ru-RU"/>
              </w:rPr>
              <w:br/>
              <w:t>связующие смолы в количестве от 0,2 % до 2,5 % включительно 1712020101014</w:t>
            </w:r>
            <w:r w:rsidRPr="00AE4C1C">
              <w:rPr>
                <w:rFonts w:ascii="Times New Roman" w:hAnsi="Times New Roman"/>
                <w:color w:val="000000"/>
                <w:sz w:val="20"/>
                <w:szCs w:val="20"/>
                <w:lang w:eastAsia="ru-RU"/>
              </w:rPr>
              <w:br/>
              <w:t xml:space="preserve">Стружка древесно-стружечных и/или древесно-волокнистых плит, содержащие </w:t>
            </w:r>
            <w:r w:rsidRPr="00AE4C1C">
              <w:rPr>
                <w:rFonts w:ascii="Times New Roman" w:hAnsi="Times New Roman"/>
                <w:color w:val="000000"/>
                <w:sz w:val="20"/>
                <w:szCs w:val="20"/>
                <w:lang w:eastAsia="ru-RU"/>
              </w:rPr>
              <w:br/>
              <w:t>связующие смолы в количестве от 0,2 % до 2,5 % включительно 1712020201014</w:t>
            </w:r>
            <w:r w:rsidRPr="00AE4C1C">
              <w:rPr>
                <w:rFonts w:ascii="Times New Roman" w:hAnsi="Times New Roman"/>
                <w:color w:val="000000"/>
                <w:sz w:val="20"/>
                <w:szCs w:val="20"/>
                <w:lang w:eastAsia="ru-RU"/>
              </w:rPr>
              <w:br/>
              <w:t>Обрезки, кусковые отходы древесно-стружечных и/или древесно-волокнистых плит, содержащих связующие смолы в количестве от 0,2 % до 2,5 % включительно 1712020301014</w:t>
            </w:r>
            <w:r w:rsidRPr="00AE4C1C">
              <w:rPr>
                <w:rFonts w:ascii="Times New Roman" w:hAnsi="Times New Roman"/>
                <w:color w:val="000000"/>
                <w:sz w:val="20"/>
                <w:szCs w:val="20"/>
                <w:lang w:eastAsia="ru-RU"/>
              </w:rPr>
              <w:br/>
              <w:t>Древесно-стружечные и/или древесно-волокнистые плиты, содержащие</w:t>
            </w:r>
            <w:r w:rsidRPr="00AE4C1C">
              <w:rPr>
                <w:rFonts w:ascii="Times New Roman" w:hAnsi="Times New Roman"/>
                <w:color w:val="000000"/>
                <w:sz w:val="20"/>
                <w:szCs w:val="20"/>
                <w:lang w:eastAsia="ru-RU"/>
              </w:rPr>
              <w:br/>
              <w:t>связующие смолы в количестве от 0,2 % до 2,5 % включительно, некондиционные, брак 1712020401014</w:t>
            </w:r>
            <w:r w:rsidRPr="00AE4C1C">
              <w:rPr>
                <w:rFonts w:ascii="Times New Roman" w:hAnsi="Times New Roman"/>
                <w:color w:val="000000"/>
                <w:sz w:val="20"/>
                <w:szCs w:val="20"/>
                <w:lang w:eastAsia="ru-RU"/>
              </w:rPr>
              <w:br/>
              <w:t>Пыль при изготовлении и обработке древесно-стружечных и/или древесно-волокнистых плит, содержащих связующие смолы в количестве от 0,2 % до 2,5 % включительно 1712020511014</w:t>
            </w:r>
            <w:r w:rsidRPr="00AE4C1C">
              <w:rPr>
                <w:rFonts w:ascii="Times New Roman" w:hAnsi="Times New Roman"/>
                <w:color w:val="000000"/>
                <w:sz w:val="20"/>
                <w:szCs w:val="20"/>
                <w:lang w:eastAsia="ru-RU"/>
              </w:rPr>
              <w:br/>
              <w:t>Шлам при изготовлении и обработке древесно-стружечных и/или древесно-волокнистых плит, содержащих связующие смолы в количестве от 0,2 % до 2,5 % включительно 1712020604014</w:t>
            </w:r>
            <w:r w:rsidRPr="00AE4C1C">
              <w:rPr>
                <w:rFonts w:ascii="Times New Roman" w:hAnsi="Times New Roman"/>
                <w:color w:val="000000"/>
                <w:sz w:val="20"/>
                <w:szCs w:val="20"/>
                <w:lang w:eastAsia="ru-RU"/>
              </w:rPr>
              <w:br/>
              <w:t>Отходы древесных строительных лесоматериалов, в том числе от сноса и разборки строений 1712050001004</w:t>
            </w:r>
            <w:r w:rsidRPr="00AE4C1C">
              <w:rPr>
                <w:rFonts w:ascii="Times New Roman" w:hAnsi="Times New Roman"/>
                <w:color w:val="000000"/>
                <w:sz w:val="20"/>
                <w:szCs w:val="20"/>
                <w:lang w:eastAsia="ru-RU"/>
              </w:rPr>
              <w:br/>
              <w:t>Отходы древесины с масляной пропиткой 1712080001014</w:t>
            </w:r>
            <w:r w:rsidRPr="00AE4C1C">
              <w:rPr>
                <w:rFonts w:ascii="Times New Roman" w:hAnsi="Times New Roman"/>
                <w:color w:val="000000"/>
                <w:sz w:val="20"/>
                <w:szCs w:val="20"/>
                <w:lang w:eastAsia="ru-RU"/>
              </w:rPr>
              <w:br/>
              <w:t>Древесные отходы с пропиткой и покрытиями несортированные 1712200001014</w:t>
            </w:r>
            <w:r w:rsidRPr="00AE4C1C">
              <w:rPr>
                <w:rFonts w:ascii="Times New Roman" w:hAnsi="Times New Roman"/>
                <w:color w:val="000000"/>
                <w:sz w:val="20"/>
                <w:szCs w:val="20"/>
                <w:lang w:eastAsia="ru-RU"/>
              </w:rPr>
              <w:br/>
              <w:t>Опилки древесные, загрязненные минеральными маслами (содержание масел - менее 15 %) 1713020101034</w:t>
            </w:r>
            <w:r w:rsidRPr="00AE4C1C">
              <w:rPr>
                <w:rFonts w:ascii="Times New Roman" w:hAnsi="Times New Roman"/>
                <w:color w:val="000000"/>
                <w:sz w:val="20"/>
                <w:szCs w:val="20"/>
                <w:lang w:eastAsia="ru-RU"/>
              </w:rPr>
              <w:br/>
              <w:t>Стружка древесная, загрязненная минеральными маслами (содержание масел - менее 15 %) 1713020201034</w:t>
            </w:r>
            <w:r w:rsidRPr="00AE4C1C">
              <w:rPr>
                <w:rFonts w:ascii="Times New Roman" w:hAnsi="Times New Roman"/>
                <w:color w:val="000000"/>
                <w:sz w:val="20"/>
                <w:szCs w:val="20"/>
                <w:lang w:eastAsia="ru-RU"/>
              </w:rPr>
              <w:br/>
              <w:t>Опилки древесные, загрязненные бензином (содержание бензина - менее 15%) 1713030101034</w:t>
            </w:r>
            <w:r w:rsidRPr="00AE4C1C">
              <w:rPr>
                <w:rFonts w:ascii="Times New Roman" w:hAnsi="Times New Roman"/>
                <w:color w:val="000000"/>
                <w:sz w:val="20"/>
                <w:szCs w:val="20"/>
                <w:lang w:eastAsia="ru-RU"/>
              </w:rPr>
              <w:br/>
              <w:t>Обрезь разнородной древесины (например, содержащая обрезь древесно-стружечных и/или древесно-волокнистых плит) 1719010601004</w:t>
            </w:r>
            <w:r w:rsidRPr="00AE4C1C">
              <w:rPr>
                <w:rFonts w:ascii="Times New Roman" w:hAnsi="Times New Roman"/>
                <w:color w:val="000000"/>
                <w:sz w:val="20"/>
                <w:szCs w:val="20"/>
                <w:lang w:eastAsia="ru-RU"/>
              </w:rPr>
              <w:br/>
              <w:t>Отходы бумаги с нанесенным лаком 1872010101014</w:t>
            </w:r>
            <w:r w:rsidRPr="00AE4C1C">
              <w:rPr>
                <w:rFonts w:ascii="Times New Roman" w:hAnsi="Times New Roman"/>
                <w:color w:val="000000"/>
                <w:sz w:val="20"/>
                <w:szCs w:val="20"/>
                <w:lang w:eastAsia="ru-RU"/>
              </w:rPr>
              <w:br/>
              <w:t>Отходы бумажной клеевой ленты 1872010201014</w:t>
            </w:r>
            <w:r w:rsidRPr="00AE4C1C">
              <w:rPr>
                <w:rFonts w:ascii="Times New Roman" w:hAnsi="Times New Roman"/>
                <w:color w:val="000000"/>
                <w:sz w:val="20"/>
                <w:szCs w:val="20"/>
                <w:lang w:eastAsia="ru-RU"/>
              </w:rPr>
              <w:br/>
              <w:t>Отходы фотобумаги 1872020001014</w:t>
            </w:r>
            <w:r w:rsidRPr="00AE4C1C">
              <w:rPr>
                <w:rFonts w:ascii="Times New Roman" w:hAnsi="Times New Roman"/>
                <w:color w:val="000000"/>
                <w:sz w:val="20"/>
                <w:szCs w:val="20"/>
                <w:lang w:eastAsia="ru-RU"/>
              </w:rPr>
              <w:br/>
              <w:t>Отходы рубероида 1872040101014</w:t>
            </w:r>
            <w:r w:rsidRPr="00AE4C1C">
              <w:rPr>
                <w:rFonts w:ascii="Times New Roman" w:hAnsi="Times New Roman"/>
                <w:color w:val="000000"/>
                <w:sz w:val="20"/>
                <w:szCs w:val="20"/>
                <w:lang w:eastAsia="ru-RU"/>
              </w:rPr>
              <w:br/>
              <w:t>Отходы толи 1872040201014</w:t>
            </w:r>
            <w:r w:rsidRPr="00AE4C1C">
              <w:rPr>
                <w:rFonts w:ascii="Times New Roman" w:hAnsi="Times New Roman"/>
                <w:color w:val="000000"/>
                <w:sz w:val="20"/>
                <w:szCs w:val="20"/>
                <w:lang w:eastAsia="ru-RU"/>
              </w:rPr>
              <w:br/>
              <w:t>Разнородные отходы  бумаги и картона (например, содержащие отходы фотобумаги) 1879010001004</w:t>
            </w:r>
            <w:r w:rsidRPr="00AE4C1C">
              <w:rPr>
                <w:rFonts w:ascii="Times New Roman" w:hAnsi="Times New Roman"/>
                <w:color w:val="000000"/>
                <w:sz w:val="20"/>
                <w:szCs w:val="20"/>
                <w:lang w:eastAsia="ru-RU"/>
              </w:rPr>
              <w:br/>
              <w:t>Отходы бумаги и картона с   пропиткой и покрытиями 1872000000000</w:t>
            </w:r>
            <w:r w:rsidRPr="00AE4C1C">
              <w:rPr>
                <w:rFonts w:ascii="Times New Roman" w:hAnsi="Times New Roman"/>
                <w:color w:val="000000"/>
                <w:sz w:val="20"/>
                <w:szCs w:val="20"/>
                <w:lang w:eastAsia="ru-RU"/>
              </w:rPr>
              <w:br/>
              <w:t>Отходы бумаги и картона с синтетическим покрытием 1872010001000</w:t>
            </w:r>
            <w:r w:rsidRPr="00AE4C1C">
              <w:rPr>
                <w:rFonts w:ascii="Times New Roman" w:hAnsi="Times New Roman"/>
                <w:color w:val="000000"/>
                <w:sz w:val="20"/>
                <w:szCs w:val="20"/>
                <w:lang w:eastAsia="ru-RU"/>
              </w:rPr>
              <w:br/>
              <w:t>Прочие отходы бумаги и картона 1879000000000</w:t>
            </w:r>
            <w:r w:rsidRPr="00AE4C1C">
              <w:rPr>
                <w:rFonts w:ascii="Times New Roman" w:hAnsi="Times New Roman"/>
                <w:color w:val="000000"/>
                <w:sz w:val="20"/>
                <w:szCs w:val="20"/>
                <w:lang w:eastAsia="ru-RU"/>
              </w:rPr>
              <w:br/>
              <w:t>Золошлаки от сжигания углей 3130020001000</w:t>
            </w:r>
            <w:r w:rsidRPr="00AE4C1C">
              <w:rPr>
                <w:rFonts w:ascii="Times New Roman" w:hAnsi="Times New Roman"/>
                <w:color w:val="000000"/>
                <w:sz w:val="20"/>
                <w:szCs w:val="20"/>
                <w:lang w:eastAsia="ru-RU"/>
              </w:rPr>
              <w:br/>
              <w:t>Золы, шлаки и пыль от топочных установок   и от термической обработки отходов (зола от сжигания нефтесодержащих отходов) 3130000000000</w:t>
            </w:r>
            <w:r w:rsidRPr="00AE4C1C">
              <w:rPr>
                <w:rFonts w:ascii="Times New Roman" w:hAnsi="Times New Roman"/>
                <w:color w:val="000000"/>
                <w:sz w:val="20"/>
                <w:szCs w:val="20"/>
                <w:lang w:eastAsia="ru-RU"/>
              </w:rPr>
              <w:br/>
              <w:t>Отходы песка очистных и пескоструйных устройств (в металлургии) 3140020008004</w:t>
            </w:r>
            <w:r w:rsidRPr="00AE4C1C">
              <w:rPr>
                <w:rFonts w:ascii="Times New Roman" w:hAnsi="Times New Roman"/>
                <w:color w:val="000000"/>
                <w:sz w:val="20"/>
                <w:szCs w:val="20"/>
                <w:lang w:eastAsia="ru-RU"/>
              </w:rPr>
              <w:br/>
              <w:t>Абразивная пыль и порошок от шлифования черных металлов (с содержанием металла менее 50 %) 3140030011004</w:t>
            </w:r>
            <w:r w:rsidRPr="00AE4C1C">
              <w:rPr>
                <w:rFonts w:ascii="Times New Roman" w:hAnsi="Times New Roman"/>
                <w:color w:val="000000"/>
                <w:sz w:val="20"/>
                <w:szCs w:val="20"/>
                <w:lang w:eastAsia="ru-RU"/>
              </w:rPr>
              <w:br/>
              <w:t>Отходы минерального происхождения (исключая отходы металлов) 3100000000000</w:t>
            </w:r>
            <w:r w:rsidRPr="00AE4C1C">
              <w:rPr>
                <w:rFonts w:ascii="Times New Roman" w:hAnsi="Times New Roman"/>
                <w:color w:val="000000"/>
                <w:sz w:val="20"/>
                <w:szCs w:val="20"/>
                <w:lang w:eastAsia="ru-RU"/>
              </w:rPr>
              <w:br/>
              <w:t>Отходы от водоэксплуатации (шлам от мойки автотранспорта) 9490000000000</w:t>
            </w:r>
            <w:r w:rsidRPr="00AE4C1C">
              <w:rPr>
                <w:rFonts w:ascii="Times New Roman" w:hAnsi="Times New Roman"/>
                <w:color w:val="000000"/>
                <w:sz w:val="20"/>
                <w:szCs w:val="20"/>
                <w:lang w:eastAsia="ru-RU"/>
              </w:rPr>
              <w:br/>
              <w:t>Пыль керамическая 3140070111004</w:t>
            </w:r>
            <w:r w:rsidRPr="00AE4C1C">
              <w:rPr>
                <w:rFonts w:ascii="Times New Roman" w:hAnsi="Times New Roman"/>
                <w:color w:val="000000"/>
                <w:sz w:val="20"/>
                <w:szCs w:val="20"/>
                <w:lang w:eastAsia="ru-RU"/>
              </w:rPr>
              <w:br/>
              <w:t>Пыль стеклянная 3140080111004</w:t>
            </w:r>
            <w:r w:rsidRPr="00AE4C1C">
              <w:rPr>
                <w:rFonts w:ascii="Times New Roman" w:hAnsi="Times New Roman"/>
                <w:color w:val="000000"/>
                <w:sz w:val="20"/>
                <w:szCs w:val="20"/>
                <w:lang w:eastAsia="ru-RU"/>
              </w:rPr>
              <w:br/>
              <w:t>Стеклянные отходы 3140080001000</w:t>
            </w:r>
            <w:r w:rsidRPr="00AE4C1C">
              <w:rPr>
                <w:rFonts w:ascii="Times New Roman" w:hAnsi="Times New Roman"/>
                <w:color w:val="000000"/>
                <w:sz w:val="20"/>
                <w:szCs w:val="20"/>
                <w:lang w:eastAsia="ru-RU"/>
              </w:rPr>
              <w:br/>
              <w:t>Пыль кирпичная 3140140211004</w:t>
            </w:r>
            <w:r w:rsidRPr="00AE4C1C">
              <w:rPr>
                <w:rFonts w:ascii="Times New Roman" w:hAnsi="Times New Roman"/>
                <w:color w:val="000000"/>
                <w:sz w:val="20"/>
                <w:szCs w:val="20"/>
                <w:lang w:eastAsia="ru-RU"/>
              </w:rPr>
              <w:br/>
              <w:t>Песок, загрязненный мазутом (содержание мазута менее 15%) 3140230201033</w:t>
            </w:r>
            <w:r w:rsidRPr="00AE4C1C">
              <w:rPr>
                <w:rFonts w:ascii="Times New Roman" w:hAnsi="Times New Roman"/>
                <w:color w:val="000000"/>
                <w:sz w:val="20"/>
                <w:szCs w:val="20"/>
                <w:lang w:eastAsia="ru-RU"/>
              </w:rPr>
              <w:br/>
              <w:t>Песок, загрязненный маслами (содержание масел менее 15%) 3140230301033</w:t>
            </w:r>
            <w:r w:rsidRPr="00AE4C1C">
              <w:rPr>
                <w:rFonts w:ascii="Times New Roman" w:hAnsi="Times New Roman"/>
                <w:color w:val="000000"/>
                <w:sz w:val="20"/>
                <w:szCs w:val="20"/>
                <w:lang w:eastAsia="ru-RU"/>
              </w:rPr>
              <w:br/>
              <w:t>Песок, загрязненный бензином (содержание бензина менее 15%) 3140230401034</w:t>
            </w:r>
            <w:r w:rsidRPr="00AE4C1C">
              <w:rPr>
                <w:rFonts w:ascii="Times New Roman" w:hAnsi="Times New Roman"/>
                <w:color w:val="000000"/>
                <w:sz w:val="20"/>
                <w:szCs w:val="20"/>
                <w:lang w:eastAsia="ru-RU"/>
              </w:rPr>
              <w:br/>
              <w:t>Отходы песка (песок, загрязненный нефтепродуктами (содержание нефтепродуктов менее 15%) 3140230001000</w:t>
            </w:r>
            <w:r w:rsidRPr="00AE4C1C">
              <w:rPr>
                <w:rFonts w:ascii="Times New Roman" w:hAnsi="Times New Roman"/>
                <w:color w:val="000000"/>
                <w:sz w:val="20"/>
                <w:szCs w:val="20"/>
                <w:lang w:eastAsia="ru-RU"/>
              </w:rPr>
              <w:br/>
              <w:t>Отходы песка (песок, загрязненный нефтью (содержание нефти менее 15%) 3140230001000</w:t>
            </w:r>
            <w:r w:rsidRPr="00AE4C1C">
              <w:rPr>
                <w:rFonts w:ascii="Times New Roman" w:hAnsi="Times New Roman"/>
                <w:color w:val="000000"/>
                <w:sz w:val="20"/>
                <w:szCs w:val="20"/>
                <w:lang w:eastAsia="ru-RU"/>
              </w:rPr>
              <w:br/>
              <w:t>Отходы бетона, железобетона 3140270001000</w:t>
            </w:r>
            <w:r w:rsidRPr="00AE4C1C">
              <w:rPr>
                <w:rFonts w:ascii="Times New Roman" w:hAnsi="Times New Roman"/>
                <w:color w:val="000000"/>
                <w:sz w:val="20"/>
                <w:szCs w:val="20"/>
                <w:lang w:eastAsia="ru-RU"/>
              </w:rPr>
              <w:br/>
              <w:t>Пыль бетонная 3140270311004</w:t>
            </w:r>
            <w:r w:rsidRPr="00AE4C1C">
              <w:rPr>
                <w:rFonts w:ascii="Times New Roman" w:hAnsi="Times New Roman"/>
                <w:color w:val="000000"/>
                <w:sz w:val="20"/>
                <w:szCs w:val="20"/>
                <w:lang w:eastAsia="ru-RU"/>
              </w:rPr>
              <w:br/>
              <w:t>Пыль графитная 3140320111004</w:t>
            </w:r>
            <w:r w:rsidRPr="00AE4C1C">
              <w:rPr>
                <w:rFonts w:ascii="Times New Roman" w:hAnsi="Times New Roman"/>
                <w:color w:val="000000"/>
                <w:sz w:val="20"/>
                <w:szCs w:val="20"/>
                <w:lang w:eastAsia="ru-RU"/>
              </w:rPr>
              <w:br/>
              <w:t xml:space="preserve">Отходы асфальтобетона и/или асфальтобетонной смеси в виде пыли 3140350111004      </w:t>
            </w:r>
            <w:r w:rsidRPr="00AE4C1C">
              <w:rPr>
                <w:rFonts w:ascii="Times New Roman" w:hAnsi="Times New Roman"/>
                <w:color w:val="000000"/>
                <w:sz w:val="20"/>
                <w:szCs w:val="20"/>
                <w:lang w:eastAsia="ru-RU"/>
              </w:rPr>
              <w:br/>
              <w:t>Отходы асфальтобетона и/или асфальтобетонной смеси в кусковой форме 3140350201004</w:t>
            </w:r>
            <w:r w:rsidRPr="00AE4C1C">
              <w:rPr>
                <w:rFonts w:ascii="Times New Roman" w:hAnsi="Times New Roman"/>
                <w:color w:val="000000"/>
                <w:sz w:val="20"/>
                <w:szCs w:val="20"/>
                <w:lang w:eastAsia="ru-RU"/>
              </w:rPr>
              <w:br/>
              <w:t>Отходы бетонной смеси с содержанием пыли более 30 % 3140360108004</w:t>
            </w:r>
            <w:r w:rsidRPr="00AE4C1C">
              <w:rPr>
                <w:rFonts w:ascii="Times New Roman" w:hAnsi="Times New Roman"/>
                <w:color w:val="000000"/>
                <w:sz w:val="20"/>
                <w:szCs w:val="20"/>
                <w:lang w:eastAsia="ru-RU"/>
              </w:rPr>
              <w:br/>
              <w:t xml:space="preserve">Отходы абразивных материалов в виде пыли и порошка 3140430411004      </w:t>
            </w:r>
            <w:r w:rsidRPr="00AE4C1C">
              <w:rPr>
                <w:rFonts w:ascii="Times New Roman" w:hAnsi="Times New Roman"/>
                <w:color w:val="000000"/>
                <w:sz w:val="20"/>
                <w:szCs w:val="20"/>
                <w:lang w:eastAsia="ru-RU"/>
              </w:rPr>
              <w:br/>
              <w:t>Шлак сварочный 3140480001994</w:t>
            </w:r>
            <w:r w:rsidRPr="00AE4C1C">
              <w:rPr>
                <w:rFonts w:ascii="Times New Roman" w:hAnsi="Times New Roman"/>
                <w:color w:val="000000"/>
                <w:sz w:val="20"/>
                <w:szCs w:val="20"/>
                <w:lang w:eastAsia="ru-RU"/>
              </w:rPr>
              <w:br/>
              <w:t>Отходы при добыче нефти и газа (буровой шлам) 3410000000000</w:t>
            </w:r>
            <w:r w:rsidRPr="00AE4C1C">
              <w:rPr>
                <w:rFonts w:ascii="Times New Roman" w:hAnsi="Times New Roman"/>
                <w:color w:val="000000"/>
                <w:sz w:val="20"/>
                <w:szCs w:val="20"/>
                <w:lang w:eastAsia="ru-RU"/>
              </w:rPr>
              <w:br/>
              <w:t>Тара и упаковка из алюминия, загрязненная горюче-смазочными материалами (содержание горюче-смазочных материалов - менее 15 % по весу) 3535010313034</w:t>
            </w:r>
            <w:r w:rsidRPr="00AE4C1C">
              <w:rPr>
                <w:rFonts w:ascii="Times New Roman" w:hAnsi="Times New Roman"/>
                <w:color w:val="000000"/>
                <w:sz w:val="20"/>
                <w:szCs w:val="20"/>
                <w:lang w:eastAsia="ru-RU"/>
              </w:rPr>
              <w:br/>
              <w:t>Шламы нефти и нефтепродуктов 5460000000000</w:t>
            </w:r>
            <w:r w:rsidRPr="00AE4C1C">
              <w:rPr>
                <w:rFonts w:ascii="Times New Roman" w:hAnsi="Times New Roman"/>
                <w:color w:val="000000"/>
                <w:sz w:val="20"/>
                <w:szCs w:val="20"/>
                <w:lang w:eastAsia="ru-RU"/>
              </w:rPr>
              <w:br/>
              <w:t>Прочие отходы нефтепродуктов, продуктов переработки нефти, угля, газа, горючих сланцев и торфа (грунт, загрязненный нефтепродуктами, после обезвреживания) 5490000000000</w:t>
            </w:r>
            <w:r w:rsidRPr="00AE4C1C">
              <w:rPr>
                <w:rFonts w:ascii="Times New Roman" w:hAnsi="Times New Roman"/>
                <w:color w:val="000000"/>
                <w:sz w:val="20"/>
                <w:szCs w:val="20"/>
                <w:lang w:eastAsia="ru-RU"/>
              </w:rPr>
              <w:br/>
              <w:t>Лом и отходы черных металлов с примесями или загрязненные опасными веществами (тара железная, загрязненная засохшими ЛКМ, не содержащая растворители и тяжелые металлы) 3515000001000</w:t>
            </w:r>
            <w:r w:rsidRPr="00AE4C1C">
              <w:rPr>
                <w:rFonts w:ascii="Times New Roman" w:hAnsi="Times New Roman"/>
                <w:color w:val="000000"/>
                <w:sz w:val="20"/>
                <w:szCs w:val="20"/>
                <w:lang w:eastAsia="ru-RU"/>
              </w:rPr>
              <w:br/>
              <w:t>Прочие отходы нефтепродуктов, продуктов переработки нефти, угля, газа, горючих сланцев и торфа (грунт, загрязненный нефтепродуктами) 5490000000000</w:t>
            </w:r>
            <w:r w:rsidRPr="00AE4C1C">
              <w:rPr>
                <w:rFonts w:ascii="Times New Roman" w:hAnsi="Times New Roman"/>
                <w:color w:val="000000"/>
                <w:sz w:val="20"/>
                <w:szCs w:val="20"/>
                <w:lang w:eastAsia="ru-RU"/>
              </w:rPr>
              <w:br/>
              <w:t>Шламы минеральных масел 5470000000000</w:t>
            </w:r>
            <w:r w:rsidRPr="00AE4C1C">
              <w:rPr>
                <w:rFonts w:ascii="Times New Roman" w:hAnsi="Times New Roman"/>
                <w:color w:val="000000"/>
                <w:sz w:val="20"/>
                <w:szCs w:val="20"/>
                <w:lang w:eastAsia="ru-RU"/>
              </w:rPr>
              <w:br/>
              <w:t>Остатки рафинирования нефтепродуктов 5480000000000</w:t>
            </w:r>
            <w:r w:rsidRPr="00AE4C1C">
              <w:rPr>
                <w:rFonts w:ascii="Times New Roman" w:hAnsi="Times New Roman"/>
                <w:color w:val="000000"/>
                <w:sz w:val="20"/>
                <w:szCs w:val="20"/>
                <w:lang w:eastAsia="ru-RU"/>
              </w:rPr>
              <w:br/>
              <w:t>Отходы битума, асфальта в твердой форме 5490120001004</w:t>
            </w:r>
            <w:r w:rsidRPr="00AE4C1C">
              <w:rPr>
                <w:rFonts w:ascii="Times New Roman" w:hAnsi="Times New Roman"/>
                <w:color w:val="000000"/>
                <w:sz w:val="20"/>
                <w:szCs w:val="20"/>
                <w:lang w:eastAsia="ru-RU"/>
              </w:rPr>
              <w:br/>
              <w:t>Обтирочный материал,               загрязненный нефтепродуктами 5490270001030</w:t>
            </w:r>
            <w:r w:rsidRPr="00AE4C1C">
              <w:rPr>
                <w:rFonts w:ascii="Times New Roman" w:hAnsi="Times New Roman"/>
                <w:color w:val="000000"/>
                <w:sz w:val="20"/>
                <w:szCs w:val="20"/>
                <w:lang w:eastAsia="ru-RU"/>
              </w:rPr>
              <w:br/>
              <w:t>Обтирочный  материал, загрязненный маслами (содержание масел менее 15%) 5490270101034</w:t>
            </w:r>
            <w:r w:rsidRPr="00AE4C1C">
              <w:rPr>
                <w:rFonts w:ascii="Times New Roman" w:hAnsi="Times New Roman"/>
                <w:color w:val="000000"/>
                <w:sz w:val="20"/>
                <w:szCs w:val="20"/>
                <w:lang w:eastAsia="ru-RU"/>
              </w:rPr>
              <w:br/>
              <w:t>Отходы твердых производственных материалов, загрязненные нефтяными и минеральными жировыми продуктами (фильтры автомобильные воздушные, топливные, масляные отработанные) 5490300000000</w:t>
            </w:r>
            <w:r w:rsidRPr="00AE4C1C">
              <w:rPr>
                <w:rFonts w:ascii="Times New Roman" w:hAnsi="Times New Roman"/>
                <w:color w:val="000000"/>
                <w:sz w:val="20"/>
                <w:szCs w:val="20"/>
                <w:lang w:eastAsia="ru-RU"/>
              </w:rPr>
              <w:br/>
              <w:t>Сальниковая набивка асбесто-графитовая, промасленная (содержание масла менее 15 %) 5490300301034</w:t>
            </w:r>
            <w:r w:rsidRPr="00AE4C1C">
              <w:rPr>
                <w:rFonts w:ascii="Times New Roman" w:hAnsi="Times New Roman"/>
                <w:color w:val="000000"/>
                <w:sz w:val="20"/>
                <w:szCs w:val="20"/>
                <w:lang w:eastAsia="ru-RU"/>
              </w:rPr>
              <w:br/>
              <w:t>Отходы клея, клеящих веществ, мастик, незатвердевших смол 5570000000000</w:t>
            </w:r>
            <w:r w:rsidRPr="00AE4C1C">
              <w:rPr>
                <w:rFonts w:ascii="Times New Roman" w:hAnsi="Times New Roman"/>
                <w:color w:val="000000"/>
                <w:sz w:val="20"/>
                <w:szCs w:val="20"/>
                <w:lang w:eastAsia="ru-RU"/>
              </w:rPr>
              <w:br/>
              <w:t>Отходы гигиенических средств 5660000000000</w:t>
            </w:r>
            <w:r w:rsidRPr="00AE4C1C">
              <w:rPr>
                <w:rFonts w:ascii="Times New Roman" w:hAnsi="Times New Roman"/>
                <w:color w:val="000000"/>
                <w:sz w:val="20"/>
                <w:szCs w:val="20"/>
                <w:lang w:eastAsia="ru-RU"/>
              </w:rPr>
              <w:br/>
              <w:t>Отходы гигиенических средств 5660000000000</w:t>
            </w:r>
            <w:r w:rsidRPr="00AE4C1C">
              <w:rPr>
                <w:rFonts w:ascii="Times New Roman" w:hAnsi="Times New Roman"/>
                <w:color w:val="000000"/>
                <w:sz w:val="20"/>
                <w:szCs w:val="20"/>
                <w:lang w:eastAsia="ru-RU"/>
              </w:rPr>
              <w:br/>
              <w:t>Отходы фото - и кинопленки, рентгеновской пленки 5710150001004</w:t>
            </w:r>
            <w:r w:rsidRPr="00AE4C1C">
              <w:rPr>
                <w:rFonts w:ascii="Times New Roman" w:hAnsi="Times New Roman"/>
                <w:color w:val="000000"/>
                <w:sz w:val="20"/>
                <w:szCs w:val="20"/>
                <w:lang w:eastAsia="ru-RU"/>
              </w:rPr>
              <w:br/>
              <w:t>Отходы затвердевшего поливинилхлорида и пенопласта на его базе 5710160001004</w:t>
            </w:r>
            <w:r w:rsidRPr="00AE4C1C">
              <w:rPr>
                <w:rFonts w:ascii="Times New Roman" w:hAnsi="Times New Roman"/>
                <w:color w:val="000000"/>
                <w:sz w:val="20"/>
                <w:szCs w:val="20"/>
                <w:lang w:eastAsia="ru-RU"/>
              </w:rPr>
              <w:br/>
              <w:t>Отходы смеси затвердевших разнородных пластмасс 5710990001004</w:t>
            </w:r>
            <w:r w:rsidRPr="00AE4C1C">
              <w:rPr>
                <w:rFonts w:ascii="Times New Roman" w:hAnsi="Times New Roman"/>
                <w:color w:val="000000"/>
                <w:sz w:val="20"/>
                <w:szCs w:val="20"/>
                <w:lang w:eastAsia="ru-RU"/>
              </w:rPr>
              <w:br/>
              <w:t>Твердые отходы резины 5750010001000</w:t>
            </w:r>
            <w:r w:rsidRPr="00AE4C1C">
              <w:rPr>
                <w:rFonts w:ascii="Times New Roman" w:hAnsi="Times New Roman"/>
                <w:color w:val="000000"/>
                <w:sz w:val="20"/>
                <w:szCs w:val="20"/>
                <w:lang w:eastAsia="ru-RU"/>
              </w:rPr>
              <w:br/>
              <w:t>Шины пневматические отработанные 5750020013004</w:t>
            </w:r>
            <w:r w:rsidRPr="00AE4C1C">
              <w:rPr>
                <w:rFonts w:ascii="Times New Roman" w:hAnsi="Times New Roman"/>
                <w:color w:val="000000"/>
                <w:sz w:val="20"/>
                <w:szCs w:val="20"/>
                <w:lang w:eastAsia="ru-RU"/>
              </w:rPr>
              <w:br/>
              <w:t>Камеры пневматические отработанные 5750020113004</w:t>
            </w:r>
            <w:r w:rsidRPr="00AE4C1C">
              <w:rPr>
                <w:rFonts w:ascii="Times New Roman" w:hAnsi="Times New Roman"/>
                <w:color w:val="000000"/>
                <w:sz w:val="20"/>
                <w:szCs w:val="20"/>
                <w:lang w:eastAsia="ru-RU"/>
              </w:rPr>
              <w:br/>
              <w:t>Покрышки отработанные 5750010001000</w:t>
            </w:r>
            <w:r w:rsidRPr="00AE4C1C">
              <w:rPr>
                <w:rFonts w:ascii="Times New Roman" w:hAnsi="Times New Roman"/>
                <w:color w:val="000000"/>
                <w:sz w:val="20"/>
                <w:szCs w:val="20"/>
                <w:lang w:eastAsia="ru-RU"/>
              </w:rPr>
              <w:br/>
              <w:t>Покрышки с тканевым кордом отработанные 5750020313004</w:t>
            </w:r>
            <w:r w:rsidRPr="00AE4C1C">
              <w:rPr>
                <w:rFonts w:ascii="Times New Roman" w:hAnsi="Times New Roman"/>
                <w:color w:val="000000"/>
                <w:sz w:val="20"/>
                <w:szCs w:val="20"/>
                <w:lang w:eastAsia="ru-RU"/>
              </w:rPr>
              <w:br/>
              <w:t>Покрышки с металлическим кордом отработанные 5750020413004</w:t>
            </w:r>
            <w:r w:rsidRPr="00AE4C1C">
              <w:rPr>
                <w:rFonts w:ascii="Times New Roman" w:hAnsi="Times New Roman"/>
                <w:color w:val="000000"/>
                <w:sz w:val="20"/>
                <w:szCs w:val="20"/>
                <w:lang w:eastAsia="ru-RU"/>
              </w:rPr>
              <w:br/>
              <w:t>Резинометаллические отходы (в том числе изделия отработанные и брак)-отработанные маслобензостойкие рукава 5750040001000</w:t>
            </w:r>
            <w:r w:rsidRPr="00AE4C1C">
              <w:rPr>
                <w:rFonts w:ascii="Times New Roman" w:hAnsi="Times New Roman"/>
                <w:color w:val="000000"/>
                <w:sz w:val="20"/>
                <w:szCs w:val="20"/>
                <w:lang w:eastAsia="ru-RU"/>
              </w:rPr>
              <w:br/>
              <w:t>Резиноасбестовые отходы (в том числе изделия отработанные и брак) 5750030001004</w:t>
            </w:r>
            <w:r w:rsidRPr="00AE4C1C">
              <w:rPr>
                <w:rFonts w:ascii="Times New Roman" w:hAnsi="Times New Roman"/>
                <w:color w:val="000000"/>
                <w:sz w:val="20"/>
                <w:szCs w:val="20"/>
                <w:lang w:eastAsia="ru-RU"/>
              </w:rPr>
              <w:br/>
              <w:t>Текстиль загрязненный 5820000000000</w:t>
            </w:r>
            <w:r w:rsidRPr="00AE4C1C">
              <w:rPr>
                <w:rFonts w:ascii="Times New Roman" w:hAnsi="Times New Roman"/>
                <w:color w:val="000000"/>
                <w:sz w:val="20"/>
                <w:szCs w:val="20"/>
                <w:lang w:eastAsia="ru-RU"/>
              </w:rPr>
              <w:br/>
              <w:t>Отходы чистящих и моющих средств 5940000000000</w:t>
            </w:r>
            <w:r w:rsidRPr="00AE4C1C">
              <w:rPr>
                <w:rFonts w:ascii="Times New Roman" w:hAnsi="Times New Roman"/>
                <w:color w:val="000000"/>
                <w:sz w:val="20"/>
                <w:szCs w:val="20"/>
                <w:lang w:eastAsia="ru-RU"/>
              </w:rPr>
              <w:br/>
              <w:t>Отходы из жилищ несортированные (исключая крупногабаритные) 9110010001004</w:t>
            </w:r>
            <w:r w:rsidRPr="00AE4C1C">
              <w:rPr>
                <w:rFonts w:ascii="Times New Roman" w:hAnsi="Times New Roman"/>
                <w:color w:val="000000"/>
                <w:sz w:val="20"/>
                <w:szCs w:val="20"/>
                <w:lang w:eastAsia="ru-RU"/>
              </w:rPr>
              <w:br/>
              <w:t>Мусор от    бытовых    помещений    организаций несортированный (исключая крупногабаритный)  9120040001004</w:t>
            </w:r>
            <w:r w:rsidRPr="00AE4C1C">
              <w:rPr>
                <w:rFonts w:ascii="Times New Roman" w:hAnsi="Times New Roman"/>
                <w:color w:val="000000"/>
                <w:sz w:val="20"/>
                <w:szCs w:val="20"/>
                <w:lang w:eastAsia="ru-RU"/>
              </w:rPr>
              <w:br/>
              <w:t>Мусор строительный 9120060001000</w:t>
            </w:r>
            <w:r w:rsidRPr="00AE4C1C">
              <w:rPr>
                <w:rFonts w:ascii="Times New Roman" w:hAnsi="Times New Roman"/>
                <w:color w:val="000000"/>
                <w:sz w:val="20"/>
                <w:szCs w:val="20"/>
                <w:lang w:eastAsia="ru-RU"/>
              </w:rPr>
              <w:br/>
              <w:t>Мусор строительный от разборки зданий 9120060101004</w:t>
            </w:r>
            <w:r w:rsidRPr="00AE4C1C">
              <w:rPr>
                <w:rFonts w:ascii="Times New Roman" w:hAnsi="Times New Roman"/>
                <w:color w:val="000000"/>
                <w:sz w:val="20"/>
                <w:szCs w:val="20"/>
                <w:lang w:eastAsia="ru-RU"/>
              </w:rPr>
              <w:br/>
              <w:t>Отходы кухонь   и   предприятий   общественного питания 9120100000000</w:t>
            </w:r>
            <w:r w:rsidRPr="00AE4C1C">
              <w:rPr>
                <w:rFonts w:ascii="Times New Roman" w:hAnsi="Times New Roman"/>
                <w:color w:val="000000"/>
                <w:sz w:val="20"/>
                <w:szCs w:val="20"/>
                <w:lang w:eastAsia="ru-RU"/>
              </w:rPr>
              <w:br/>
              <w:t>Электрическое оборудование, приборы, устройства и их части 9210000000000</w:t>
            </w:r>
            <w:r w:rsidRPr="00AE4C1C">
              <w:rPr>
                <w:rFonts w:ascii="Times New Roman" w:hAnsi="Times New Roman"/>
                <w:color w:val="000000"/>
                <w:sz w:val="20"/>
                <w:szCs w:val="20"/>
                <w:lang w:eastAsia="ru-RU"/>
              </w:rPr>
              <w:br/>
              <w:t>Отходы (осадки) при подготовке воды 9410000000000</w:t>
            </w:r>
            <w:r w:rsidRPr="00AE4C1C">
              <w:rPr>
                <w:rFonts w:ascii="Times New Roman" w:hAnsi="Times New Roman"/>
                <w:color w:val="000000"/>
                <w:sz w:val="20"/>
                <w:szCs w:val="20"/>
                <w:lang w:eastAsia="ru-RU"/>
              </w:rPr>
              <w:br/>
              <w:t>Отходы (осадки)    из    выгребных     ям     и  хозяйственно-бытовые стоки 9510000000000</w:t>
            </w:r>
            <w:r w:rsidRPr="00AE4C1C">
              <w:rPr>
                <w:rFonts w:ascii="Times New Roman" w:hAnsi="Times New Roman"/>
                <w:color w:val="000000"/>
                <w:sz w:val="20"/>
                <w:szCs w:val="20"/>
                <w:lang w:eastAsia="ru-RU"/>
              </w:rPr>
              <w:br/>
              <w:t>Отходы солей (осадок от нейтрализации электролита) 5150000000000</w:t>
            </w:r>
            <w:r w:rsidRPr="00AE4C1C">
              <w:rPr>
                <w:rFonts w:ascii="Times New Roman" w:hAnsi="Times New Roman"/>
                <w:color w:val="000000"/>
                <w:sz w:val="20"/>
                <w:szCs w:val="20"/>
                <w:lang w:eastAsia="ru-RU"/>
              </w:rPr>
              <w:br/>
              <w:t>Прочие коммунальные отходы (смет с территории) 9900000000000</w:t>
            </w:r>
            <w:r w:rsidRPr="00AE4C1C">
              <w:rPr>
                <w:rFonts w:ascii="Times New Roman" w:hAnsi="Times New Roman"/>
                <w:color w:val="000000"/>
                <w:sz w:val="20"/>
                <w:szCs w:val="20"/>
                <w:lang w:eastAsia="ru-RU"/>
              </w:rPr>
              <w:br/>
              <w:t>Отходы сложного комбинированного состава в виде изделий, оборудования, устройств, не вошедшие в другие пункты (отработанная офисная техника, отработанные картриджи)  92000000 00 00 0</w:t>
            </w:r>
          </w:p>
        </w:tc>
        <w:tc>
          <w:tcPr>
            <w:tcW w:w="483"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shd w:val="clear" w:color="000000" w:fill="FFFFFF"/>
          </w:tcPr>
          <w:p w:rsidR="00CC4A4F" w:rsidRPr="004906AB" w:rsidRDefault="00CC4A4F" w:rsidP="00CD129C">
            <w:pPr>
              <w:rPr>
                <w:rFonts w:ascii="Times New Roman" w:hAnsi="Times New Roman"/>
                <w:color w:val="000000"/>
                <w:sz w:val="20"/>
                <w:szCs w:val="20"/>
                <w:lang w:eastAsia="ru-RU"/>
              </w:rPr>
            </w:pPr>
            <w:r w:rsidRPr="00DC5106">
              <w:rPr>
                <w:rFonts w:ascii="Times New Roman" w:hAnsi="Times New Roman"/>
                <w:color w:val="000000"/>
                <w:sz w:val="20"/>
                <w:szCs w:val="20"/>
              </w:rPr>
              <w:t>69204000000</w:t>
            </w:r>
          </w:p>
        </w:tc>
        <w:tc>
          <w:tcPr>
            <w:tcW w:w="486"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г. Стрежевой</w:t>
            </w:r>
          </w:p>
        </w:tc>
        <w:tc>
          <w:tcPr>
            <w:tcW w:w="742" w:type="pct"/>
            <w:shd w:val="clear" w:color="000000" w:fill="FFFFFF"/>
          </w:tcPr>
          <w:p w:rsidR="00CC4A4F"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ООО "Транссиб"</w:t>
            </w:r>
          </w:p>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636785, Российская Федерация, Томская область, г. Стрежевой, мкр.4, д.413, кв.112</w:t>
            </w:r>
          </w:p>
        </w:tc>
      </w:tr>
      <w:tr w:rsidR="00CC4A4F" w:rsidRPr="00DC5106" w:rsidTr="006E40A2">
        <w:trPr>
          <w:trHeight w:val="1653"/>
        </w:trPr>
        <w:tc>
          <w:tcPr>
            <w:tcW w:w="266" w:type="pct"/>
            <w:shd w:val="clear" w:color="000000" w:fill="FFFFFF"/>
          </w:tcPr>
          <w:p w:rsidR="00CC4A4F" w:rsidRPr="00AE4C1C" w:rsidRDefault="00CC4A4F" w:rsidP="00CD129C">
            <w:pPr>
              <w:spacing w:after="0" w:line="240" w:lineRule="auto"/>
              <w:jc w:val="center"/>
              <w:rPr>
                <w:rFonts w:ascii="Times New Roman" w:hAnsi="Times New Roman"/>
                <w:color w:val="000000"/>
                <w:sz w:val="20"/>
                <w:szCs w:val="20"/>
                <w:lang w:eastAsia="ru-RU"/>
              </w:rPr>
            </w:pPr>
            <w:r w:rsidRPr="00AE4C1C">
              <w:rPr>
                <w:rFonts w:ascii="Times New Roman" w:hAnsi="Times New Roman"/>
                <w:color w:val="000000"/>
                <w:sz w:val="20"/>
                <w:szCs w:val="20"/>
                <w:lang w:eastAsia="ru-RU"/>
              </w:rPr>
              <w:t>70-0000</w:t>
            </w:r>
            <w:r>
              <w:rPr>
                <w:rFonts w:ascii="Times New Roman" w:hAnsi="Times New Roman"/>
                <w:color w:val="000000"/>
                <w:sz w:val="20"/>
                <w:szCs w:val="20"/>
                <w:lang w:eastAsia="ru-RU"/>
              </w:rPr>
              <w:t>2-З-00592-250914</w:t>
            </w:r>
          </w:p>
        </w:tc>
        <w:tc>
          <w:tcPr>
            <w:tcW w:w="82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Полигон ТБО г. Асино</w:t>
            </w:r>
          </w:p>
        </w:tc>
        <w:tc>
          <w:tcPr>
            <w:tcW w:w="461"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захоронение отходов</w:t>
            </w:r>
          </w:p>
        </w:tc>
        <w:tc>
          <w:tcPr>
            <w:tcW w:w="121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Мусор от бытовых помещений организаций несортированный (исключая крупногабаритный) 91200400 01 00 4</w:t>
            </w:r>
            <w:r w:rsidRPr="00AE4C1C">
              <w:rPr>
                <w:rFonts w:ascii="Times New Roman" w:hAnsi="Times New Roman"/>
                <w:color w:val="000000"/>
                <w:sz w:val="20"/>
                <w:szCs w:val="20"/>
                <w:lang w:eastAsia="ru-RU"/>
              </w:rPr>
              <w:br/>
              <w:t>Отходы из жилищ несортированные (исключая крупногабаритные) 91100100 01 00 4</w:t>
            </w:r>
            <w:r w:rsidRPr="00AE4C1C">
              <w:rPr>
                <w:rFonts w:ascii="Times New Roman" w:hAnsi="Times New Roman"/>
                <w:color w:val="000000"/>
                <w:sz w:val="20"/>
                <w:szCs w:val="20"/>
                <w:lang w:eastAsia="ru-RU"/>
              </w:rPr>
              <w:br/>
              <w:t>Прочие коммунальные отходы (смет уличный) 99000000 00 00 4</w:t>
            </w:r>
          </w:p>
        </w:tc>
        <w:tc>
          <w:tcPr>
            <w:tcW w:w="483"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shd w:val="clear" w:color="000000" w:fill="FFFFFF"/>
          </w:tcPr>
          <w:p w:rsidR="00CC4A4F" w:rsidRPr="00356F56"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69208000000</w:t>
            </w:r>
          </w:p>
        </w:tc>
        <w:tc>
          <w:tcPr>
            <w:tcW w:w="486"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г. Асино</w:t>
            </w:r>
          </w:p>
        </w:tc>
        <w:tc>
          <w:tcPr>
            <w:tcW w:w="742" w:type="pct"/>
            <w:shd w:val="clear" w:color="000000" w:fill="FFFFFF"/>
          </w:tcPr>
          <w:p w:rsidR="00CC4A4F"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МУП "Спецавтохозяйство"</w:t>
            </w:r>
          </w:p>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636840, Томская область, г. Асино, ул. Ивана Буева, 72</w:t>
            </w:r>
          </w:p>
        </w:tc>
      </w:tr>
      <w:tr w:rsidR="00CC4A4F" w:rsidRPr="00DC5106" w:rsidTr="006E40A2">
        <w:trPr>
          <w:trHeight w:val="1653"/>
        </w:trPr>
        <w:tc>
          <w:tcPr>
            <w:tcW w:w="266" w:type="pct"/>
            <w:shd w:val="clear" w:color="000000" w:fill="FFFFFF"/>
          </w:tcPr>
          <w:p w:rsidR="00CC4A4F" w:rsidRPr="00AE4C1C" w:rsidRDefault="00CC4A4F" w:rsidP="00CD129C">
            <w:pPr>
              <w:spacing w:after="0" w:line="240" w:lineRule="auto"/>
              <w:jc w:val="center"/>
              <w:rPr>
                <w:rFonts w:ascii="Times New Roman" w:hAnsi="Times New Roman"/>
                <w:color w:val="000000"/>
                <w:sz w:val="20"/>
                <w:szCs w:val="20"/>
                <w:lang w:eastAsia="ru-RU"/>
              </w:rPr>
            </w:pPr>
            <w:r w:rsidRPr="00AE4C1C">
              <w:rPr>
                <w:rFonts w:ascii="Times New Roman" w:hAnsi="Times New Roman"/>
                <w:color w:val="000000"/>
                <w:sz w:val="20"/>
                <w:szCs w:val="20"/>
                <w:lang w:eastAsia="ru-RU"/>
              </w:rPr>
              <w:t>70-000</w:t>
            </w:r>
            <w:r>
              <w:rPr>
                <w:rFonts w:ascii="Times New Roman" w:hAnsi="Times New Roman"/>
                <w:color w:val="000000"/>
                <w:sz w:val="20"/>
                <w:szCs w:val="20"/>
                <w:lang w:eastAsia="ru-RU"/>
              </w:rPr>
              <w:t>03-З-00592-250914</w:t>
            </w:r>
          </w:p>
        </w:tc>
        <w:tc>
          <w:tcPr>
            <w:tcW w:w="82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Полигон ТБО с.Бакчар, 1 очередь</w:t>
            </w:r>
          </w:p>
        </w:tc>
        <w:tc>
          <w:tcPr>
            <w:tcW w:w="461"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захоронение отходов</w:t>
            </w:r>
          </w:p>
        </w:tc>
        <w:tc>
          <w:tcPr>
            <w:tcW w:w="121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Т</w:t>
            </w:r>
            <w:r w:rsidRPr="00AE4C1C">
              <w:rPr>
                <w:rFonts w:ascii="Times New Roman" w:hAnsi="Times New Roman"/>
                <w:color w:val="000000"/>
                <w:sz w:val="20"/>
                <w:szCs w:val="20"/>
                <w:lang w:eastAsia="ru-RU"/>
              </w:rPr>
              <w:t xml:space="preserve">вердые </w:t>
            </w:r>
            <w:r>
              <w:rPr>
                <w:rFonts w:ascii="Times New Roman" w:hAnsi="Times New Roman"/>
                <w:color w:val="000000"/>
                <w:sz w:val="20"/>
                <w:szCs w:val="20"/>
                <w:lang w:eastAsia="ru-RU"/>
              </w:rPr>
              <w:t xml:space="preserve">бытовые </w:t>
            </w:r>
            <w:r w:rsidRPr="00AE4C1C">
              <w:rPr>
                <w:rFonts w:ascii="Times New Roman" w:hAnsi="Times New Roman"/>
                <w:color w:val="000000"/>
                <w:sz w:val="20"/>
                <w:szCs w:val="20"/>
                <w:lang w:eastAsia="ru-RU"/>
              </w:rPr>
              <w:t>отходы IV, V кл. опасности</w:t>
            </w:r>
          </w:p>
        </w:tc>
        <w:tc>
          <w:tcPr>
            <w:tcW w:w="483"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shd w:val="clear" w:color="000000" w:fill="FFFFFF"/>
          </w:tcPr>
          <w:p w:rsidR="00CC4A4F" w:rsidRPr="00356F56"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69212000000</w:t>
            </w:r>
          </w:p>
        </w:tc>
        <w:tc>
          <w:tcPr>
            <w:tcW w:w="486"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с. Бакчар</w:t>
            </w:r>
          </w:p>
        </w:tc>
        <w:tc>
          <w:tcPr>
            <w:tcW w:w="742" w:type="pct"/>
            <w:shd w:val="clear" w:color="000000" w:fill="FFFFFF"/>
          </w:tcPr>
          <w:p w:rsidR="00CC4A4F" w:rsidRPr="00AE4C1C" w:rsidRDefault="00CC4A4F" w:rsidP="00CD129C">
            <w:pPr>
              <w:spacing w:after="0" w:line="240" w:lineRule="auto"/>
              <w:rPr>
                <w:rFonts w:ascii="Times New Roman" w:hAnsi="Times New Roman"/>
                <w:sz w:val="20"/>
                <w:szCs w:val="20"/>
                <w:lang w:eastAsia="ru-RU"/>
              </w:rPr>
            </w:pPr>
            <w:r>
              <w:rPr>
                <w:rFonts w:ascii="Times New Roman" w:hAnsi="Times New Roman"/>
                <w:sz w:val="20"/>
                <w:szCs w:val="20"/>
                <w:lang w:eastAsia="ru-RU"/>
              </w:rPr>
              <w:t>Отсутствует</w:t>
            </w:r>
          </w:p>
        </w:tc>
      </w:tr>
      <w:tr w:rsidR="00CC4A4F" w:rsidRPr="00DC5106" w:rsidTr="006E40A2">
        <w:trPr>
          <w:trHeight w:val="1653"/>
        </w:trPr>
        <w:tc>
          <w:tcPr>
            <w:tcW w:w="266" w:type="pct"/>
            <w:shd w:val="clear" w:color="000000" w:fill="FFFFFF"/>
          </w:tcPr>
          <w:p w:rsidR="00CC4A4F" w:rsidRPr="00AE4C1C" w:rsidRDefault="00CC4A4F" w:rsidP="00CD129C">
            <w:pPr>
              <w:spacing w:after="0" w:line="240" w:lineRule="auto"/>
              <w:jc w:val="center"/>
              <w:rPr>
                <w:rFonts w:ascii="Times New Roman" w:hAnsi="Times New Roman"/>
                <w:color w:val="000000"/>
                <w:sz w:val="20"/>
                <w:szCs w:val="20"/>
                <w:lang w:eastAsia="ru-RU"/>
              </w:rPr>
            </w:pPr>
            <w:r w:rsidRPr="00AE4C1C">
              <w:rPr>
                <w:rFonts w:ascii="Times New Roman" w:hAnsi="Times New Roman"/>
                <w:color w:val="000000"/>
                <w:sz w:val="20"/>
                <w:szCs w:val="20"/>
                <w:lang w:eastAsia="ru-RU"/>
              </w:rPr>
              <w:t>70-0000</w:t>
            </w:r>
            <w:r>
              <w:rPr>
                <w:rFonts w:ascii="Times New Roman" w:hAnsi="Times New Roman"/>
                <w:color w:val="000000"/>
                <w:sz w:val="20"/>
                <w:szCs w:val="20"/>
                <w:lang w:eastAsia="ru-RU"/>
              </w:rPr>
              <w:t>4-З-00592-250914</w:t>
            </w:r>
          </w:p>
        </w:tc>
        <w:tc>
          <w:tcPr>
            <w:tcW w:w="82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Полигон ТБО р.п. Белый Яр, 1 очередь</w:t>
            </w:r>
          </w:p>
        </w:tc>
        <w:tc>
          <w:tcPr>
            <w:tcW w:w="461"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захоронение отходов</w:t>
            </w:r>
          </w:p>
        </w:tc>
        <w:tc>
          <w:tcPr>
            <w:tcW w:w="121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 xml:space="preserve">Опилки древесные, загрязненные минеральными маслами (содержание масел - менее 15 %) 1713020101034     </w:t>
            </w:r>
            <w:r w:rsidRPr="00AE4C1C">
              <w:rPr>
                <w:rFonts w:ascii="Times New Roman" w:hAnsi="Times New Roman"/>
                <w:color w:val="000000"/>
                <w:sz w:val="20"/>
                <w:szCs w:val="20"/>
                <w:lang w:eastAsia="ru-RU"/>
              </w:rPr>
              <w:br w:type="page"/>
              <w:t xml:space="preserve">Отходы минерального происхождения 3000000000000     </w:t>
            </w:r>
            <w:r w:rsidRPr="00AE4C1C">
              <w:rPr>
                <w:rFonts w:ascii="Times New Roman" w:hAnsi="Times New Roman"/>
                <w:color w:val="000000"/>
                <w:sz w:val="20"/>
                <w:szCs w:val="20"/>
                <w:lang w:eastAsia="ru-RU"/>
              </w:rPr>
              <w:br w:type="page"/>
              <w:t xml:space="preserve">Золошлаки от сжигания углей 3130020001000     </w:t>
            </w:r>
            <w:r w:rsidRPr="00AE4C1C">
              <w:rPr>
                <w:rFonts w:ascii="Times New Roman" w:hAnsi="Times New Roman"/>
                <w:color w:val="000000"/>
                <w:sz w:val="20"/>
                <w:szCs w:val="20"/>
                <w:lang w:eastAsia="ru-RU"/>
              </w:rPr>
              <w:br w:type="page"/>
              <w:t xml:space="preserve">Абразивная пыль и порошок от шлифования черных металлов (с содержанием металла менее 50 %) 3140030011004     </w:t>
            </w:r>
            <w:r w:rsidRPr="00AE4C1C">
              <w:rPr>
                <w:rFonts w:ascii="Times New Roman" w:hAnsi="Times New Roman"/>
                <w:color w:val="000000"/>
                <w:sz w:val="20"/>
                <w:szCs w:val="20"/>
                <w:lang w:eastAsia="ru-RU"/>
              </w:rPr>
              <w:br w:type="page"/>
              <w:t xml:space="preserve">Песок, загрязненный маслами (содержание масел менее 15 %) 3140230301034     </w:t>
            </w:r>
            <w:r w:rsidRPr="00AE4C1C">
              <w:rPr>
                <w:rFonts w:ascii="Times New Roman" w:hAnsi="Times New Roman"/>
                <w:color w:val="000000"/>
                <w:sz w:val="20"/>
                <w:szCs w:val="20"/>
                <w:lang w:eastAsia="ru-RU"/>
              </w:rPr>
              <w:br w:type="page"/>
              <w:t xml:space="preserve">Отходы солей 5150000000000     </w:t>
            </w:r>
            <w:r w:rsidRPr="00AE4C1C">
              <w:rPr>
                <w:rFonts w:ascii="Times New Roman" w:hAnsi="Times New Roman"/>
                <w:color w:val="000000"/>
                <w:sz w:val="20"/>
                <w:szCs w:val="20"/>
                <w:lang w:eastAsia="ru-RU"/>
              </w:rPr>
              <w:br w:type="page"/>
              <w:t xml:space="preserve">Шламы минеральных масел 5470000000000     </w:t>
            </w:r>
            <w:r w:rsidRPr="00AE4C1C">
              <w:rPr>
                <w:rFonts w:ascii="Times New Roman" w:hAnsi="Times New Roman"/>
                <w:color w:val="000000"/>
                <w:sz w:val="20"/>
                <w:szCs w:val="20"/>
                <w:lang w:eastAsia="ru-RU"/>
              </w:rPr>
              <w:br w:type="page"/>
              <w:t xml:space="preserve">Обтирочный материал, загрязненный маслами (содержание масел менее 15 %) 5490270101034     </w:t>
            </w:r>
            <w:r w:rsidRPr="00AE4C1C">
              <w:rPr>
                <w:rFonts w:ascii="Times New Roman" w:hAnsi="Times New Roman"/>
                <w:color w:val="000000"/>
                <w:sz w:val="20"/>
                <w:szCs w:val="20"/>
                <w:lang w:eastAsia="ru-RU"/>
              </w:rPr>
              <w:br w:type="page"/>
              <w:t xml:space="preserve">Твердые отходы резины (отработанные рукава для перекачки авиатоплива) 5750010001000     </w:t>
            </w:r>
            <w:r w:rsidRPr="00AE4C1C">
              <w:rPr>
                <w:rFonts w:ascii="Times New Roman" w:hAnsi="Times New Roman"/>
                <w:color w:val="000000"/>
                <w:sz w:val="20"/>
                <w:szCs w:val="20"/>
                <w:lang w:eastAsia="ru-RU"/>
              </w:rPr>
              <w:br w:type="page"/>
              <w:t xml:space="preserve">Шины пневматические отработанные 5750020013004     </w:t>
            </w:r>
            <w:r w:rsidRPr="00AE4C1C">
              <w:rPr>
                <w:rFonts w:ascii="Times New Roman" w:hAnsi="Times New Roman"/>
                <w:color w:val="000000"/>
                <w:sz w:val="20"/>
                <w:szCs w:val="20"/>
                <w:lang w:eastAsia="ru-RU"/>
              </w:rPr>
              <w:br w:type="page"/>
              <w:t xml:space="preserve">Отходы из жилищ несортированные (исключая крупногабаритные) 9110010001004     </w:t>
            </w:r>
            <w:r w:rsidRPr="00AE4C1C">
              <w:rPr>
                <w:rFonts w:ascii="Times New Roman" w:hAnsi="Times New Roman"/>
                <w:color w:val="000000"/>
                <w:sz w:val="20"/>
                <w:szCs w:val="20"/>
                <w:lang w:eastAsia="ru-RU"/>
              </w:rPr>
              <w:br w:type="page"/>
              <w:t xml:space="preserve">Мусор от бытовых помещений организаций несортированный (исключая крупногабаритный) 9120040001004     </w:t>
            </w:r>
            <w:r w:rsidRPr="00AE4C1C">
              <w:rPr>
                <w:rFonts w:ascii="Times New Roman" w:hAnsi="Times New Roman"/>
                <w:color w:val="000000"/>
                <w:sz w:val="20"/>
                <w:szCs w:val="20"/>
                <w:lang w:eastAsia="ru-RU"/>
              </w:rPr>
              <w:br w:type="page"/>
              <w:t xml:space="preserve">Мусор строительный от разборки зданий 9120060101004     </w:t>
            </w:r>
            <w:r w:rsidRPr="00AE4C1C">
              <w:rPr>
                <w:rFonts w:ascii="Times New Roman" w:hAnsi="Times New Roman"/>
                <w:color w:val="000000"/>
                <w:sz w:val="20"/>
                <w:szCs w:val="20"/>
                <w:lang w:eastAsia="ru-RU"/>
              </w:rPr>
              <w:br w:type="page"/>
              <w:t xml:space="preserve">Отходы кухонь и предприятий общественного питания 9120100000000     </w:t>
            </w:r>
            <w:r w:rsidRPr="00AE4C1C">
              <w:rPr>
                <w:rFonts w:ascii="Times New Roman" w:hAnsi="Times New Roman"/>
                <w:color w:val="000000"/>
                <w:sz w:val="20"/>
                <w:szCs w:val="20"/>
                <w:lang w:eastAsia="ru-RU"/>
              </w:rPr>
              <w:br w:type="page"/>
              <w:t xml:space="preserve">Отходы (осадки) при механической и биологической очистке сточных вод 9430000000000     </w:t>
            </w:r>
            <w:r w:rsidRPr="00AE4C1C">
              <w:rPr>
                <w:rFonts w:ascii="Times New Roman" w:hAnsi="Times New Roman"/>
                <w:color w:val="000000"/>
                <w:sz w:val="20"/>
                <w:szCs w:val="20"/>
                <w:lang w:eastAsia="ru-RU"/>
              </w:rPr>
              <w:br w:type="page"/>
              <w:t xml:space="preserve">Прочие коммунальные отходы 9900000000000     </w:t>
            </w:r>
            <w:r w:rsidRPr="00AE4C1C">
              <w:rPr>
                <w:rFonts w:ascii="Times New Roman" w:hAnsi="Times New Roman"/>
                <w:color w:val="000000"/>
                <w:sz w:val="20"/>
                <w:szCs w:val="20"/>
                <w:lang w:eastAsia="ru-RU"/>
              </w:rPr>
              <w:br w:type="page"/>
            </w:r>
          </w:p>
        </w:tc>
        <w:tc>
          <w:tcPr>
            <w:tcW w:w="483"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shd w:val="clear" w:color="000000" w:fill="FFFFFF"/>
          </w:tcPr>
          <w:p w:rsidR="00CC4A4F" w:rsidRPr="00356F56"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69216000000</w:t>
            </w:r>
          </w:p>
        </w:tc>
        <w:tc>
          <w:tcPr>
            <w:tcW w:w="486"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п. Белый Яр</w:t>
            </w:r>
          </w:p>
        </w:tc>
        <w:tc>
          <w:tcPr>
            <w:tcW w:w="742" w:type="pct"/>
            <w:shd w:val="clear" w:color="000000" w:fill="FFFFFF"/>
          </w:tcPr>
          <w:p w:rsidR="00CC4A4F"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ООО "Дары Верхнекетья"</w:t>
            </w:r>
          </w:p>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636500, Российская Федерация, Томская область, Верхнекетский р-н, р.п. Белый Яр, ул. Чкалова, 94 - 3</w:t>
            </w:r>
          </w:p>
        </w:tc>
      </w:tr>
      <w:tr w:rsidR="00CC4A4F" w:rsidRPr="00DC5106" w:rsidTr="006E40A2">
        <w:trPr>
          <w:trHeight w:val="1653"/>
        </w:trPr>
        <w:tc>
          <w:tcPr>
            <w:tcW w:w="266" w:type="pct"/>
            <w:shd w:val="clear" w:color="000000" w:fill="FFFFFF"/>
          </w:tcPr>
          <w:p w:rsidR="00CC4A4F" w:rsidRPr="00AE4C1C" w:rsidRDefault="00CC4A4F" w:rsidP="00CD129C">
            <w:pPr>
              <w:spacing w:after="0" w:line="240" w:lineRule="auto"/>
              <w:jc w:val="center"/>
              <w:rPr>
                <w:rFonts w:ascii="Times New Roman" w:hAnsi="Times New Roman"/>
                <w:color w:val="000000"/>
                <w:sz w:val="20"/>
                <w:szCs w:val="20"/>
                <w:lang w:eastAsia="ru-RU"/>
              </w:rPr>
            </w:pPr>
            <w:r w:rsidRPr="00AE4C1C">
              <w:rPr>
                <w:rFonts w:ascii="Times New Roman" w:hAnsi="Times New Roman"/>
                <w:color w:val="000000"/>
                <w:sz w:val="20"/>
                <w:szCs w:val="20"/>
                <w:lang w:eastAsia="ru-RU"/>
              </w:rPr>
              <w:t>70-000</w:t>
            </w:r>
            <w:r>
              <w:rPr>
                <w:rFonts w:ascii="Times New Roman" w:hAnsi="Times New Roman"/>
                <w:color w:val="000000"/>
                <w:sz w:val="20"/>
                <w:szCs w:val="20"/>
                <w:lang w:eastAsia="ru-RU"/>
              </w:rPr>
              <w:t>05-З-00592-250914</w:t>
            </w:r>
          </w:p>
        </w:tc>
        <w:tc>
          <w:tcPr>
            <w:tcW w:w="82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Полигон ТБО с. Кривошеино</w:t>
            </w:r>
          </w:p>
        </w:tc>
        <w:tc>
          <w:tcPr>
            <w:tcW w:w="461"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захоронение отходов</w:t>
            </w:r>
          </w:p>
        </w:tc>
        <w:tc>
          <w:tcPr>
            <w:tcW w:w="121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 xml:space="preserve">Отходы из жилищ несортированные (исключая крупногабаритные) 9110010001004  </w:t>
            </w:r>
            <w:r w:rsidRPr="00AE4C1C">
              <w:rPr>
                <w:rFonts w:ascii="Times New Roman" w:hAnsi="Times New Roman"/>
                <w:color w:val="000000"/>
                <w:sz w:val="20"/>
                <w:szCs w:val="20"/>
                <w:lang w:eastAsia="ru-RU"/>
              </w:rPr>
              <w:br/>
              <w:t xml:space="preserve">Мусор строительный от разборки зданий 9120060101004   </w:t>
            </w:r>
            <w:r w:rsidRPr="00AE4C1C">
              <w:rPr>
                <w:rFonts w:ascii="Times New Roman" w:hAnsi="Times New Roman"/>
                <w:color w:val="000000"/>
                <w:sz w:val="20"/>
                <w:szCs w:val="20"/>
                <w:lang w:eastAsia="ru-RU"/>
              </w:rPr>
              <w:br/>
              <w:t xml:space="preserve">Мусор от бытовых помещений организаций несортированный (исключая крупногабаритный) 9120040001004  </w:t>
            </w:r>
            <w:r w:rsidRPr="00AE4C1C">
              <w:rPr>
                <w:rFonts w:ascii="Times New Roman" w:hAnsi="Times New Roman"/>
                <w:color w:val="000000"/>
                <w:sz w:val="20"/>
                <w:szCs w:val="20"/>
                <w:lang w:eastAsia="ru-RU"/>
              </w:rPr>
              <w:br/>
              <w:t>Прочие коммунальные отходы 9900000000000</w:t>
            </w:r>
          </w:p>
        </w:tc>
        <w:tc>
          <w:tcPr>
            <w:tcW w:w="483"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shd w:val="clear" w:color="000000" w:fill="FFFFFF"/>
          </w:tcPr>
          <w:p w:rsidR="00CC4A4F" w:rsidRPr="00356F56"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69236000000</w:t>
            </w:r>
          </w:p>
        </w:tc>
        <w:tc>
          <w:tcPr>
            <w:tcW w:w="486"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с. Кривошеино</w:t>
            </w:r>
          </w:p>
        </w:tc>
        <w:tc>
          <w:tcPr>
            <w:tcW w:w="742" w:type="pct"/>
            <w:shd w:val="clear" w:color="000000" w:fill="FFFFFF"/>
          </w:tcPr>
          <w:p w:rsidR="00CC4A4F"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ИП Сысоев Владимир Геннадьевич</w:t>
            </w:r>
          </w:p>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636331, Томская область, с.Молчаново, ул.Комарова, 2, 21</w:t>
            </w:r>
          </w:p>
        </w:tc>
      </w:tr>
      <w:tr w:rsidR="00CC4A4F" w:rsidRPr="00DC5106" w:rsidTr="006E40A2">
        <w:trPr>
          <w:trHeight w:val="1653"/>
        </w:trPr>
        <w:tc>
          <w:tcPr>
            <w:tcW w:w="266" w:type="pct"/>
            <w:shd w:val="clear" w:color="000000" w:fill="FFFFFF"/>
          </w:tcPr>
          <w:p w:rsidR="00CC4A4F" w:rsidRPr="00AE4C1C" w:rsidRDefault="00CC4A4F" w:rsidP="00CD129C">
            <w:pPr>
              <w:spacing w:after="0" w:line="240" w:lineRule="auto"/>
              <w:jc w:val="center"/>
              <w:rPr>
                <w:rFonts w:ascii="Times New Roman" w:hAnsi="Times New Roman"/>
                <w:color w:val="000000"/>
                <w:sz w:val="20"/>
                <w:szCs w:val="20"/>
                <w:lang w:eastAsia="ru-RU"/>
              </w:rPr>
            </w:pPr>
            <w:r w:rsidRPr="00AE4C1C">
              <w:rPr>
                <w:rFonts w:ascii="Times New Roman" w:hAnsi="Times New Roman"/>
                <w:color w:val="000000"/>
                <w:sz w:val="20"/>
                <w:szCs w:val="20"/>
                <w:lang w:eastAsia="ru-RU"/>
              </w:rPr>
              <w:t>70-000</w:t>
            </w:r>
            <w:r>
              <w:rPr>
                <w:rFonts w:ascii="Times New Roman" w:hAnsi="Times New Roman"/>
                <w:color w:val="000000"/>
                <w:sz w:val="20"/>
                <w:szCs w:val="20"/>
                <w:lang w:eastAsia="ru-RU"/>
              </w:rPr>
              <w:t>06-З-00592-250914</w:t>
            </w:r>
          </w:p>
        </w:tc>
        <w:tc>
          <w:tcPr>
            <w:tcW w:w="82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Полигон ТБО с. Тогур, 1 этап 1 очереди</w:t>
            </w:r>
          </w:p>
        </w:tc>
        <w:tc>
          <w:tcPr>
            <w:tcW w:w="461"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захоронение отходов</w:t>
            </w:r>
          </w:p>
        </w:tc>
        <w:tc>
          <w:tcPr>
            <w:tcW w:w="121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 xml:space="preserve">Абразивная пыль и порошок от шлифования черных металлов (с содержанием металла менее 50 %) 3140030011004     </w:t>
            </w:r>
            <w:r w:rsidRPr="00AE4C1C">
              <w:rPr>
                <w:rFonts w:ascii="Times New Roman" w:hAnsi="Times New Roman"/>
                <w:color w:val="000000"/>
                <w:sz w:val="20"/>
                <w:szCs w:val="20"/>
                <w:lang w:eastAsia="ru-RU"/>
              </w:rPr>
              <w:br w:type="page"/>
              <w:t>Древесные отходы 1700000000000</w:t>
            </w:r>
            <w:r w:rsidRPr="00AE4C1C">
              <w:rPr>
                <w:rFonts w:ascii="Times New Roman" w:hAnsi="Times New Roman"/>
                <w:color w:val="000000"/>
                <w:sz w:val="20"/>
                <w:szCs w:val="20"/>
                <w:lang w:eastAsia="ru-RU"/>
              </w:rPr>
              <w:br w:type="page"/>
              <w:t>Жидкие отходы очистных сооружений 9500000000000</w:t>
            </w:r>
            <w:r w:rsidRPr="00AE4C1C">
              <w:rPr>
                <w:rFonts w:ascii="Times New Roman" w:hAnsi="Times New Roman"/>
                <w:color w:val="000000"/>
                <w:sz w:val="20"/>
                <w:szCs w:val="20"/>
                <w:lang w:eastAsia="ru-RU"/>
              </w:rPr>
              <w:br w:type="page"/>
              <w:t xml:space="preserve">Золошлаки от сжигания углей 3130020001000     </w:t>
            </w:r>
            <w:r w:rsidRPr="00AE4C1C">
              <w:rPr>
                <w:rFonts w:ascii="Times New Roman" w:hAnsi="Times New Roman"/>
                <w:color w:val="000000"/>
                <w:sz w:val="20"/>
                <w:szCs w:val="20"/>
                <w:lang w:eastAsia="ru-RU"/>
              </w:rPr>
              <w:br w:type="page"/>
            </w:r>
            <w:r w:rsidRPr="00AE4C1C">
              <w:rPr>
                <w:rFonts w:ascii="Times New Roman" w:hAnsi="Times New Roman"/>
                <w:color w:val="000000"/>
                <w:sz w:val="20"/>
                <w:szCs w:val="20"/>
                <w:lang w:eastAsia="ru-RU"/>
              </w:rPr>
              <w:br w:type="page"/>
              <w:t xml:space="preserve">Мусор от бытовых помещений организаций несортированный (исключая крупногабаритный) 9120040001004     </w:t>
            </w:r>
            <w:r w:rsidRPr="00AE4C1C">
              <w:rPr>
                <w:rFonts w:ascii="Times New Roman" w:hAnsi="Times New Roman"/>
                <w:color w:val="000000"/>
                <w:sz w:val="20"/>
                <w:szCs w:val="20"/>
                <w:lang w:eastAsia="ru-RU"/>
              </w:rPr>
              <w:br w:type="page"/>
              <w:t>Мусор строительный 9120060001000</w:t>
            </w:r>
            <w:r w:rsidRPr="00AE4C1C">
              <w:rPr>
                <w:rFonts w:ascii="Times New Roman" w:hAnsi="Times New Roman"/>
                <w:color w:val="000000"/>
                <w:sz w:val="20"/>
                <w:szCs w:val="20"/>
                <w:lang w:eastAsia="ru-RU"/>
              </w:rPr>
              <w:br w:type="page"/>
              <w:t xml:space="preserve">Мусор строительный от разборки зданий 9120060101004     </w:t>
            </w:r>
            <w:r w:rsidRPr="00AE4C1C">
              <w:rPr>
                <w:rFonts w:ascii="Times New Roman" w:hAnsi="Times New Roman"/>
                <w:color w:val="000000"/>
                <w:sz w:val="20"/>
                <w:szCs w:val="20"/>
                <w:lang w:eastAsia="ru-RU"/>
              </w:rPr>
              <w:br w:type="page"/>
              <w:t xml:space="preserve">Обтирочный материал, загрязненный маслами (содержание масел менее 15 %) 5490270101034     </w:t>
            </w:r>
            <w:r w:rsidRPr="00AE4C1C">
              <w:rPr>
                <w:rFonts w:ascii="Times New Roman" w:hAnsi="Times New Roman"/>
                <w:color w:val="000000"/>
                <w:sz w:val="20"/>
                <w:szCs w:val="20"/>
                <w:lang w:eastAsia="ru-RU"/>
              </w:rPr>
              <w:br w:type="page"/>
              <w:t>Отходы (осадки) из выгребных ям и хозяйственно-бытовые стоки 9510000000000</w:t>
            </w:r>
            <w:r w:rsidRPr="00AE4C1C">
              <w:rPr>
                <w:rFonts w:ascii="Times New Roman" w:hAnsi="Times New Roman"/>
                <w:color w:val="000000"/>
                <w:sz w:val="20"/>
                <w:szCs w:val="20"/>
                <w:lang w:eastAsia="ru-RU"/>
              </w:rPr>
              <w:br w:type="page"/>
              <w:t>Отходы абразивных материалов в виде пыли и порошка 3140430411004</w:t>
            </w:r>
            <w:r w:rsidRPr="00AE4C1C">
              <w:rPr>
                <w:rFonts w:ascii="Times New Roman" w:hAnsi="Times New Roman"/>
                <w:color w:val="000000"/>
                <w:sz w:val="20"/>
                <w:szCs w:val="20"/>
                <w:lang w:eastAsia="ru-RU"/>
              </w:rPr>
              <w:br w:type="page"/>
              <w:t>Отходы асфальтобетона и асфальтобетонной смеси 3140350001000</w:t>
            </w:r>
            <w:r w:rsidRPr="00AE4C1C">
              <w:rPr>
                <w:rFonts w:ascii="Times New Roman" w:hAnsi="Times New Roman"/>
                <w:color w:val="000000"/>
                <w:sz w:val="20"/>
                <w:szCs w:val="20"/>
                <w:lang w:eastAsia="ru-RU"/>
              </w:rPr>
              <w:br w:type="page"/>
              <w:t>Отходы бетона, железобетона 3140270001000</w:t>
            </w:r>
            <w:r w:rsidRPr="00AE4C1C">
              <w:rPr>
                <w:rFonts w:ascii="Times New Roman" w:hAnsi="Times New Roman"/>
                <w:color w:val="000000"/>
                <w:sz w:val="20"/>
                <w:szCs w:val="20"/>
                <w:lang w:eastAsia="ru-RU"/>
              </w:rPr>
              <w:br w:type="page"/>
              <w:t>Отходы битума, асфальта в твердой форме 5490120001004</w:t>
            </w:r>
            <w:r w:rsidRPr="00AE4C1C">
              <w:rPr>
                <w:rFonts w:ascii="Times New Roman" w:hAnsi="Times New Roman"/>
                <w:color w:val="000000"/>
                <w:sz w:val="20"/>
                <w:szCs w:val="20"/>
                <w:lang w:eastAsia="ru-RU"/>
              </w:rPr>
              <w:br w:type="page"/>
              <w:t>Отходы гипса 3140380001000</w:t>
            </w:r>
            <w:r w:rsidRPr="00AE4C1C">
              <w:rPr>
                <w:rFonts w:ascii="Times New Roman" w:hAnsi="Times New Roman"/>
                <w:color w:val="000000"/>
                <w:sz w:val="20"/>
                <w:szCs w:val="20"/>
                <w:lang w:eastAsia="ru-RU"/>
              </w:rPr>
              <w:br w:type="page"/>
              <w:t xml:space="preserve">Отходы из жилищ несортированные (исключая крупногабаритные) 9110010001004     </w:t>
            </w:r>
            <w:r w:rsidRPr="00AE4C1C">
              <w:rPr>
                <w:rFonts w:ascii="Times New Roman" w:hAnsi="Times New Roman"/>
                <w:color w:val="000000"/>
                <w:sz w:val="20"/>
                <w:szCs w:val="20"/>
                <w:lang w:eastAsia="ru-RU"/>
              </w:rPr>
              <w:br w:type="page"/>
              <w:t>Отходы коммунальные 9000000000000</w:t>
            </w:r>
            <w:r w:rsidRPr="00AE4C1C">
              <w:rPr>
                <w:rFonts w:ascii="Times New Roman" w:hAnsi="Times New Roman"/>
                <w:color w:val="000000"/>
                <w:sz w:val="20"/>
                <w:szCs w:val="20"/>
                <w:lang w:eastAsia="ru-RU"/>
              </w:rPr>
              <w:br w:type="page"/>
              <w:t>Отходы лакокрасочных средств 5550000000000</w:t>
            </w:r>
            <w:r w:rsidRPr="00AE4C1C">
              <w:rPr>
                <w:rFonts w:ascii="Times New Roman" w:hAnsi="Times New Roman"/>
                <w:color w:val="000000"/>
                <w:sz w:val="20"/>
                <w:szCs w:val="20"/>
                <w:lang w:eastAsia="ru-RU"/>
              </w:rPr>
              <w:br w:type="page"/>
              <w:t>Отходы минерального происхождения (исключая отходы металлов) 3100000000000</w:t>
            </w:r>
            <w:r w:rsidRPr="00AE4C1C">
              <w:rPr>
                <w:rFonts w:ascii="Times New Roman" w:hAnsi="Times New Roman"/>
                <w:color w:val="000000"/>
                <w:sz w:val="20"/>
                <w:szCs w:val="20"/>
                <w:lang w:eastAsia="ru-RU"/>
              </w:rPr>
              <w:br w:type="page"/>
              <w:t>Отходы от водоподготовки, отработки сточных вод и использования воды 9400000000000</w:t>
            </w:r>
            <w:r w:rsidRPr="00AE4C1C">
              <w:rPr>
                <w:rFonts w:ascii="Times New Roman" w:hAnsi="Times New Roman"/>
                <w:color w:val="000000"/>
                <w:sz w:val="20"/>
                <w:szCs w:val="20"/>
                <w:lang w:eastAsia="ru-RU"/>
              </w:rPr>
              <w:br w:type="page"/>
              <w:t>Отходы полимерных материалов 5700000000000</w:t>
            </w:r>
            <w:r w:rsidRPr="00AE4C1C">
              <w:rPr>
                <w:rFonts w:ascii="Times New Roman" w:hAnsi="Times New Roman"/>
                <w:color w:val="000000"/>
                <w:sz w:val="20"/>
                <w:szCs w:val="20"/>
                <w:lang w:eastAsia="ru-RU"/>
              </w:rPr>
              <w:br w:type="page"/>
              <w:t>Отходы содержания, убоя и переработки животных и птиц(включая отходы рыбы и иных морепродуктов) 1300000000000</w:t>
            </w:r>
            <w:r w:rsidRPr="00AE4C1C">
              <w:rPr>
                <w:rFonts w:ascii="Times New Roman" w:hAnsi="Times New Roman"/>
                <w:color w:val="000000"/>
                <w:sz w:val="20"/>
                <w:szCs w:val="20"/>
                <w:lang w:eastAsia="ru-RU"/>
              </w:rPr>
              <w:br w:type="page"/>
              <w:t xml:space="preserve">Отходы солей 5150000000000     </w:t>
            </w:r>
            <w:r w:rsidRPr="00AE4C1C">
              <w:rPr>
                <w:rFonts w:ascii="Times New Roman" w:hAnsi="Times New Roman"/>
                <w:color w:val="000000"/>
                <w:sz w:val="20"/>
                <w:szCs w:val="20"/>
                <w:lang w:eastAsia="ru-RU"/>
              </w:rPr>
              <w:br w:type="page"/>
              <w:t>Отходы текстильного производства, производства волокон 5800000000000</w:t>
            </w:r>
            <w:r w:rsidRPr="00AE4C1C">
              <w:rPr>
                <w:rFonts w:ascii="Times New Roman" w:hAnsi="Times New Roman"/>
                <w:color w:val="000000"/>
                <w:sz w:val="20"/>
                <w:szCs w:val="20"/>
                <w:lang w:eastAsia="ru-RU"/>
              </w:rPr>
              <w:br w:type="page"/>
              <w:t>Отходы химического происхождения 5000000000000</w:t>
            </w:r>
            <w:r w:rsidRPr="00AE4C1C">
              <w:rPr>
                <w:rFonts w:ascii="Times New Roman" w:hAnsi="Times New Roman"/>
                <w:color w:val="000000"/>
                <w:sz w:val="20"/>
                <w:szCs w:val="20"/>
                <w:lang w:eastAsia="ru-RU"/>
              </w:rPr>
              <w:br w:type="page"/>
              <w:t>Отходы целлюлозы, бумаги и картона 1800000000000</w:t>
            </w:r>
            <w:r w:rsidRPr="00AE4C1C">
              <w:rPr>
                <w:rFonts w:ascii="Times New Roman" w:hAnsi="Times New Roman"/>
                <w:color w:val="000000"/>
                <w:sz w:val="20"/>
                <w:szCs w:val="20"/>
                <w:lang w:eastAsia="ru-RU"/>
              </w:rPr>
              <w:br w:type="page"/>
              <w:t>Отходы цемента 3140550001000</w:t>
            </w:r>
            <w:r w:rsidRPr="00AE4C1C">
              <w:rPr>
                <w:rFonts w:ascii="Times New Roman" w:hAnsi="Times New Roman"/>
                <w:color w:val="000000"/>
                <w:sz w:val="20"/>
                <w:szCs w:val="20"/>
                <w:lang w:eastAsia="ru-RU"/>
              </w:rPr>
              <w:br w:type="page"/>
              <w:t>Отходы шкур, мехов и кожи 1400000000000</w:t>
            </w:r>
            <w:r w:rsidRPr="00AE4C1C">
              <w:rPr>
                <w:rFonts w:ascii="Times New Roman" w:hAnsi="Times New Roman"/>
                <w:color w:val="000000"/>
                <w:sz w:val="20"/>
                <w:szCs w:val="20"/>
                <w:lang w:eastAsia="ru-RU"/>
              </w:rPr>
              <w:br w:type="page"/>
              <w:t xml:space="preserve">Песок, загрязненный бензином (содержание бензина менее 15 %) 3140230401034     </w:t>
            </w:r>
            <w:r w:rsidRPr="00AE4C1C">
              <w:rPr>
                <w:rFonts w:ascii="Times New Roman" w:hAnsi="Times New Roman"/>
                <w:color w:val="000000"/>
                <w:sz w:val="20"/>
                <w:szCs w:val="20"/>
                <w:lang w:eastAsia="ru-RU"/>
              </w:rPr>
              <w:br w:type="page"/>
              <w:t xml:space="preserve">Песок, загрязненный мазутом (содержание мазута менее 15 %) 3140230201034     </w:t>
            </w:r>
            <w:r w:rsidRPr="00AE4C1C">
              <w:rPr>
                <w:rFonts w:ascii="Times New Roman" w:hAnsi="Times New Roman"/>
                <w:color w:val="000000"/>
                <w:sz w:val="20"/>
                <w:szCs w:val="20"/>
                <w:lang w:eastAsia="ru-RU"/>
              </w:rPr>
              <w:br w:type="page"/>
              <w:t xml:space="preserve">Песок, загрязненный маслами (содержание масел менее 15 %) 3140230301034     </w:t>
            </w:r>
            <w:r w:rsidRPr="00AE4C1C">
              <w:rPr>
                <w:rFonts w:ascii="Times New Roman" w:hAnsi="Times New Roman"/>
                <w:color w:val="000000"/>
                <w:sz w:val="20"/>
                <w:szCs w:val="20"/>
                <w:lang w:eastAsia="ru-RU"/>
              </w:rPr>
              <w:br w:type="page"/>
              <w:t>Покрышки отработанные 5750020213004</w:t>
            </w:r>
            <w:r w:rsidRPr="00AE4C1C">
              <w:rPr>
                <w:rFonts w:ascii="Times New Roman" w:hAnsi="Times New Roman"/>
                <w:color w:val="000000"/>
                <w:sz w:val="20"/>
                <w:szCs w:val="20"/>
                <w:lang w:eastAsia="ru-RU"/>
              </w:rPr>
              <w:br w:type="page"/>
              <w:t xml:space="preserve">Прочие коммунальные отходы 9900000000000     </w:t>
            </w:r>
            <w:r w:rsidRPr="00AE4C1C">
              <w:rPr>
                <w:rFonts w:ascii="Times New Roman" w:hAnsi="Times New Roman"/>
                <w:color w:val="000000"/>
                <w:sz w:val="20"/>
                <w:szCs w:val="20"/>
                <w:lang w:eastAsia="ru-RU"/>
              </w:rPr>
              <w:br w:type="page"/>
              <w:t>Пыль (или порошок) от шлифования черных металлов с содержанием металла 50% и более 3515036611004</w:t>
            </w:r>
            <w:r w:rsidRPr="00AE4C1C">
              <w:rPr>
                <w:rFonts w:ascii="Times New Roman" w:hAnsi="Times New Roman"/>
                <w:color w:val="000000"/>
                <w:sz w:val="20"/>
                <w:szCs w:val="20"/>
                <w:lang w:eastAsia="ru-RU"/>
              </w:rPr>
              <w:br w:type="page"/>
              <w:t>Разнородные отходы бумаги и картона (например, содержащие отходы фотобумаги) 1879010001004</w:t>
            </w:r>
            <w:r w:rsidRPr="00AE4C1C">
              <w:rPr>
                <w:rFonts w:ascii="Times New Roman" w:hAnsi="Times New Roman"/>
                <w:color w:val="000000"/>
                <w:sz w:val="20"/>
                <w:szCs w:val="20"/>
                <w:lang w:eastAsia="ru-RU"/>
              </w:rPr>
              <w:br w:type="page"/>
              <w:t>Стеклянные отходы 3140080001000</w:t>
            </w:r>
            <w:r w:rsidRPr="00AE4C1C">
              <w:rPr>
                <w:rFonts w:ascii="Times New Roman" w:hAnsi="Times New Roman"/>
                <w:color w:val="000000"/>
                <w:sz w:val="20"/>
                <w:szCs w:val="20"/>
                <w:lang w:eastAsia="ru-RU"/>
              </w:rPr>
              <w:br w:type="page"/>
              <w:t>Тара и упаковка из черных металлов, незагрязненная потерявшая потребительские свойства 3513030013000</w:t>
            </w:r>
            <w:r w:rsidRPr="00AE4C1C">
              <w:rPr>
                <w:rFonts w:ascii="Times New Roman" w:hAnsi="Times New Roman"/>
                <w:color w:val="000000"/>
                <w:sz w:val="20"/>
                <w:szCs w:val="20"/>
                <w:lang w:eastAsia="ru-RU"/>
              </w:rPr>
              <w:br w:type="page"/>
              <w:t>Твердые коммунальные отходы 9100000000000</w:t>
            </w:r>
            <w:r w:rsidRPr="00AE4C1C">
              <w:rPr>
                <w:rFonts w:ascii="Times New Roman" w:hAnsi="Times New Roman"/>
                <w:color w:val="000000"/>
                <w:sz w:val="20"/>
                <w:szCs w:val="20"/>
                <w:lang w:eastAsia="ru-RU"/>
              </w:rPr>
              <w:br w:type="page"/>
              <w:t>Прочие коммунальные отходы</w:t>
            </w:r>
            <w:r w:rsidRPr="00AE4C1C">
              <w:rPr>
                <w:rFonts w:ascii="Times New Roman" w:hAnsi="Times New Roman"/>
                <w:color w:val="000000"/>
                <w:sz w:val="20"/>
                <w:szCs w:val="20"/>
                <w:lang w:eastAsia="ru-RU"/>
              </w:rPr>
              <w:br w:type="page"/>
              <w:t xml:space="preserve"> (уличный смет) 9900000000000     </w:t>
            </w:r>
            <w:r w:rsidRPr="00AE4C1C">
              <w:rPr>
                <w:rFonts w:ascii="Times New Roman" w:hAnsi="Times New Roman"/>
                <w:color w:val="000000"/>
                <w:sz w:val="20"/>
                <w:szCs w:val="20"/>
                <w:lang w:eastAsia="ru-RU"/>
              </w:rPr>
              <w:br w:type="page"/>
              <w:t xml:space="preserve">Шины пневматические отработанные 5750020013004     </w:t>
            </w:r>
            <w:r w:rsidRPr="00AE4C1C">
              <w:rPr>
                <w:rFonts w:ascii="Times New Roman" w:hAnsi="Times New Roman"/>
                <w:color w:val="000000"/>
                <w:sz w:val="20"/>
                <w:szCs w:val="20"/>
                <w:lang w:eastAsia="ru-RU"/>
              </w:rPr>
              <w:br w:type="page"/>
              <w:t>Шламы минеральных масел 5470000000000</w:t>
            </w:r>
          </w:p>
        </w:tc>
        <w:tc>
          <w:tcPr>
            <w:tcW w:w="483"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shd w:val="clear" w:color="000000" w:fill="FFFFFF"/>
          </w:tcPr>
          <w:p w:rsidR="00CC4A4F" w:rsidRPr="00356F56"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69232000000</w:t>
            </w:r>
          </w:p>
        </w:tc>
        <w:tc>
          <w:tcPr>
            <w:tcW w:w="486"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с. Тогур</w:t>
            </w:r>
          </w:p>
        </w:tc>
        <w:tc>
          <w:tcPr>
            <w:tcW w:w="742" w:type="pct"/>
            <w:shd w:val="clear" w:color="000000" w:fill="FFFFFF"/>
          </w:tcPr>
          <w:p w:rsidR="00CC4A4F"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ООО "Риск"</w:t>
            </w:r>
          </w:p>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Томская область, Колпашевский р-н, с. Тогур, ул. Дзержинского, д.5. Тел. (38254) 57-373</w:t>
            </w:r>
          </w:p>
        </w:tc>
      </w:tr>
      <w:tr w:rsidR="00CC4A4F" w:rsidRPr="00DC5106" w:rsidTr="006E40A2">
        <w:trPr>
          <w:trHeight w:val="1653"/>
        </w:trPr>
        <w:tc>
          <w:tcPr>
            <w:tcW w:w="266" w:type="pct"/>
            <w:shd w:val="clear" w:color="000000" w:fill="FFFFFF"/>
          </w:tcPr>
          <w:p w:rsidR="00CC4A4F" w:rsidRPr="00AE4C1C" w:rsidRDefault="00CC4A4F" w:rsidP="00CD129C">
            <w:pPr>
              <w:spacing w:after="0" w:line="240" w:lineRule="auto"/>
              <w:jc w:val="center"/>
              <w:rPr>
                <w:rFonts w:ascii="Times New Roman" w:hAnsi="Times New Roman"/>
                <w:color w:val="000000"/>
                <w:sz w:val="20"/>
                <w:szCs w:val="20"/>
                <w:lang w:eastAsia="ru-RU"/>
              </w:rPr>
            </w:pPr>
            <w:r w:rsidRPr="00AE4C1C">
              <w:rPr>
                <w:rFonts w:ascii="Times New Roman" w:hAnsi="Times New Roman"/>
                <w:color w:val="000000"/>
                <w:sz w:val="20"/>
                <w:szCs w:val="20"/>
                <w:lang w:eastAsia="ru-RU"/>
              </w:rPr>
              <w:t>70-0000</w:t>
            </w:r>
            <w:r>
              <w:rPr>
                <w:rFonts w:ascii="Times New Roman" w:hAnsi="Times New Roman"/>
                <w:color w:val="000000"/>
                <w:sz w:val="20"/>
                <w:szCs w:val="20"/>
                <w:lang w:eastAsia="ru-RU"/>
              </w:rPr>
              <w:t>7-З-00592-250914</w:t>
            </w:r>
          </w:p>
        </w:tc>
        <w:tc>
          <w:tcPr>
            <w:tcW w:w="82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Полигон ТБО г. Колпашево, 1 этап, 1 очереди</w:t>
            </w:r>
          </w:p>
        </w:tc>
        <w:tc>
          <w:tcPr>
            <w:tcW w:w="461"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захоронение отходов</w:t>
            </w:r>
          </w:p>
        </w:tc>
        <w:tc>
          <w:tcPr>
            <w:tcW w:w="121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 xml:space="preserve">Абразивная пыль и порошок от шлифования черных металлов (с содержанием металла менее 50 %) 3140030011004     </w:t>
            </w:r>
            <w:r w:rsidRPr="00AE4C1C">
              <w:rPr>
                <w:rFonts w:ascii="Times New Roman" w:hAnsi="Times New Roman"/>
                <w:color w:val="000000"/>
                <w:sz w:val="20"/>
                <w:szCs w:val="20"/>
                <w:lang w:eastAsia="ru-RU"/>
              </w:rPr>
              <w:br w:type="page"/>
              <w:t>Древесные отходы 1700000000000</w:t>
            </w:r>
            <w:r w:rsidRPr="00AE4C1C">
              <w:rPr>
                <w:rFonts w:ascii="Times New Roman" w:hAnsi="Times New Roman"/>
                <w:color w:val="000000"/>
                <w:sz w:val="20"/>
                <w:szCs w:val="20"/>
                <w:lang w:eastAsia="ru-RU"/>
              </w:rPr>
              <w:br w:type="page"/>
              <w:t>Жидкие отходы очистных сооружений 9500000000000</w:t>
            </w:r>
            <w:r w:rsidRPr="00AE4C1C">
              <w:rPr>
                <w:rFonts w:ascii="Times New Roman" w:hAnsi="Times New Roman"/>
                <w:color w:val="000000"/>
                <w:sz w:val="20"/>
                <w:szCs w:val="20"/>
                <w:lang w:eastAsia="ru-RU"/>
              </w:rPr>
              <w:br w:type="page"/>
              <w:t xml:space="preserve">Золошлаки от сжигания углей 3130020001000     </w:t>
            </w:r>
            <w:r w:rsidRPr="00AE4C1C">
              <w:rPr>
                <w:rFonts w:ascii="Times New Roman" w:hAnsi="Times New Roman"/>
                <w:color w:val="000000"/>
                <w:sz w:val="20"/>
                <w:szCs w:val="20"/>
                <w:lang w:eastAsia="ru-RU"/>
              </w:rPr>
              <w:br w:type="page"/>
            </w:r>
            <w:r w:rsidRPr="00AE4C1C">
              <w:rPr>
                <w:rFonts w:ascii="Times New Roman" w:hAnsi="Times New Roman"/>
                <w:color w:val="000000"/>
                <w:sz w:val="20"/>
                <w:szCs w:val="20"/>
                <w:lang w:eastAsia="ru-RU"/>
              </w:rPr>
              <w:br w:type="page"/>
              <w:t xml:space="preserve">Мусор от бытовых помещений организаций несортированный (исключая крупногабаритный) 9120040001004     </w:t>
            </w:r>
            <w:r w:rsidRPr="00AE4C1C">
              <w:rPr>
                <w:rFonts w:ascii="Times New Roman" w:hAnsi="Times New Roman"/>
                <w:color w:val="000000"/>
                <w:sz w:val="20"/>
                <w:szCs w:val="20"/>
                <w:lang w:eastAsia="ru-RU"/>
              </w:rPr>
              <w:br w:type="page"/>
              <w:t>Мусор строительный 9120060001000</w:t>
            </w:r>
            <w:r w:rsidRPr="00AE4C1C">
              <w:rPr>
                <w:rFonts w:ascii="Times New Roman" w:hAnsi="Times New Roman"/>
                <w:color w:val="000000"/>
                <w:sz w:val="20"/>
                <w:szCs w:val="20"/>
                <w:lang w:eastAsia="ru-RU"/>
              </w:rPr>
              <w:br w:type="page"/>
              <w:t xml:space="preserve">Мусор строительный от разборки зданий 9120060101004     </w:t>
            </w:r>
            <w:r w:rsidRPr="00AE4C1C">
              <w:rPr>
                <w:rFonts w:ascii="Times New Roman" w:hAnsi="Times New Roman"/>
                <w:color w:val="000000"/>
                <w:sz w:val="20"/>
                <w:szCs w:val="20"/>
                <w:lang w:eastAsia="ru-RU"/>
              </w:rPr>
              <w:br w:type="page"/>
              <w:t xml:space="preserve">Обтирочный материал, загрязненный маслами (содержание масел менее 15 %) 5490270101034     </w:t>
            </w:r>
            <w:r w:rsidRPr="00AE4C1C">
              <w:rPr>
                <w:rFonts w:ascii="Times New Roman" w:hAnsi="Times New Roman"/>
                <w:color w:val="000000"/>
                <w:sz w:val="20"/>
                <w:szCs w:val="20"/>
                <w:lang w:eastAsia="ru-RU"/>
              </w:rPr>
              <w:br w:type="page"/>
              <w:t>Отходы (осадки) из выгребных ям и хозяйственно-бытовые стоки 9510000000000</w:t>
            </w:r>
            <w:r w:rsidRPr="00AE4C1C">
              <w:rPr>
                <w:rFonts w:ascii="Times New Roman" w:hAnsi="Times New Roman"/>
                <w:color w:val="000000"/>
                <w:sz w:val="20"/>
                <w:szCs w:val="20"/>
                <w:lang w:eastAsia="ru-RU"/>
              </w:rPr>
              <w:br w:type="page"/>
              <w:t>Отходы абразивных материалов в виде пыли и порошка 3140430411004</w:t>
            </w:r>
            <w:r w:rsidRPr="00AE4C1C">
              <w:rPr>
                <w:rFonts w:ascii="Times New Roman" w:hAnsi="Times New Roman"/>
                <w:color w:val="000000"/>
                <w:sz w:val="20"/>
                <w:szCs w:val="20"/>
                <w:lang w:eastAsia="ru-RU"/>
              </w:rPr>
              <w:br w:type="page"/>
              <w:t>Отходы асфальтобетона и асфальтобетонной смеси 3140350001000</w:t>
            </w:r>
            <w:r w:rsidRPr="00AE4C1C">
              <w:rPr>
                <w:rFonts w:ascii="Times New Roman" w:hAnsi="Times New Roman"/>
                <w:color w:val="000000"/>
                <w:sz w:val="20"/>
                <w:szCs w:val="20"/>
                <w:lang w:eastAsia="ru-RU"/>
              </w:rPr>
              <w:br w:type="page"/>
              <w:t>Отходы бетона, железобетона 3140270001000</w:t>
            </w:r>
            <w:r w:rsidRPr="00AE4C1C">
              <w:rPr>
                <w:rFonts w:ascii="Times New Roman" w:hAnsi="Times New Roman"/>
                <w:color w:val="000000"/>
                <w:sz w:val="20"/>
                <w:szCs w:val="20"/>
                <w:lang w:eastAsia="ru-RU"/>
              </w:rPr>
              <w:br w:type="page"/>
              <w:t>Отходы битума, асфальта в твердой форме 5490120001004</w:t>
            </w:r>
            <w:r w:rsidRPr="00AE4C1C">
              <w:rPr>
                <w:rFonts w:ascii="Times New Roman" w:hAnsi="Times New Roman"/>
                <w:color w:val="000000"/>
                <w:sz w:val="20"/>
                <w:szCs w:val="20"/>
                <w:lang w:eastAsia="ru-RU"/>
              </w:rPr>
              <w:br w:type="page"/>
              <w:t>Отходы гипса 3140380001000</w:t>
            </w:r>
            <w:r w:rsidRPr="00AE4C1C">
              <w:rPr>
                <w:rFonts w:ascii="Times New Roman" w:hAnsi="Times New Roman"/>
                <w:color w:val="000000"/>
                <w:sz w:val="20"/>
                <w:szCs w:val="20"/>
                <w:lang w:eastAsia="ru-RU"/>
              </w:rPr>
              <w:br w:type="page"/>
              <w:t xml:space="preserve">Отходы из жилищ несортированные (исключая крупногабаритные) 9110010001004     </w:t>
            </w:r>
            <w:r w:rsidRPr="00AE4C1C">
              <w:rPr>
                <w:rFonts w:ascii="Times New Roman" w:hAnsi="Times New Roman"/>
                <w:color w:val="000000"/>
                <w:sz w:val="20"/>
                <w:szCs w:val="20"/>
                <w:lang w:eastAsia="ru-RU"/>
              </w:rPr>
              <w:br w:type="page"/>
              <w:t>Отходы коммунальные 9000000000000</w:t>
            </w:r>
            <w:r w:rsidRPr="00AE4C1C">
              <w:rPr>
                <w:rFonts w:ascii="Times New Roman" w:hAnsi="Times New Roman"/>
                <w:color w:val="000000"/>
                <w:sz w:val="20"/>
                <w:szCs w:val="20"/>
                <w:lang w:eastAsia="ru-RU"/>
              </w:rPr>
              <w:br w:type="page"/>
              <w:t>Отходы лакокрасочных средств 5550000000000</w:t>
            </w:r>
            <w:r w:rsidRPr="00AE4C1C">
              <w:rPr>
                <w:rFonts w:ascii="Times New Roman" w:hAnsi="Times New Roman"/>
                <w:color w:val="000000"/>
                <w:sz w:val="20"/>
                <w:szCs w:val="20"/>
                <w:lang w:eastAsia="ru-RU"/>
              </w:rPr>
              <w:br w:type="page"/>
              <w:t>Отходы минерального происхождения (исключая отходы металлов) 3100000000000</w:t>
            </w:r>
            <w:r w:rsidRPr="00AE4C1C">
              <w:rPr>
                <w:rFonts w:ascii="Times New Roman" w:hAnsi="Times New Roman"/>
                <w:color w:val="000000"/>
                <w:sz w:val="20"/>
                <w:szCs w:val="20"/>
                <w:lang w:eastAsia="ru-RU"/>
              </w:rPr>
              <w:br w:type="page"/>
              <w:t>Отходы от водоподготовки, отработки сточных вод и использования воды 9400000000000</w:t>
            </w:r>
            <w:r w:rsidRPr="00AE4C1C">
              <w:rPr>
                <w:rFonts w:ascii="Times New Roman" w:hAnsi="Times New Roman"/>
                <w:color w:val="000000"/>
                <w:sz w:val="20"/>
                <w:szCs w:val="20"/>
                <w:lang w:eastAsia="ru-RU"/>
              </w:rPr>
              <w:br w:type="page"/>
              <w:t>Отходы полимерных материалов 5700000000000</w:t>
            </w:r>
            <w:r w:rsidRPr="00AE4C1C">
              <w:rPr>
                <w:rFonts w:ascii="Times New Roman" w:hAnsi="Times New Roman"/>
                <w:color w:val="000000"/>
                <w:sz w:val="20"/>
                <w:szCs w:val="20"/>
                <w:lang w:eastAsia="ru-RU"/>
              </w:rPr>
              <w:br w:type="page"/>
              <w:t>Отходы содержания, убоя и переработки животных и птиц(включая отходы рыбы и иных морепродуктов) 1300000000000</w:t>
            </w:r>
            <w:r w:rsidRPr="00AE4C1C">
              <w:rPr>
                <w:rFonts w:ascii="Times New Roman" w:hAnsi="Times New Roman"/>
                <w:color w:val="000000"/>
                <w:sz w:val="20"/>
                <w:szCs w:val="20"/>
                <w:lang w:eastAsia="ru-RU"/>
              </w:rPr>
              <w:br w:type="page"/>
              <w:t xml:space="preserve">Отходы солей 5150000000000     </w:t>
            </w:r>
            <w:r w:rsidRPr="00AE4C1C">
              <w:rPr>
                <w:rFonts w:ascii="Times New Roman" w:hAnsi="Times New Roman"/>
                <w:color w:val="000000"/>
                <w:sz w:val="20"/>
                <w:szCs w:val="20"/>
                <w:lang w:eastAsia="ru-RU"/>
              </w:rPr>
              <w:br w:type="page"/>
              <w:t>Отходы текстильного производства, производства волокон 5800000000000</w:t>
            </w:r>
            <w:r w:rsidRPr="00AE4C1C">
              <w:rPr>
                <w:rFonts w:ascii="Times New Roman" w:hAnsi="Times New Roman"/>
                <w:color w:val="000000"/>
                <w:sz w:val="20"/>
                <w:szCs w:val="20"/>
                <w:lang w:eastAsia="ru-RU"/>
              </w:rPr>
              <w:br w:type="page"/>
              <w:t>Отходы химического происхождения 5000000000000</w:t>
            </w:r>
            <w:r w:rsidRPr="00AE4C1C">
              <w:rPr>
                <w:rFonts w:ascii="Times New Roman" w:hAnsi="Times New Roman"/>
                <w:color w:val="000000"/>
                <w:sz w:val="20"/>
                <w:szCs w:val="20"/>
                <w:lang w:eastAsia="ru-RU"/>
              </w:rPr>
              <w:br w:type="page"/>
              <w:t>Отходы целлюлозы, бумаги и картона 1800000000000</w:t>
            </w:r>
            <w:r w:rsidRPr="00AE4C1C">
              <w:rPr>
                <w:rFonts w:ascii="Times New Roman" w:hAnsi="Times New Roman"/>
                <w:color w:val="000000"/>
                <w:sz w:val="20"/>
                <w:szCs w:val="20"/>
                <w:lang w:eastAsia="ru-RU"/>
              </w:rPr>
              <w:br w:type="page"/>
              <w:t>Отходы цемента 3140550001000</w:t>
            </w:r>
            <w:r w:rsidRPr="00AE4C1C">
              <w:rPr>
                <w:rFonts w:ascii="Times New Roman" w:hAnsi="Times New Roman"/>
                <w:color w:val="000000"/>
                <w:sz w:val="20"/>
                <w:szCs w:val="20"/>
                <w:lang w:eastAsia="ru-RU"/>
              </w:rPr>
              <w:br w:type="page"/>
              <w:t>Отходы шкур, мехов и кожи 1400000000000</w:t>
            </w:r>
            <w:r w:rsidRPr="00AE4C1C">
              <w:rPr>
                <w:rFonts w:ascii="Times New Roman" w:hAnsi="Times New Roman"/>
                <w:color w:val="000000"/>
                <w:sz w:val="20"/>
                <w:szCs w:val="20"/>
                <w:lang w:eastAsia="ru-RU"/>
              </w:rPr>
              <w:br w:type="page"/>
              <w:t xml:space="preserve">Песок, загрязненный бензином (содержание бензина менее 15 %) 3140230401034     </w:t>
            </w:r>
            <w:r w:rsidRPr="00AE4C1C">
              <w:rPr>
                <w:rFonts w:ascii="Times New Roman" w:hAnsi="Times New Roman"/>
                <w:color w:val="000000"/>
                <w:sz w:val="20"/>
                <w:szCs w:val="20"/>
                <w:lang w:eastAsia="ru-RU"/>
              </w:rPr>
              <w:br w:type="page"/>
              <w:t xml:space="preserve">Песок, загрязненный мазутом (содержание мазута менее 15 %) 3140230201034     </w:t>
            </w:r>
            <w:r w:rsidRPr="00AE4C1C">
              <w:rPr>
                <w:rFonts w:ascii="Times New Roman" w:hAnsi="Times New Roman"/>
                <w:color w:val="000000"/>
                <w:sz w:val="20"/>
                <w:szCs w:val="20"/>
                <w:lang w:eastAsia="ru-RU"/>
              </w:rPr>
              <w:br w:type="page"/>
              <w:t xml:space="preserve">Песок, загрязненный маслами (содержание масел менее 15 %) 3140230301034     </w:t>
            </w:r>
            <w:r w:rsidRPr="00AE4C1C">
              <w:rPr>
                <w:rFonts w:ascii="Times New Roman" w:hAnsi="Times New Roman"/>
                <w:color w:val="000000"/>
                <w:sz w:val="20"/>
                <w:szCs w:val="20"/>
                <w:lang w:eastAsia="ru-RU"/>
              </w:rPr>
              <w:br w:type="page"/>
              <w:t>Покрышки отработанные 5750020213004</w:t>
            </w:r>
            <w:r w:rsidRPr="00AE4C1C">
              <w:rPr>
                <w:rFonts w:ascii="Times New Roman" w:hAnsi="Times New Roman"/>
                <w:color w:val="000000"/>
                <w:sz w:val="20"/>
                <w:szCs w:val="20"/>
                <w:lang w:eastAsia="ru-RU"/>
              </w:rPr>
              <w:br w:type="page"/>
              <w:t xml:space="preserve">Прочие коммунальные отходы 9900000000000     </w:t>
            </w:r>
            <w:r w:rsidRPr="00AE4C1C">
              <w:rPr>
                <w:rFonts w:ascii="Times New Roman" w:hAnsi="Times New Roman"/>
                <w:color w:val="000000"/>
                <w:sz w:val="20"/>
                <w:szCs w:val="20"/>
                <w:lang w:eastAsia="ru-RU"/>
              </w:rPr>
              <w:br w:type="page"/>
              <w:t>Пыль (или порошок) от шлифования черных металлов с содержанием металла 50% и более 3515036611004</w:t>
            </w:r>
            <w:r w:rsidRPr="00AE4C1C">
              <w:rPr>
                <w:rFonts w:ascii="Times New Roman" w:hAnsi="Times New Roman"/>
                <w:color w:val="000000"/>
                <w:sz w:val="20"/>
                <w:szCs w:val="20"/>
                <w:lang w:eastAsia="ru-RU"/>
              </w:rPr>
              <w:br w:type="page"/>
              <w:t>Разнородные отходы бумаги и картона (например, содержащие отходы фотобумаги) 1879010001004</w:t>
            </w:r>
            <w:r w:rsidRPr="00AE4C1C">
              <w:rPr>
                <w:rFonts w:ascii="Times New Roman" w:hAnsi="Times New Roman"/>
                <w:color w:val="000000"/>
                <w:sz w:val="20"/>
                <w:szCs w:val="20"/>
                <w:lang w:eastAsia="ru-RU"/>
              </w:rPr>
              <w:br w:type="page"/>
              <w:t>Стеклянные отходы 3140080001000</w:t>
            </w:r>
            <w:r w:rsidRPr="00AE4C1C">
              <w:rPr>
                <w:rFonts w:ascii="Times New Roman" w:hAnsi="Times New Roman"/>
                <w:color w:val="000000"/>
                <w:sz w:val="20"/>
                <w:szCs w:val="20"/>
                <w:lang w:eastAsia="ru-RU"/>
              </w:rPr>
              <w:br w:type="page"/>
              <w:t>Тара и упаковка из черных металлов, незагрязненная потерявшая потребительские свойства 3513030013000</w:t>
            </w:r>
            <w:r w:rsidRPr="00AE4C1C">
              <w:rPr>
                <w:rFonts w:ascii="Times New Roman" w:hAnsi="Times New Roman"/>
                <w:color w:val="000000"/>
                <w:sz w:val="20"/>
                <w:szCs w:val="20"/>
                <w:lang w:eastAsia="ru-RU"/>
              </w:rPr>
              <w:br w:type="page"/>
              <w:t>Твердые коммунальные отходы 9100000000000</w:t>
            </w:r>
            <w:r w:rsidRPr="00AE4C1C">
              <w:rPr>
                <w:rFonts w:ascii="Times New Roman" w:hAnsi="Times New Roman"/>
                <w:color w:val="000000"/>
                <w:sz w:val="20"/>
                <w:szCs w:val="20"/>
                <w:lang w:eastAsia="ru-RU"/>
              </w:rPr>
              <w:br w:type="page"/>
              <w:t>Прочие коммунальные отходы</w:t>
            </w:r>
            <w:r w:rsidRPr="00AE4C1C">
              <w:rPr>
                <w:rFonts w:ascii="Times New Roman" w:hAnsi="Times New Roman"/>
                <w:color w:val="000000"/>
                <w:sz w:val="20"/>
                <w:szCs w:val="20"/>
                <w:lang w:eastAsia="ru-RU"/>
              </w:rPr>
              <w:br w:type="page"/>
              <w:t xml:space="preserve"> (уличный смет) 9900000000000     </w:t>
            </w:r>
            <w:r w:rsidRPr="00AE4C1C">
              <w:rPr>
                <w:rFonts w:ascii="Times New Roman" w:hAnsi="Times New Roman"/>
                <w:color w:val="000000"/>
                <w:sz w:val="20"/>
                <w:szCs w:val="20"/>
                <w:lang w:eastAsia="ru-RU"/>
              </w:rPr>
              <w:br w:type="page"/>
              <w:t xml:space="preserve">Шины пневматические отработанные 5750020013004     </w:t>
            </w:r>
            <w:r w:rsidRPr="00AE4C1C">
              <w:rPr>
                <w:rFonts w:ascii="Times New Roman" w:hAnsi="Times New Roman"/>
                <w:color w:val="000000"/>
                <w:sz w:val="20"/>
                <w:szCs w:val="20"/>
                <w:lang w:eastAsia="ru-RU"/>
              </w:rPr>
              <w:br w:type="page"/>
              <w:t>Шламы минеральных масел 5470000000000</w:t>
            </w:r>
          </w:p>
        </w:tc>
        <w:tc>
          <w:tcPr>
            <w:tcW w:w="483"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shd w:val="clear" w:color="000000" w:fill="FFFFFF"/>
          </w:tcPr>
          <w:p w:rsidR="00CC4A4F" w:rsidRPr="00356F56"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69232000000</w:t>
            </w:r>
          </w:p>
        </w:tc>
        <w:tc>
          <w:tcPr>
            <w:tcW w:w="486"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с. Новоселово</w:t>
            </w:r>
          </w:p>
        </w:tc>
        <w:tc>
          <w:tcPr>
            <w:tcW w:w="742"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ООО "Риск" Томская область, Колпашевский р-н, с. Тогур, ул. Дзержинского, д.5. Тел. (38254) 57-373</w:t>
            </w:r>
          </w:p>
        </w:tc>
      </w:tr>
      <w:tr w:rsidR="00CC4A4F" w:rsidRPr="00DC5106" w:rsidTr="006E40A2">
        <w:trPr>
          <w:trHeight w:val="1653"/>
        </w:trPr>
        <w:tc>
          <w:tcPr>
            <w:tcW w:w="266" w:type="pct"/>
            <w:shd w:val="clear" w:color="000000" w:fill="FFFFFF"/>
          </w:tcPr>
          <w:p w:rsidR="00CC4A4F" w:rsidRPr="00AE4C1C" w:rsidRDefault="00CC4A4F" w:rsidP="00CD129C">
            <w:pPr>
              <w:spacing w:after="0" w:line="240" w:lineRule="auto"/>
              <w:jc w:val="center"/>
              <w:rPr>
                <w:rFonts w:ascii="Times New Roman" w:hAnsi="Times New Roman"/>
                <w:color w:val="000000"/>
                <w:sz w:val="20"/>
                <w:szCs w:val="20"/>
                <w:lang w:eastAsia="ru-RU"/>
              </w:rPr>
            </w:pPr>
            <w:r w:rsidRPr="00AE4C1C">
              <w:rPr>
                <w:rFonts w:ascii="Times New Roman" w:hAnsi="Times New Roman"/>
                <w:color w:val="000000"/>
                <w:sz w:val="20"/>
                <w:szCs w:val="20"/>
                <w:lang w:eastAsia="ru-RU"/>
              </w:rPr>
              <w:t>70-000</w:t>
            </w:r>
            <w:r>
              <w:rPr>
                <w:rFonts w:ascii="Times New Roman" w:hAnsi="Times New Roman"/>
                <w:color w:val="000000"/>
                <w:sz w:val="20"/>
                <w:szCs w:val="20"/>
                <w:lang w:eastAsia="ru-RU"/>
              </w:rPr>
              <w:t>08-З-00592-250914</w:t>
            </w:r>
          </w:p>
        </w:tc>
        <w:tc>
          <w:tcPr>
            <w:tcW w:w="82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Полигон по захоронению ТБО г. Томска в районе с. Сухоречье, 1 очередь</w:t>
            </w:r>
          </w:p>
        </w:tc>
        <w:tc>
          <w:tcPr>
            <w:tcW w:w="461"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захоронение отходов</w:t>
            </w:r>
          </w:p>
        </w:tc>
        <w:tc>
          <w:tcPr>
            <w:tcW w:w="1210" w:type="pct"/>
            <w:shd w:val="clear" w:color="000000" w:fill="FFFFFF"/>
          </w:tcPr>
          <w:p w:rsidR="00CC4A4F" w:rsidRPr="00E20943" w:rsidRDefault="00CC4A4F" w:rsidP="00CD129C">
            <w:pPr>
              <w:rPr>
                <w:rFonts w:ascii="Times New Roman" w:hAnsi="Times New Roman"/>
                <w:color w:val="000000"/>
                <w:sz w:val="20"/>
                <w:szCs w:val="20"/>
                <w:lang w:eastAsia="ru-RU"/>
              </w:rPr>
            </w:pPr>
            <w:r w:rsidRPr="00DC5106">
              <w:rPr>
                <w:rFonts w:ascii="Times New Roman" w:hAnsi="Times New Roman"/>
                <w:color w:val="000000"/>
                <w:sz w:val="20"/>
                <w:szCs w:val="20"/>
              </w:rPr>
              <w:t>Отходы производства пищевых продуктов 1110000000000</w:t>
            </w:r>
            <w:r w:rsidRPr="00DC5106">
              <w:rPr>
                <w:rFonts w:ascii="Times New Roman" w:hAnsi="Times New Roman"/>
                <w:color w:val="000000"/>
                <w:sz w:val="20"/>
                <w:szCs w:val="20"/>
              </w:rPr>
              <w:br/>
              <w:t>Отходы производства вкусовых продуктов 1140000000000</w:t>
            </w:r>
            <w:r w:rsidRPr="00DC5106">
              <w:rPr>
                <w:rFonts w:ascii="Times New Roman" w:hAnsi="Times New Roman"/>
                <w:color w:val="000000"/>
                <w:sz w:val="20"/>
                <w:szCs w:val="20"/>
              </w:rPr>
              <w:br/>
              <w:t>Пыль кофейная 1140010100004</w:t>
            </w:r>
            <w:r w:rsidRPr="00DC5106">
              <w:rPr>
                <w:rFonts w:ascii="Times New Roman" w:hAnsi="Times New Roman"/>
                <w:color w:val="000000"/>
                <w:sz w:val="20"/>
                <w:szCs w:val="20"/>
              </w:rPr>
              <w:br/>
              <w:t>Пыль чайная 1140020200004</w:t>
            </w:r>
            <w:r w:rsidRPr="00DC5106">
              <w:rPr>
                <w:rFonts w:ascii="Times New Roman" w:hAnsi="Times New Roman"/>
                <w:color w:val="000000"/>
                <w:sz w:val="20"/>
                <w:szCs w:val="20"/>
              </w:rPr>
              <w:br/>
              <w:t>Отходы пряностей 1140150001004</w:t>
            </w:r>
            <w:r w:rsidRPr="00DC5106">
              <w:rPr>
                <w:rFonts w:ascii="Times New Roman" w:hAnsi="Times New Roman"/>
                <w:color w:val="000000"/>
                <w:sz w:val="20"/>
                <w:szCs w:val="20"/>
              </w:rPr>
              <w:br/>
              <w:t>Отходы пряностей в виде пыли и порошка 1140150101004</w:t>
            </w:r>
            <w:r w:rsidRPr="00DC5106">
              <w:rPr>
                <w:rFonts w:ascii="Times New Roman" w:hAnsi="Times New Roman"/>
                <w:color w:val="000000"/>
                <w:sz w:val="20"/>
                <w:szCs w:val="20"/>
              </w:rPr>
              <w:br/>
              <w:t>Отходы производства кормов 1170000000000</w:t>
            </w:r>
            <w:r w:rsidRPr="00DC5106">
              <w:rPr>
                <w:rFonts w:ascii="Times New Roman" w:hAnsi="Times New Roman"/>
                <w:color w:val="000000"/>
                <w:sz w:val="20"/>
                <w:szCs w:val="20"/>
              </w:rPr>
              <w:br/>
              <w:t>Пыль комбикормовая 1171050011004</w:t>
            </w:r>
            <w:r w:rsidRPr="00DC5106">
              <w:rPr>
                <w:rFonts w:ascii="Times New Roman" w:hAnsi="Times New Roman"/>
                <w:color w:val="000000"/>
                <w:sz w:val="20"/>
                <w:szCs w:val="20"/>
              </w:rPr>
              <w:br/>
              <w:t>Отходы кормов 1171000000000</w:t>
            </w:r>
            <w:r w:rsidRPr="00DC5106">
              <w:rPr>
                <w:rFonts w:ascii="Times New Roman" w:hAnsi="Times New Roman"/>
                <w:color w:val="000000"/>
                <w:sz w:val="20"/>
                <w:szCs w:val="20"/>
              </w:rPr>
              <w:br/>
              <w:t>Отходы производства молочных продуктов 1280000000000</w:t>
            </w:r>
            <w:r w:rsidRPr="00DC5106">
              <w:rPr>
                <w:rFonts w:ascii="Times New Roman" w:hAnsi="Times New Roman"/>
                <w:color w:val="000000"/>
                <w:sz w:val="20"/>
                <w:szCs w:val="20"/>
              </w:rPr>
              <w:br/>
              <w:t>Отходы кожи 1470000000000</w:t>
            </w:r>
            <w:r w:rsidRPr="00DC5106">
              <w:rPr>
                <w:rFonts w:ascii="Times New Roman" w:hAnsi="Times New Roman"/>
                <w:color w:val="000000"/>
                <w:sz w:val="20"/>
                <w:szCs w:val="20"/>
              </w:rPr>
              <w:br/>
              <w:t>Обрезки спилка хромовой кожи 1470020101004</w:t>
            </w:r>
            <w:r w:rsidRPr="00DC5106">
              <w:rPr>
                <w:rFonts w:ascii="Times New Roman" w:hAnsi="Times New Roman"/>
                <w:color w:val="000000"/>
                <w:sz w:val="20"/>
                <w:szCs w:val="20"/>
              </w:rPr>
              <w:br/>
              <w:t>Стружка хромовой кожи 1470020201004</w:t>
            </w:r>
            <w:r w:rsidRPr="00DC5106">
              <w:rPr>
                <w:rFonts w:ascii="Times New Roman" w:hAnsi="Times New Roman"/>
                <w:color w:val="000000"/>
                <w:sz w:val="20"/>
                <w:szCs w:val="20"/>
              </w:rPr>
              <w:br/>
              <w:t xml:space="preserve">Обрезки готовой хромовой кожи 1470020301004  </w:t>
            </w:r>
            <w:r w:rsidRPr="00DC5106">
              <w:rPr>
                <w:rFonts w:ascii="Times New Roman" w:hAnsi="Times New Roman"/>
                <w:color w:val="000000"/>
                <w:sz w:val="20"/>
                <w:szCs w:val="20"/>
              </w:rPr>
              <w:br/>
              <w:t>Шлам от шлифовки кож и кожная пыль (мука) 1470040000004</w:t>
            </w:r>
            <w:r w:rsidRPr="00DC5106">
              <w:rPr>
                <w:rFonts w:ascii="Times New Roman" w:hAnsi="Times New Roman"/>
                <w:color w:val="000000"/>
                <w:sz w:val="20"/>
                <w:szCs w:val="20"/>
              </w:rPr>
              <w:br/>
              <w:t>Обувь кожаная рабочая, потерявшая потребительские свойства 1470060113004</w:t>
            </w:r>
            <w:r w:rsidRPr="00DC5106">
              <w:rPr>
                <w:rFonts w:ascii="Times New Roman" w:hAnsi="Times New Roman"/>
                <w:color w:val="000000"/>
                <w:sz w:val="20"/>
                <w:szCs w:val="20"/>
              </w:rPr>
              <w:br/>
              <w:t>Древесные отходы 1700000000000</w:t>
            </w:r>
            <w:r w:rsidRPr="00DC5106">
              <w:rPr>
                <w:rFonts w:ascii="Times New Roman" w:hAnsi="Times New Roman"/>
                <w:color w:val="000000"/>
                <w:sz w:val="20"/>
                <w:szCs w:val="20"/>
              </w:rPr>
              <w:br/>
              <w:t>Отходы обработки натуральной чистой древесины, незагрязненные опасными веществами 1711000000000</w:t>
            </w:r>
            <w:r w:rsidRPr="00DC5106">
              <w:rPr>
                <w:rFonts w:ascii="Times New Roman" w:hAnsi="Times New Roman"/>
                <w:color w:val="000000"/>
                <w:sz w:val="20"/>
                <w:szCs w:val="20"/>
              </w:rPr>
              <w:br/>
              <w:t>Отходы коры 1711010101004</w:t>
            </w:r>
            <w:r w:rsidRPr="00DC5106">
              <w:rPr>
                <w:rFonts w:ascii="Times New Roman" w:hAnsi="Times New Roman"/>
                <w:color w:val="000000"/>
                <w:sz w:val="20"/>
                <w:szCs w:val="20"/>
              </w:rPr>
              <w:br/>
              <w:t>Кора с примесью земли 1711010201004</w:t>
            </w:r>
            <w:r w:rsidRPr="00DC5106">
              <w:rPr>
                <w:rFonts w:ascii="Times New Roman" w:hAnsi="Times New Roman"/>
                <w:color w:val="000000"/>
                <w:sz w:val="20"/>
                <w:szCs w:val="20"/>
              </w:rPr>
              <w:br/>
              <w:t xml:space="preserve"> Пыль древесная от шлифовки натуральной чистой древесины 1711070011004</w:t>
            </w:r>
            <w:r w:rsidRPr="00DC5106">
              <w:rPr>
                <w:rFonts w:ascii="Times New Roman" w:hAnsi="Times New Roman"/>
                <w:color w:val="000000"/>
                <w:sz w:val="20"/>
                <w:szCs w:val="20"/>
              </w:rPr>
              <w:br/>
              <w:t xml:space="preserve"> Древесные отходы с пропиткой и покрытиями, незагрязненные опасными веществами 1712000000000</w:t>
            </w:r>
            <w:r w:rsidRPr="00DC5106">
              <w:rPr>
                <w:rFonts w:ascii="Times New Roman" w:hAnsi="Times New Roman"/>
                <w:color w:val="000000"/>
                <w:sz w:val="20"/>
                <w:szCs w:val="20"/>
              </w:rPr>
              <w:br/>
              <w:t>Обрезь фанеры, содержащей связующие смолы в количестве от 0,2 % до 2,5 % включительно 1712010101014</w:t>
            </w:r>
            <w:r w:rsidRPr="00DC5106">
              <w:rPr>
                <w:rFonts w:ascii="Times New Roman" w:hAnsi="Times New Roman"/>
                <w:color w:val="000000"/>
                <w:sz w:val="20"/>
                <w:szCs w:val="20"/>
              </w:rPr>
              <w:br/>
              <w:t>Брак фанерных заготовок, содержащих связующие смолы в количестве от 0,2 % до 2,5 % включительно 1712010201014</w:t>
            </w:r>
            <w:r w:rsidRPr="00DC5106">
              <w:rPr>
                <w:rFonts w:ascii="Times New Roman" w:hAnsi="Times New Roman"/>
                <w:color w:val="000000"/>
                <w:sz w:val="20"/>
                <w:szCs w:val="20"/>
              </w:rPr>
              <w:br/>
              <w:t xml:space="preserve"> Отходы древесных строительных лесоматериалов, в том числе от сноса и разборки строений 1712050001004</w:t>
            </w:r>
            <w:r w:rsidRPr="00DC5106">
              <w:rPr>
                <w:rFonts w:ascii="Times New Roman" w:hAnsi="Times New Roman"/>
                <w:color w:val="000000"/>
                <w:sz w:val="20"/>
                <w:szCs w:val="20"/>
              </w:rPr>
              <w:br/>
              <w:t xml:space="preserve"> Отходы древесины с масляной пропиткой 1712080001014   </w:t>
            </w:r>
            <w:r w:rsidRPr="00DC5106">
              <w:rPr>
                <w:rFonts w:ascii="Times New Roman" w:hAnsi="Times New Roman"/>
                <w:color w:val="000000"/>
                <w:sz w:val="20"/>
                <w:szCs w:val="20"/>
              </w:rPr>
              <w:br/>
              <w:t xml:space="preserve"> Древесные отходы с пропиткой и покрытиями несортированные 1712200001014</w:t>
            </w:r>
            <w:r w:rsidRPr="00DC5106">
              <w:rPr>
                <w:rFonts w:ascii="Times New Roman" w:hAnsi="Times New Roman"/>
                <w:color w:val="000000"/>
                <w:sz w:val="20"/>
                <w:szCs w:val="20"/>
              </w:rPr>
              <w:br/>
              <w:t>Опилки древесные, загрязненные минеральными маслами (содержание масел - менее 15 %) 1713020101034</w:t>
            </w:r>
            <w:r w:rsidRPr="00DC5106">
              <w:rPr>
                <w:rFonts w:ascii="Times New Roman" w:hAnsi="Times New Roman"/>
                <w:color w:val="000000"/>
                <w:sz w:val="20"/>
                <w:szCs w:val="20"/>
              </w:rPr>
              <w:br/>
              <w:t xml:space="preserve">Стружка древесная, загрязненная минеральными маслами (содержание масел - менее 15 %) 1713020201034  </w:t>
            </w:r>
            <w:r w:rsidRPr="00DC5106">
              <w:rPr>
                <w:rFonts w:ascii="Times New Roman" w:hAnsi="Times New Roman"/>
                <w:color w:val="000000"/>
                <w:sz w:val="20"/>
                <w:szCs w:val="20"/>
              </w:rPr>
              <w:br/>
              <w:t>Опилки древесные, загрязненные бензином (содержание бензина - менее 15 %) 1713030101034</w:t>
            </w:r>
            <w:r w:rsidRPr="00DC5106">
              <w:rPr>
                <w:rFonts w:ascii="Times New Roman" w:hAnsi="Times New Roman"/>
                <w:color w:val="000000"/>
                <w:sz w:val="20"/>
                <w:szCs w:val="20"/>
              </w:rPr>
              <w:br/>
              <w:t xml:space="preserve">Стружка древесная, загрязненная бензином (содержание бензина - менее 15 %) 1713030201034   </w:t>
            </w:r>
            <w:r w:rsidRPr="00DC5106">
              <w:rPr>
                <w:rFonts w:ascii="Times New Roman" w:hAnsi="Times New Roman"/>
                <w:color w:val="000000"/>
                <w:sz w:val="20"/>
                <w:szCs w:val="20"/>
              </w:rPr>
              <w:br/>
              <w:t>Прочие отходы обработки и переработки древесины 1719000000000</w:t>
            </w:r>
            <w:r w:rsidRPr="00DC5106">
              <w:rPr>
                <w:rFonts w:ascii="Times New Roman" w:hAnsi="Times New Roman"/>
                <w:color w:val="000000"/>
                <w:sz w:val="20"/>
                <w:szCs w:val="20"/>
              </w:rPr>
              <w:br/>
              <w:t xml:space="preserve"> Разнородные древесные отходы 1719010001000</w:t>
            </w:r>
            <w:r w:rsidRPr="00DC5106">
              <w:rPr>
                <w:rFonts w:ascii="Times New Roman" w:hAnsi="Times New Roman"/>
                <w:color w:val="000000"/>
                <w:sz w:val="20"/>
                <w:szCs w:val="20"/>
              </w:rPr>
              <w:br/>
              <w:t xml:space="preserve"> Опилки разнородной древесины (например, содержащие опилки древесно-стружечных и/или древесно-волокнистых плит 1719010101004</w:t>
            </w:r>
            <w:r w:rsidRPr="00DC5106">
              <w:rPr>
                <w:rFonts w:ascii="Times New Roman" w:hAnsi="Times New Roman"/>
                <w:color w:val="000000"/>
                <w:sz w:val="20"/>
                <w:szCs w:val="20"/>
              </w:rPr>
              <w:br/>
              <w:t>Опилки и стружки разнородной древесины (например, содержащие опилки и стружку древесно-стружечных и/или древесно-волокнистых плит) 1719010301004</w:t>
            </w:r>
            <w:r w:rsidRPr="00DC5106">
              <w:rPr>
                <w:rFonts w:ascii="Times New Roman" w:hAnsi="Times New Roman"/>
                <w:color w:val="000000"/>
                <w:sz w:val="20"/>
                <w:szCs w:val="20"/>
              </w:rPr>
              <w:br/>
              <w:t xml:space="preserve">Пыль от обработки разнородной древесины (например, содержащая пыль древесно-стружечных и/или древесно-волокнистых плит) 1719010411004  </w:t>
            </w:r>
            <w:r w:rsidRPr="00DC5106">
              <w:rPr>
                <w:rFonts w:ascii="Times New Roman" w:hAnsi="Times New Roman"/>
                <w:color w:val="000000"/>
                <w:sz w:val="20"/>
                <w:szCs w:val="20"/>
              </w:rPr>
              <w:br/>
              <w:t>Отходы бумаги и картона 1870000000000</w:t>
            </w:r>
            <w:r w:rsidRPr="00DC5106">
              <w:rPr>
                <w:rFonts w:ascii="Times New Roman" w:hAnsi="Times New Roman"/>
                <w:color w:val="000000"/>
                <w:sz w:val="20"/>
                <w:szCs w:val="20"/>
              </w:rPr>
              <w:br/>
              <w:t>Отходы бумаги и картона с пропиткой и покрытиями 1872000000000</w:t>
            </w:r>
            <w:r w:rsidRPr="00DC5106">
              <w:rPr>
                <w:rFonts w:ascii="Times New Roman" w:hAnsi="Times New Roman"/>
                <w:color w:val="000000"/>
                <w:sz w:val="20"/>
                <w:szCs w:val="20"/>
              </w:rPr>
              <w:br/>
              <w:t>Отходы бумаги с нанесенным лаком 1872010101014</w:t>
            </w:r>
            <w:r w:rsidRPr="00DC5106">
              <w:rPr>
                <w:rFonts w:ascii="Times New Roman" w:hAnsi="Times New Roman"/>
                <w:color w:val="000000"/>
                <w:sz w:val="20"/>
                <w:szCs w:val="20"/>
              </w:rPr>
              <w:br/>
              <w:t xml:space="preserve"> Отходы бумажной клеевой ленты 1872010201014  </w:t>
            </w:r>
            <w:r w:rsidRPr="00DC5106">
              <w:rPr>
                <w:rFonts w:ascii="Times New Roman" w:hAnsi="Times New Roman"/>
                <w:color w:val="000000"/>
                <w:sz w:val="20"/>
                <w:szCs w:val="20"/>
              </w:rPr>
              <w:br/>
              <w:t>Отходы фотобумаги 1872020001014</w:t>
            </w:r>
            <w:r w:rsidRPr="00DC5106">
              <w:rPr>
                <w:rFonts w:ascii="Times New Roman" w:hAnsi="Times New Roman"/>
                <w:color w:val="000000"/>
                <w:sz w:val="20"/>
                <w:szCs w:val="20"/>
              </w:rPr>
              <w:br/>
              <w:t xml:space="preserve">Отходы рубероида 1872040101014  </w:t>
            </w:r>
            <w:r w:rsidRPr="00DC5106">
              <w:rPr>
                <w:rFonts w:ascii="Times New Roman" w:hAnsi="Times New Roman"/>
                <w:color w:val="000000"/>
                <w:sz w:val="20"/>
                <w:szCs w:val="20"/>
              </w:rPr>
              <w:br/>
              <w:t xml:space="preserve">Отходы толи 1872040201014    </w:t>
            </w:r>
            <w:r w:rsidRPr="00DC5106">
              <w:rPr>
                <w:rFonts w:ascii="Times New Roman" w:hAnsi="Times New Roman"/>
                <w:color w:val="000000"/>
                <w:sz w:val="20"/>
                <w:szCs w:val="20"/>
              </w:rPr>
              <w:br/>
              <w:t xml:space="preserve"> Разнородные отходы бумаги и картона (например, содержащие отходы фотобумаги) 1879010001004</w:t>
            </w:r>
            <w:r w:rsidRPr="00DC5106">
              <w:rPr>
                <w:rFonts w:ascii="Times New Roman" w:hAnsi="Times New Roman"/>
                <w:color w:val="000000"/>
                <w:sz w:val="20"/>
                <w:szCs w:val="20"/>
              </w:rPr>
              <w:br/>
              <w:t xml:space="preserve">Печной бой, металлургический и литейный щебень (брак) 3110000000000  </w:t>
            </w:r>
            <w:r w:rsidRPr="00DC5106">
              <w:rPr>
                <w:rFonts w:ascii="Times New Roman" w:hAnsi="Times New Roman"/>
                <w:color w:val="000000"/>
                <w:sz w:val="20"/>
                <w:szCs w:val="20"/>
              </w:rPr>
              <w:br/>
              <w:t>Золы, шлаки и пыль от топочных установок и от термической обработки отходов 3130000000000</w:t>
            </w:r>
            <w:r w:rsidRPr="00DC5106">
              <w:rPr>
                <w:rFonts w:ascii="Times New Roman" w:hAnsi="Times New Roman"/>
                <w:color w:val="000000"/>
                <w:sz w:val="20"/>
                <w:szCs w:val="20"/>
              </w:rPr>
              <w:br/>
              <w:t>Золошлаки от сжигания углей 3130020001000</w:t>
            </w:r>
            <w:r w:rsidRPr="00DC5106">
              <w:rPr>
                <w:rFonts w:ascii="Times New Roman" w:hAnsi="Times New Roman"/>
                <w:color w:val="000000"/>
                <w:sz w:val="20"/>
                <w:szCs w:val="20"/>
              </w:rPr>
              <w:br/>
              <w:t>Прочие твердые минеральные отходы 3140000000000</w:t>
            </w:r>
            <w:r w:rsidRPr="00DC5106">
              <w:rPr>
                <w:rFonts w:ascii="Times New Roman" w:hAnsi="Times New Roman"/>
                <w:color w:val="000000"/>
                <w:sz w:val="20"/>
                <w:szCs w:val="20"/>
              </w:rPr>
              <w:br/>
              <w:t xml:space="preserve"> Горновой песок литейного производства 3140010008004</w:t>
            </w:r>
            <w:r w:rsidRPr="00DC5106">
              <w:rPr>
                <w:rFonts w:ascii="Times New Roman" w:hAnsi="Times New Roman"/>
                <w:color w:val="000000"/>
                <w:sz w:val="20"/>
                <w:szCs w:val="20"/>
              </w:rPr>
              <w:br/>
              <w:t xml:space="preserve"> Отходы песка очистных и пескоструйных устройств (в металлургии) 3140020008004</w:t>
            </w:r>
            <w:r w:rsidRPr="00DC5106">
              <w:rPr>
                <w:rFonts w:ascii="Times New Roman" w:hAnsi="Times New Roman"/>
                <w:color w:val="000000"/>
                <w:sz w:val="20"/>
                <w:szCs w:val="20"/>
              </w:rPr>
              <w:br/>
              <w:t xml:space="preserve"> Абразивная пыль и порошок от шлифования черных металлов (с содержанием металла менее 50 %) 3140030011004   </w:t>
            </w:r>
            <w:r w:rsidRPr="00DC5106">
              <w:rPr>
                <w:rFonts w:ascii="Times New Roman" w:hAnsi="Times New Roman"/>
                <w:color w:val="000000"/>
                <w:sz w:val="20"/>
                <w:szCs w:val="20"/>
              </w:rPr>
              <w:br/>
              <w:t xml:space="preserve"> Отходы керамзита 3140060001000   </w:t>
            </w:r>
            <w:r w:rsidRPr="00DC5106">
              <w:rPr>
                <w:rFonts w:ascii="Times New Roman" w:hAnsi="Times New Roman"/>
                <w:color w:val="000000"/>
                <w:sz w:val="20"/>
                <w:szCs w:val="20"/>
              </w:rPr>
              <w:br/>
              <w:t>Пыль керамзитовая 3140060111004</w:t>
            </w:r>
            <w:r w:rsidRPr="00DC5106">
              <w:rPr>
                <w:rFonts w:ascii="Times New Roman" w:hAnsi="Times New Roman"/>
                <w:color w:val="000000"/>
                <w:sz w:val="20"/>
                <w:szCs w:val="20"/>
              </w:rPr>
              <w:br/>
              <w:t>Отходы керамики 3140070001000</w:t>
            </w:r>
            <w:r w:rsidRPr="00DC5106">
              <w:rPr>
                <w:rFonts w:ascii="Times New Roman" w:hAnsi="Times New Roman"/>
                <w:color w:val="000000"/>
                <w:sz w:val="20"/>
                <w:szCs w:val="20"/>
              </w:rPr>
              <w:br/>
              <w:t>Пыль керамическая 3140070111004</w:t>
            </w:r>
            <w:r w:rsidRPr="00DC5106">
              <w:rPr>
                <w:rFonts w:ascii="Times New Roman" w:hAnsi="Times New Roman"/>
                <w:color w:val="000000"/>
                <w:sz w:val="20"/>
                <w:szCs w:val="20"/>
              </w:rPr>
              <w:br/>
              <w:t>Стеклянные отходы 3140080001000</w:t>
            </w:r>
            <w:r w:rsidRPr="00DC5106">
              <w:rPr>
                <w:rFonts w:ascii="Times New Roman" w:hAnsi="Times New Roman"/>
                <w:color w:val="000000"/>
                <w:sz w:val="20"/>
                <w:szCs w:val="20"/>
              </w:rPr>
              <w:br/>
              <w:t xml:space="preserve"> Пыль стеклянная 3140080111004  </w:t>
            </w:r>
            <w:r w:rsidRPr="00DC5106">
              <w:rPr>
                <w:rFonts w:ascii="Times New Roman" w:hAnsi="Times New Roman"/>
                <w:color w:val="000000"/>
                <w:sz w:val="20"/>
                <w:szCs w:val="20"/>
              </w:rPr>
              <w:br/>
              <w:t xml:space="preserve"> Отходы строительного щебня 3140090001000  </w:t>
            </w:r>
            <w:r w:rsidRPr="00DC5106">
              <w:rPr>
                <w:rFonts w:ascii="Times New Roman" w:hAnsi="Times New Roman"/>
                <w:color w:val="000000"/>
                <w:sz w:val="20"/>
                <w:szCs w:val="20"/>
              </w:rPr>
              <w:br/>
              <w:t xml:space="preserve">Пыль щебеночная 3140090111004  </w:t>
            </w:r>
            <w:r w:rsidRPr="00DC5106">
              <w:rPr>
                <w:rFonts w:ascii="Times New Roman" w:hAnsi="Times New Roman"/>
                <w:color w:val="000000"/>
                <w:sz w:val="20"/>
                <w:szCs w:val="20"/>
              </w:rPr>
              <w:br/>
              <w:t>Отходы известняка и доломита 3140130001000</w:t>
            </w:r>
            <w:r w:rsidRPr="00DC5106">
              <w:rPr>
                <w:rFonts w:ascii="Times New Roman" w:hAnsi="Times New Roman"/>
                <w:color w:val="000000"/>
                <w:sz w:val="20"/>
                <w:szCs w:val="20"/>
              </w:rPr>
              <w:br/>
              <w:t>Пыль известковая и доломитовая 3140130111004</w:t>
            </w:r>
            <w:r w:rsidRPr="00DC5106">
              <w:rPr>
                <w:rFonts w:ascii="Times New Roman" w:hAnsi="Times New Roman"/>
                <w:color w:val="000000"/>
                <w:sz w:val="20"/>
                <w:szCs w:val="20"/>
              </w:rPr>
              <w:br/>
              <w:t>Отходы мела в виде порошка или пыли 3140130511004</w:t>
            </w:r>
            <w:r w:rsidRPr="00DC5106">
              <w:rPr>
                <w:rFonts w:ascii="Times New Roman" w:hAnsi="Times New Roman"/>
                <w:color w:val="000000"/>
                <w:sz w:val="20"/>
                <w:szCs w:val="20"/>
              </w:rPr>
              <w:br/>
              <w:t xml:space="preserve">Отходы кирпича (включая шамотный кирпич) 3140140001000    </w:t>
            </w:r>
            <w:r w:rsidRPr="00DC5106">
              <w:rPr>
                <w:rFonts w:ascii="Times New Roman" w:hAnsi="Times New Roman"/>
                <w:color w:val="000000"/>
                <w:sz w:val="20"/>
                <w:szCs w:val="20"/>
              </w:rPr>
              <w:br/>
              <w:t>Пыль кирпичная 3140140211004</w:t>
            </w:r>
            <w:r w:rsidRPr="00DC5106">
              <w:rPr>
                <w:rFonts w:ascii="Times New Roman" w:hAnsi="Times New Roman"/>
                <w:color w:val="000000"/>
                <w:sz w:val="20"/>
                <w:szCs w:val="20"/>
              </w:rPr>
              <w:br/>
              <w:t xml:space="preserve">Отходы минерального волокна 3140160001000  </w:t>
            </w:r>
            <w:r w:rsidRPr="00DC5106">
              <w:rPr>
                <w:rFonts w:ascii="Times New Roman" w:hAnsi="Times New Roman"/>
                <w:color w:val="000000"/>
                <w:sz w:val="20"/>
                <w:szCs w:val="20"/>
              </w:rPr>
              <w:br/>
              <w:t xml:space="preserve">Отходы шлаковаты 3140160101004  </w:t>
            </w:r>
            <w:r w:rsidRPr="00DC5106">
              <w:rPr>
                <w:rFonts w:ascii="Times New Roman" w:hAnsi="Times New Roman"/>
                <w:color w:val="000000"/>
                <w:sz w:val="20"/>
                <w:szCs w:val="20"/>
              </w:rPr>
              <w:br/>
              <w:t xml:space="preserve"> Пыль от шлаковаты 3140160211004</w:t>
            </w:r>
            <w:r w:rsidRPr="00DC5106">
              <w:rPr>
                <w:rFonts w:ascii="Times New Roman" w:hAnsi="Times New Roman"/>
                <w:color w:val="000000"/>
                <w:sz w:val="20"/>
                <w:szCs w:val="20"/>
              </w:rPr>
              <w:br/>
              <w:t xml:space="preserve">Отходы базальтового супертонкого волокна 3140160301004  </w:t>
            </w:r>
            <w:r w:rsidRPr="00DC5106">
              <w:rPr>
                <w:rFonts w:ascii="Times New Roman" w:hAnsi="Times New Roman"/>
                <w:color w:val="000000"/>
                <w:sz w:val="20"/>
                <w:szCs w:val="20"/>
              </w:rPr>
              <w:br/>
              <w:t>Отходы песка 3140230001000</w:t>
            </w:r>
            <w:r w:rsidRPr="00DC5106">
              <w:rPr>
                <w:rFonts w:ascii="Times New Roman" w:hAnsi="Times New Roman"/>
                <w:color w:val="000000"/>
                <w:sz w:val="20"/>
                <w:szCs w:val="20"/>
              </w:rPr>
              <w:br/>
              <w:t xml:space="preserve"> Песок, загрязненный мазутом (содержание мазута - менее 15 %) 3140230201034</w:t>
            </w:r>
            <w:r w:rsidRPr="00DC5106">
              <w:rPr>
                <w:rFonts w:ascii="Times New Roman" w:hAnsi="Times New Roman"/>
                <w:color w:val="000000"/>
                <w:sz w:val="20"/>
                <w:szCs w:val="20"/>
              </w:rPr>
              <w:br/>
              <w:t xml:space="preserve">Песок, загрязненный маслами (содержание масел менее 15 %) 3140230301034  </w:t>
            </w:r>
            <w:r w:rsidRPr="00DC5106">
              <w:rPr>
                <w:rFonts w:ascii="Times New Roman" w:hAnsi="Times New Roman"/>
                <w:color w:val="000000"/>
                <w:sz w:val="20"/>
                <w:szCs w:val="20"/>
              </w:rPr>
              <w:br/>
              <w:t xml:space="preserve">Песок, загрязненный бензином (количество бензина менее 15 %) 3140230401034    </w:t>
            </w:r>
            <w:r w:rsidRPr="00DC5106">
              <w:rPr>
                <w:rFonts w:ascii="Times New Roman" w:hAnsi="Times New Roman"/>
                <w:color w:val="000000"/>
                <w:sz w:val="20"/>
                <w:szCs w:val="20"/>
              </w:rPr>
              <w:br/>
              <w:t xml:space="preserve">Отходы бетона, железобетона 3140270001000    </w:t>
            </w:r>
            <w:r w:rsidRPr="00DC5106">
              <w:rPr>
                <w:rFonts w:ascii="Times New Roman" w:hAnsi="Times New Roman"/>
                <w:color w:val="000000"/>
                <w:sz w:val="20"/>
                <w:szCs w:val="20"/>
              </w:rPr>
              <w:br/>
              <w:t xml:space="preserve">Пыль бетонная 3140270311004  </w:t>
            </w:r>
            <w:r w:rsidRPr="00DC5106">
              <w:rPr>
                <w:rFonts w:ascii="Times New Roman" w:hAnsi="Times New Roman"/>
                <w:color w:val="000000"/>
                <w:sz w:val="20"/>
                <w:szCs w:val="20"/>
              </w:rPr>
              <w:br/>
              <w:t xml:space="preserve">Отходы графита 3140320001000    </w:t>
            </w:r>
            <w:r w:rsidRPr="00DC5106">
              <w:rPr>
                <w:rFonts w:ascii="Times New Roman" w:hAnsi="Times New Roman"/>
                <w:color w:val="000000"/>
                <w:sz w:val="20"/>
                <w:szCs w:val="20"/>
              </w:rPr>
              <w:br/>
              <w:t xml:space="preserve">Пыль графитная 3140320111004  </w:t>
            </w:r>
            <w:r w:rsidRPr="00DC5106">
              <w:rPr>
                <w:rFonts w:ascii="Times New Roman" w:hAnsi="Times New Roman"/>
                <w:color w:val="000000"/>
                <w:sz w:val="20"/>
                <w:szCs w:val="20"/>
              </w:rPr>
              <w:br/>
              <w:t xml:space="preserve"> Отходы древесного угля 3140340008000</w:t>
            </w:r>
            <w:r w:rsidRPr="00DC5106">
              <w:rPr>
                <w:rFonts w:ascii="Times New Roman" w:hAnsi="Times New Roman"/>
                <w:color w:val="000000"/>
                <w:sz w:val="20"/>
                <w:szCs w:val="20"/>
              </w:rPr>
              <w:br/>
              <w:t xml:space="preserve"> Пыль древесного угля 3140340111004</w:t>
            </w:r>
            <w:r w:rsidRPr="00DC5106">
              <w:rPr>
                <w:rFonts w:ascii="Times New Roman" w:hAnsi="Times New Roman"/>
                <w:color w:val="000000"/>
                <w:sz w:val="20"/>
                <w:szCs w:val="20"/>
              </w:rPr>
              <w:br/>
              <w:t xml:space="preserve">Отходы асфальтобетона и/или асфальтобетонной смеси в виде пыли 3140350111004    </w:t>
            </w:r>
            <w:r w:rsidRPr="00DC5106">
              <w:rPr>
                <w:rFonts w:ascii="Times New Roman" w:hAnsi="Times New Roman"/>
                <w:color w:val="000000"/>
                <w:sz w:val="20"/>
                <w:szCs w:val="20"/>
              </w:rPr>
              <w:br/>
              <w:t xml:space="preserve">Отходы асфальтобетона и/или асфальтобетонной смеси в кусковой форме 3140350201004  </w:t>
            </w:r>
            <w:r w:rsidRPr="00DC5106">
              <w:rPr>
                <w:rFonts w:ascii="Times New Roman" w:hAnsi="Times New Roman"/>
                <w:color w:val="000000"/>
                <w:sz w:val="20"/>
                <w:szCs w:val="20"/>
              </w:rPr>
              <w:br/>
              <w:t xml:space="preserve">Отходы гипса 3140380001000   </w:t>
            </w:r>
            <w:r w:rsidRPr="00DC5106">
              <w:rPr>
                <w:rFonts w:ascii="Times New Roman" w:hAnsi="Times New Roman"/>
                <w:color w:val="000000"/>
                <w:sz w:val="20"/>
                <w:szCs w:val="20"/>
              </w:rPr>
              <w:br/>
              <w:t xml:space="preserve">Пыль гипсовая 3140380111004    </w:t>
            </w:r>
            <w:r w:rsidRPr="00DC5106">
              <w:rPr>
                <w:rFonts w:ascii="Times New Roman" w:hAnsi="Times New Roman"/>
                <w:color w:val="000000"/>
                <w:sz w:val="20"/>
                <w:szCs w:val="20"/>
              </w:rPr>
              <w:br/>
              <w:t>Отходы абразивных материалов и инструментов 140430001000 4</w:t>
            </w:r>
            <w:r w:rsidRPr="00DC5106">
              <w:rPr>
                <w:rFonts w:ascii="Times New Roman" w:hAnsi="Times New Roman"/>
                <w:color w:val="000000"/>
                <w:sz w:val="20"/>
                <w:szCs w:val="20"/>
              </w:rPr>
              <w:br/>
              <w:t xml:space="preserve">Отходы абразивных материалов в виде пыли и порошка 3140430411004     </w:t>
            </w:r>
            <w:r w:rsidRPr="00DC5106">
              <w:rPr>
                <w:rFonts w:ascii="Times New Roman" w:hAnsi="Times New Roman"/>
                <w:color w:val="000000"/>
                <w:sz w:val="20"/>
                <w:szCs w:val="20"/>
              </w:rPr>
              <w:br/>
              <w:t xml:space="preserve">Шлак сварочный 3140480001994  </w:t>
            </w:r>
            <w:r w:rsidRPr="00DC5106">
              <w:rPr>
                <w:rFonts w:ascii="Times New Roman" w:hAnsi="Times New Roman"/>
                <w:color w:val="000000"/>
                <w:sz w:val="20"/>
                <w:szCs w:val="20"/>
              </w:rPr>
              <w:br/>
              <w:t xml:space="preserve">Фильтровочные и поглотительные отработанные массы, незагрязненные опасными веществами 3147000000000     </w:t>
            </w:r>
            <w:r w:rsidRPr="00DC5106">
              <w:rPr>
                <w:rFonts w:ascii="Times New Roman" w:hAnsi="Times New Roman"/>
                <w:color w:val="000000"/>
                <w:sz w:val="20"/>
                <w:szCs w:val="20"/>
              </w:rPr>
              <w:br/>
              <w:t xml:space="preserve">Уголь активированный отработанный, загрязненный минеральными маслами (содержание масла - менее 15 %) 3148010201034   </w:t>
            </w:r>
            <w:r w:rsidRPr="00DC5106">
              <w:rPr>
                <w:rFonts w:ascii="Times New Roman" w:hAnsi="Times New Roman"/>
                <w:color w:val="000000"/>
                <w:sz w:val="20"/>
                <w:szCs w:val="20"/>
              </w:rPr>
              <w:br/>
              <w:t xml:space="preserve">Угольные фильтры отработанные, загрязненные минеральными маслами (содержание масла - менее 15 %) 3148020201034   </w:t>
            </w:r>
            <w:r w:rsidRPr="00DC5106">
              <w:rPr>
                <w:rFonts w:ascii="Times New Roman" w:hAnsi="Times New Roman"/>
                <w:color w:val="000000"/>
                <w:sz w:val="20"/>
                <w:szCs w:val="20"/>
              </w:rPr>
              <w:br/>
              <w:t xml:space="preserve">Коксовые массы отработанные, загрязненные минеральными маслами (содержание масла - менее 15 %) 3148030201034    </w:t>
            </w:r>
            <w:r w:rsidRPr="00DC5106">
              <w:rPr>
                <w:rFonts w:ascii="Times New Roman" w:hAnsi="Times New Roman"/>
                <w:color w:val="000000"/>
                <w:sz w:val="20"/>
                <w:szCs w:val="20"/>
              </w:rPr>
              <w:br/>
              <w:t xml:space="preserve">Минеральные шламы 3160000000000  </w:t>
            </w:r>
            <w:r w:rsidRPr="00DC5106">
              <w:rPr>
                <w:rFonts w:ascii="Times New Roman" w:hAnsi="Times New Roman"/>
                <w:color w:val="000000"/>
                <w:sz w:val="20"/>
                <w:szCs w:val="20"/>
              </w:rPr>
              <w:br/>
              <w:t xml:space="preserve">Лом и отходы черных металлов 3510000000000  </w:t>
            </w:r>
            <w:r w:rsidRPr="00DC5106">
              <w:rPr>
                <w:rFonts w:ascii="Times New Roman" w:hAnsi="Times New Roman"/>
                <w:color w:val="000000"/>
                <w:sz w:val="20"/>
                <w:szCs w:val="20"/>
              </w:rPr>
              <w:br/>
              <w:t xml:space="preserve">Тара и упаковка из черных металлов, незагрязненная, потерявшая потребительские свойства 3513030013000      </w:t>
            </w:r>
            <w:r w:rsidRPr="00DC5106">
              <w:rPr>
                <w:rFonts w:ascii="Times New Roman" w:hAnsi="Times New Roman"/>
                <w:color w:val="000000"/>
                <w:sz w:val="20"/>
                <w:szCs w:val="20"/>
              </w:rPr>
              <w:br/>
              <w:t xml:space="preserve"> Пыль черных металлов незагрязненная 3513160011004  </w:t>
            </w:r>
            <w:r w:rsidRPr="00DC5106">
              <w:rPr>
                <w:rFonts w:ascii="Times New Roman" w:hAnsi="Times New Roman"/>
                <w:color w:val="000000"/>
                <w:sz w:val="20"/>
                <w:szCs w:val="20"/>
              </w:rPr>
              <w:br/>
              <w:t xml:space="preserve"> Окалина 3515040001000</w:t>
            </w:r>
            <w:r w:rsidRPr="00DC5106">
              <w:rPr>
                <w:rFonts w:ascii="Times New Roman" w:hAnsi="Times New Roman"/>
                <w:color w:val="000000"/>
                <w:sz w:val="20"/>
                <w:szCs w:val="20"/>
              </w:rPr>
              <w:br/>
              <w:t xml:space="preserve">Лом и отходы, содержащие цветные металлы 3531000001000    </w:t>
            </w:r>
            <w:r w:rsidRPr="00DC5106">
              <w:rPr>
                <w:rFonts w:ascii="Times New Roman" w:hAnsi="Times New Roman"/>
                <w:color w:val="000000"/>
                <w:sz w:val="20"/>
                <w:szCs w:val="20"/>
              </w:rPr>
              <w:br/>
              <w:t xml:space="preserve">Отходы солей 5150000000000   </w:t>
            </w:r>
            <w:r w:rsidRPr="00DC5106">
              <w:rPr>
                <w:rFonts w:ascii="Times New Roman" w:hAnsi="Times New Roman"/>
                <w:color w:val="000000"/>
                <w:sz w:val="20"/>
                <w:szCs w:val="20"/>
              </w:rPr>
              <w:br/>
              <w:t xml:space="preserve">Шламы нефти и нефтепродуктов 5460000000000  </w:t>
            </w:r>
            <w:r w:rsidRPr="00DC5106">
              <w:rPr>
                <w:rFonts w:ascii="Times New Roman" w:hAnsi="Times New Roman"/>
                <w:color w:val="000000"/>
                <w:sz w:val="20"/>
                <w:szCs w:val="20"/>
              </w:rPr>
              <w:br/>
              <w:t xml:space="preserve">Прочие отходы нефтепродуктов, продуктов переработки нефти, угля, газа, горючих сланцев и торфа 5490000000000     </w:t>
            </w:r>
            <w:r w:rsidRPr="00DC5106">
              <w:rPr>
                <w:rFonts w:ascii="Times New Roman" w:hAnsi="Times New Roman"/>
                <w:color w:val="000000"/>
                <w:sz w:val="20"/>
                <w:szCs w:val="20"/>
              </w:rPr>
              <w:br/>
              <w:t xml:space="preserve">Обтирочный материал, загрязненный маслами (содержание масел менее 15 %) 5490270101034   </w:t>
            </w:r>
            <w:r w:rsidRPr="00DC5106">
              <w:rPr>
                <w:rFonts w:ascii="Times New Roman" w:hAnsi="Times New Roman"/>
                <w:color w:val="000000"/>
                <w:sz w:val="20"/>
                <w:szCs w:val="20"/>
              </w:rPr>
              <w:br/>
              <w:t xml:space="preserve">Окалина замасленная (содержание масла менее 15 %) 5490300104034    </w:t>
            </w:r>
            <w:r w:rsidRPr="00DC5106">
              <w:rPr>
                <w:rFonts w:ascii="Times New Roman" w:hAnsi="Times New Roman"/>
                <w:color w:val="000000"/>
                <w:sz w:val="20"/>
                <w:szCs w:val="20"/>
              </w:rPr>
              <w:br/>
              <w:t xml:space="preserve">Отходы лакокрасочных средств 5550000000000   </w:t>
            </w:r>
            <w:r w:rsidRPr="00DC5106">
              <w:rPr>
                <w:rFonts w:ascii="Times New Roman" w:hAnsi="Times New Roman"/>
                <w:color w:val="000000"/>
                <w:sz w:val="20"/>
                <w:szCs w:val="20"/>
              </w:rPr>
              <w:br/>
              <w:t xml:space="preserve"> Отходы фармацевтической продукции и гигиенических средств 5600000000000</w:t>
            </w:r>
            <w:r w:rsidRPr="00DC5106">
              <w:rPr>
                <w:rFonts w:ascii="Times New Roman" w:hAnsi="Times New Roman"/>
                <w:color w:val="000000"/>
                <w:sz w:val="20"/>
                <w:szCs w:val="20"/>
              </w:rPr>
              <w:br/>
              <w:t>Затвердевшие отходы пластмасс 5710000000000</w:t>
            </w:r>
            <w:r w:rsidRPr="00DC5106">
              <w:rPr>
                <w:rFonts w:ascii="Times New Roman" w:hAnsi="Times New Roman"/>
                <w:color w:val="000000"/>
                <w:sz w:val="20"/>
                <w:szCs w:val="20"/>
              </w:rPr>
              <w:br/>
              <w:t xml:space="preserve"> Отходы фото - и кинопленки, рентгеновской пленки 5710150001004  </w:t>
            </w:r>
            <w:r w:rsidRPr="00DC5106">
              <w:rPr>
                <w:rFonts w:ascii="Times New Roman" w:hAnsi="Times New Roman"/>
                <w:color w:val="000000"/>
                <w:sz w:val="20"/>
                <w:szCs w:val="20"/>
              </w:rPr>
              <w:br/>
              <w:t xml:space="preserve">Отходы затвердевшего поливинилхлорида и пенопласта на его базе 5710160001004     </w:t>
            </w:r>
            <w:r w:rsidRPr="00DC5106">
              <w:rPr>
                <w:rFonts w:ascii="Times New Roman" w:hAnsi="Times New Roman"/>
                <w:color w:val="000000"/>
                <w:sz w:val="20"/>
                <w:szCs w:val="20"/>
              </w:rPr>
              <w:br/>
              <w:t xml:space="preserve">Отходы стеклолакоткани 5710320101004  </w:t>
            </w:r>
            <w:r w:rsidRPr="00DC5106">
              <w:rPr>
                <w:rFonts w:ascii="Times New Roman" w:hAnsi="Times New Roman"/>
                <w:color w:val="000000"/>
                <w:sz w:val="20"/>
                <w:szCs w:val="20"/>
              </w:rPr>
              <w:br/>
              <w:t xml:space="preserve">Отходы смеси затвердевших разнородных пластмасс 5710990001004  </w:t>
            </w:r>
            <w:r w:rsidRPr="00DC5106">
              <w:rPr>
                <w:rFonts w:ascii="Times New Roman" w:hAnsi="Times New Roman"/>
                <w:color w:val="000000"/>
                <w:sz w:val="20"/>
                <w:szCs w:val="20"/>
              </w:rPr>
              <w:br/>
              <w:t xml:space="preserve">Отходы резины, включая старые шины 5750000000000  </w:t>
            </w:r>
            <w:r w:rsidRPr="00DC5106">
              <w:rPr>
                <w:rFonts w:ascii="Times New Roman" w:hAnsi="Times New Roman"/>
                <w:color w:val="000000"/>
                <w:sz w:val="20"/>
                <w:szCs w:val="20"/>
              </w:rPr>
              <w:br/>
              <w:t xml:space="preserve">Твердые отходы резины 5750010001000    </w:t>
            </w:r>
            <w:r w:rsidRPr="00DC5106">
              <w:rPr>
                <w:rFonts w:ascii="Times New Roman" w:hAnsi="Times New Roman"/>
                <w:color w:val="000000"/>
                <w:sz w:val="20"/>
                <w:szCs w:val="20"/>
              </w:rPr>
              <w:br/>
              <w:t xml:space="preserve">Пыль (мука) резиновая 5750010511004    </w:t>
            </w:r>
            <w:r w:rsidRPr="00DC5106">
              <w:rPr>
                <w:rFonts w:ascii="Times New Roman" w:hAnsi="Times New Roman"/>
                <w:color w:val="000000"/>
                <w:sz w:val="20"/>
                <w:szCs w:val="20"/>
              </w:rPr>
              <w:br/>
              <w:t xml:space="preserve"> Шины пневматические отработанные 5750020013004  </w:t>
            </w:r>
            <w:r w:rsidRPr="00DC5106">
              <w:rPr>
                <w:rFonts w:ascii="Times New Roman" w:hAnsi="Times New Roman"/>
                <w:color w:val="000000"/>
                <w:sz w:val="20"/>
                <w:szCs w:val="20"/>
              </w:rPr>
              <w:br/>
              <w:t xml:space="preserve">Камеры пневматические отработанные 5750020113004  </w:t>
            </w:r>
            <w:r w:rsidRPr="00DC5106">
              <w:rPr>
                <w:rFonts w:ascii="Times New Roman" w:hAnsi="Times New Roman"/>
                <w:color w:val="000000"/>
                <w:sz w:val="20"/>
                <w:szCs w:val="20"/>
              </w:rPr>
              <w:br/>
              <w:t>Покрышки отработанные 5750020213004</w:t>
            </w:r>
            <w:r w:rsidRPr="00DC5106">
              <w:rPr>
                <w:rFonts w:ascii="Times New Roman" w:hAnsi="Times New Roman"/>
                <w:color w:val="000000"/>
                <w:sz w:val="20"/>
                <w:szCs w:val="20"/>
              </w:rPr>
              <w:br/>
              <w:t xml:space="preserve">Покрышки с металлическим кордом отработанные 5750020413004  </w:t>
            </w:r>
            <w:r w:rsidRPr="00DC5106">
              <w:rPr>
                <w:rFonts w:ascii="Times New Roman" w:hAnsi="Times New Roman"/>
                <w:color w:val="000000"/>
                <w:sz w:val="20"/>
                <w:szCs w:val="20"/>
              </w:rPr>
              <w:br/>
              <w:t xml:space="preserve"> Покрышки с тканевым кордом отработанные 5750020313004   </w:t>
            </w:r>
            <w:r w:rsidRPr="00DC5106">
              <w:rPr>
                <w:rFonts w:ascii="Times New Roman" w:hAnsi="Times New Roman"/>
                <w:color w:val="000000"/>
                <w:sz w:val="20"/>
                <w:szCs w:val="20"/>
              </w:rPr>
              <w:br/>
              <w:t xml:space="preserve"> Резиноасбестовые отходы (в том числе изделия отработанные и брак) 5750030001004   </w:t>
            </w:r>
            <w:r w:rsidRPr="00DC5106">
              <w:rPr>
                <w:rFonts w:ascii="Times New Roman" w:hAnsi="Times New Roman"/>
                <w:color w:val="000000"/>
                <w:sz w:val="20"/>
                <w:szCs w:val="20"/>
              </w:rPr>
              <w:br/>
              <w:t>Текстильные отходы и шламы 5810000000000</w:t>
            </w:r>
            <w:r w:rsidRPr="00DC5106">
              <w:rPr>
                <w:rFonts w:ascii="Times New Roman" w:hAnsi="Times New Roman"/>
                <w:color w:val="000000"/>
                <w:sz w:val="20"/>
                <w:szCs w:val="20"/>
              </w:rPr>
              <w:br/>
              <w:t xml:space="preserve">Текстиль загрязненный 5820000000000  </w:t>
            </w:r>
            <w:r w:rsidRPr="00DC5106">
              <w:rPr>
                <w:rFonts w:ascii="Times New Roman" w:hAnsi="Times New Roman"/>
                <w:color w:val="000000"/>
                <w:sz w:val="20"/>
                <w:szCs w:val="20"/>
              </w:rPr>
              <w:br/>
              <w:t xml:space="preserve"> Отходы коммунальные 9000000000000   </w:t>
            </w:r>
            <w:r w:rsidRPr="00DC5106">
              <w:rPr>
                <w:rFonts w:ascii="Times New Roman" w:hAnsi="Times New Roman"/>
                <w:color w:val="000000"/>
                <w:sz w:val="20"/>
                <w:szCs w:val="20"/>
              </w:rPr>
              <w:br/>
              <w:t xml:space="preserve">Твердые коммунальные отходы 9100000000000  </w:t>
            </w:r>
            <w:r w:rsidRPr="00DC5106">
              <w:rPr>
                <w:rFonts w:ascii="Times New Roman" w:hAnsi="Times New Roman"/>
                <w:color w:val="000000"/>
                <w:sz w:val="20"/>
                <w:szCs w:val="20"/>
              </w:rPr>
              <w:br/>
              <w:t xml:space="preserve">Отходы из жилищ 9110000000000  </w:t>
            </w:r>
            <w:r w:rsidRPr="00DC5106">
              <w:rPr>
                <w:rFonts w:ascii="Times New Roman" w:hAnsi="Times New Roman"/>
                <w:color w:val="000000"/>
                <w:sz w:val="20"/>
                <w:szCs w:val="20"/>
              </w:rPr>
              <w:br/>
              <w:t xml:space="preserve">Отходы из жилищ несортированные (исключая крупногабаритные) 9110010001004  </w:t>
            </w:r>
            <w:r w:rsidRPr="00DC5106">
              <w:rPr>
                <w:rFonts w:ascii="Times New Roman" w:hAnsi="Times New Roman"/>
                <w:color w:val="000000"/>
                <w:sz w:val="20"/>
                <w:szCs w:val="20"/>
              </w:rPr>
              <w:br/>
              <w:t xml:space="preserve">Отходы потребления на производстве, подобные коммунальным 9120000000000  </w:t>
            </w:r>
            <w:r w:rsidRPr="00DC5106">
              <w:rPr>
                <w:rFonts w:ascii="Times New Roman" w:hAnsi="Times New Roman"/>
                <w:color w:val="000000"/>
                <w:sz w:val="20"/>
                <w:szCs w:val="20"/>
              </w:rPr>
              <w:br/>
              <w:t xml:space="preserve"> Мусор от бытовых помещений организаций несортированный (исключая крупногабаритный 9120040001004  </w:t>
            </w:r>
            <w:r w:rsidRPr="00DC5106">
              <w:rPr>
                <w:rFonts w:ascii="Times New Roman" w:hAnsi="Times New Roman"/>
                <w:color w:val="000000"/>
                <w:sz w:val="20"/>
                <w:szCs w:val="20"/>
              </w:rPr>
              <w:br/>
              <w:t>Мусор строительный  9120060001000</w:t>
            </w:r>
            <w:r w:rsidRPr="00DC5106">
              <w:rPr>
                <w:rFonts w:ascii="Times New Roman" w:hAnsi="Times New Roman"/>
                <w:color w:val="000000"/>
                <w:sz w:val="20"/>
                <w:szCs w:val="20"/>
              </w:rPr>
              <w:br/>
              <w:t xml:space="preserve">Мусор строительный от разборки зданий 9120060101004   </w:t>
            </w:r>
            <w:r w:rsidRPr="00DC5106">
              <w:rPr>
                <w:rFonts w:ascii="Times New Roman" w:hAnsi="Times New Roman"/>
                <w:color w:val="000000"/>
                <w:sz w:val="20"/>
                <w:szCs w:val="20"/>
              </w:rPr>
              <w:br/>
              <w:t>Отходы сложного комбинированного состава в виде изделий, оборудования, устройств, не вошедшие в другие пункты 9200000000000</w:t>
            </w:r>
            <w:r w:rsidRPr="00DC5106">
              <w:rPr>
                <w:rFonts w:ascii="Times New Roman" w:hAnsi="Times New Roman"/>
                <w:color w:val="000000"/>
                <w:sz w:val="20"/>
                <w:szCs w:val="20"/>
              </w:rPr>
              <w:br/>
              <w:t xml:space="preserve"> Электрическое оборудование, приборы, устройства и их части 9210000000000   </w:t>
            </w:r>
            <w:r w:rsidRPr="00DC5106">
              <w:rPr>
                <w:rFonts w:ascii="Times New Roman" w:hAnsi="Times New Roman"/>
                <w:color w:val="000000"/>
                <w:sz w:val="20"/>
                <w:szCs w:val="20"/>
              </w:rPr>
              <w:br/>
              <w:t xml:space="preserve"> Отходы от водоподготовки, обработки сточных вод и использования воды 9400000000000   </w:t>
            </w:r>
            <w:r w:rsidRPr="00DC5106">
              <w:rPr>
                <w:rFonts w:ascii="Times New Roman" w:hAnsi="Times New Roman"/>
                <w:color w:val="000000"/>
                <w:sz w:val="20"/>
                <w:szCs w:val="20"/>
              </w:rPr>
              <w:br/>
              <w:t>Прочие коммунальные отходы 9900000000000</w:t>
            </w:r>
          </w:p>
        </w:tc>
        <w:tc>
          <w:tcPr>
            <w:tcW w:w="483"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shd w:val="clear" w:color="000000" w:fill="FFFFFF"/>
          </w:tcPr>
          <w:p w:rsidR="00CC4A4F" w:rsidRPr="00356F56"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69254000000</w:t>
            </w:r>
          </w:p>
        </w:tc>
        <w:tc>
          <w:tcPr>
            <w:tcW w:w="486"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с. Семилужки</w:t>
            </w:r>
          </w:p>
        </w:tc>
        <w:tc>
          <w:tcPr>
            <w:tcW w:w="742" w:type="pct"/>
            <w:shd w:val="clear" w:color="000000" w:fill="FFFFFF"/>
          </w:tcPr>
          <w:p w:rsidR="00CC4A4F"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УМП "Спецавтохозяйство г. Томска"</w:t>
            </w:r>
          </w:p>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634050, г. Томск, пр. Комсомольский, 66. tst@sah.tomsk.ru</w:t>
            </w:r>
          </w:p>
        </w:tc>
      </w:tr>
      <w:tr w:rsidR="00CC4A4F" w:rsidRPr="00DC5106" w:rsidTr="006E40A2">
        <w:trPr>
          <w:trHeight w:val="1653"/>
        </w:trPr>
        <w:tc>
          <w:tcPr>
            <w:tcW w:w="266" w:type="pct"/>
            <w:shd w:val="clear" w:color="000000" w:fill="FFFFFF"/>
          </w:tcPr>
          <w:p w:rsidR="00CC4A4F" w:rsidRPr="00AE4C1C" w:rsidRDefault="00CC4A4F" w:rsidP="00CD129C">
            <w:pPr>
              <w:spacing w:after="0" w:line="240" w:lineRule="auto"/>
              <w:jc w:val="center"/>
              <w:rPr>
                <w:rFonts w:ascii="Times New Roman" w:hAnsi="Times New Roman"/>
                <w:color w:val="000000"/>
                <w:sz w:val="20"/>
                <w:szCs w:val="20"/>
                <w:lang w:eastAsia="ru-RU"/>
              </w:rPr>
            </w:pPr>
            <w:r w:rsidRPr="00AE4C1C">
              <w:rPr>
                <w:rFonts w:ascii="Times New Roman" w:hAnsi="Times New Roman"/>
                <w:color w:val="000000"/>
                <w:sz w:val="20"/>
                <w:szCs w:val="20"/>
                <w:lang w:eastAsia="ru-RU"/>
              </w:rPr>
              <w:t>70-0000</w:t>
            </w:r>
            <w:r>
              <w:rPr>
                <w:rFonts w:ascii="Times New Roman" w:hAnsi="Times New Roman"/>
                <w:color w:val="000000"/>
                <w:sz w:val="20"/>
                <w:szCs w:val="20"/>
                <w:lang w:eastAsia="ru-RU"/>
              </w:rPr>
              <w:t>9-З-00592-250914</w:t>
            </w:r>
          </w:p>
        </w:tc>
        <w:tc>
          <w:tcPr>
            <w:tcW w:w="82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Полигон ТБО г. Северска</w:t>
            </w:r>
          </w:p>
        </w:tc>
        <w:tc>
          <w:tcPr>
            <w:tcW w:w="461"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захоронение отходов</w:t>
            </w:r>
          </w:p>
        </w:tc>
        <w:tc>
          <w:tcPr>
            <w:tcW w:w="1210"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Мусор от бытовых помещений организаций несортированный (исключая крупногабаритный) 91200400 01 00 4</w:t>
            </w:r>
            <w:r w:rsidRPr="00AE4C1C">
              <w:rPr>
                <w:rFonts w:ascii="Times New Roman" w:hAnsi="Times New Roman"/>
                <w:color w:val="000000"/>
                <w:sz w:val="20"/>
                <w:szCs w:val="20"/>
                <w:lang w:eastAsia="ru-RU"/>
              </w:rPr>
              <w:br/>
              <w:t>Мусор от уборки территории (уличный смет) 99000000 00 00 0</w:t>
            </w:r>
            <w:r w:rsidRPr="00AE4C1C">
              <w:rPr>
                <w:rFonts w:ascii="Times New Roman" w:hAnsi="Times New Roman"/>
                <w:color w:val="000000"/>
                <w:sz w:val="20"/>
                <w:szCs w:val="20"/>
                <w:lang w:eastAsia="ru-RU"/>
              </w:rPr>
              <w:br/>
              <w:t>Отходы от жилищ несортированные (исключая крупногабаритные) 91100100 01 00 4</w:t>
            </w:r>
            <w:r w:rsidRPr="00AE4C1C">
              <w:rPr>
                <w:rFonts w:ascii="Times New Roman" w:hAnsi="Times New Roman"/>
                <w:color w:val="000000"/>
                <w:sz w:val="20"/>
                <w:szCs w:val="20"/>
                <w:lang w:eastAsia="ru-RU"/>
              </w:rPr>
              <w:br/>
            </w:r>
          </w:p>
        </w:tc>
        <w:tc>
          <w:tcPr>
            <w:tcW w:w="483"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shd w:val="clear" w:color="000000" w:fill="FFFFFF"/>
          </w:tcPr>
          <w:p w:rsidR="00CC4A4F" w:rsidRPr="00356F56"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69541000000</w:t>
            </w:r>
          </w:p>
        </w:tc>
        <w:tc>
          <w:tcPr>
            <w:tcW w:w="486" w:type="pct"/>
            <w:shd w:val="clear" w:color="000000" w:fill="FFFFFF"/>
          </w:tcPr>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г. Северск</w:t>
            </w:r>
          </w:p>
        </w:tc>
        <w:tc>
          <w:tcPr>
            <w:tcW w:w="742" w:type="pct"/>
            <w:shd w:val="clear" w:color="000000" w:fill="FFFFFF"/>
          </w:tcPr>
          <w:p w:rsidR="00CC4A4F"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ООО "Полигон твердых бытовых отходов комбината благоустройства"</w:t>
            </w:r>
          </w:p>
          <w:p w:rsidR="00CC4A4F" w:rsidRPr="00AE4C1C" w:rsidRDefault="00CC4A4F" w:rsidP="00CD129C">
            <w:pPr>
              <w:spacing w:after="0" w:line="240" w:lineRule="auto"/>
              <w:rPr>
                <w:rFonts w:ascii="Times New Roman" w:hAnsi="Times New Roman"/>
                <w:color w:val="000000"/>
                <w:sz w:val="20"/>
                <w:szCs w:val="20"/>
                <w:lang w:eastAsia="ru-RU"/>
              </w:rPr>
            </w:pPr>
            <w:r w:rsidRPr="00AE4C1C">
              <w:rPr>
                <w:rFonts w:ascii="Times New Roman" w:hAnsi="Times New Roman"/>
                <w:color w:val="000000"/>
                <w:sz w:val="20"/>
                <w:szCs w:val="20"/>
                <w:lang w:eastAsia="ru-RU"/>
              </w:rPr>
              <w:t xml:space="preserve">636071 Томская область, г.Северск, </w:t>
            </w:r>
            <w:r w:rsidRPr="00AE4C1C">
              <w:rPr>
                <w:rFonts w:ascii="Times New Roman" w:hAnsi="Times New Roman"/>
                <w:color w:val="000000"/>
                <w:sz w:val="20"/>
                <w:szCs w:val="20"/>
                <w:lang w:eastAsia="ru-RU"/>
              </w:rPr>
              <w:br/>
              <w:t>ул. Лесная, 6а.</w:t>
            </w:r>
            <w:r w:rsidRPr="00AE4C1C">
              <w:rPr>
                <w:rFonts w:ascii="Times New Roman" w:hAnsi="Times New Roman"/>
                <w:color w:val="000000"/>
                <w:sz w:val="20"/>
                <w:szCs w:val="20"/>
                <w:lang w:eastAsia="ru-RU"/>
              </w:rPr>
              <w:br/>
              <w:t>Факс 8(3823) 54-70-27</w:t>
            </w:r>
          </w:p>
        </w:tc>
      </w:tr>
      <w:tr w:rsidR="00CC4A4F" w:rsidRPr="00DC5106" w:rsidTr="006E40A2">
        <w:trPr>
          <w:trHeight w:val="70"/>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Тульская рбласть</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71-00015</w:t>
            </w:r>
            <w:r>
              <w:rPr>
                <w:rFonts w:ascii="Times New Roman" w:hAnsi="Times New Roman"/>
                <w:color w:val="000000"/>
                <w:sz w:val="20"/>
                <w:szCs w:val="20"/>
                <w:lang w:eastAsia="ru-RU"/>
              </w:rPr>
              <w:t>-Х-00592-250914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Шламона-копитель газоочист-ки 1 и 2 очередь</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Хранение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 xml:space="preserve">Минеральные шламы (Шлам доменной газоочистки) 3160000000000 </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70232862007</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д.Елькино</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"Косогорский металлургический завод" 300903, Тульсккая область, г. Тула, пос. Косая Гора, Орловское шоссе, 4</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71-00016</w:t>
            </w:r>
            <w:r>
              <w:rPr>
                <w:rFonts w:ascii="Times New Roman" w:hAnsi="Times New Roman"/>
                <w:color w:val="000000"/>
                <w:sz w:val="20"/>
                <w:szCs w:val="20"/>
                <w:lang w:eastAsia="ru-RU"/>
              </w:rPr>
              <w:t>-Х-00592-250914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Шлаковый отвал</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Хранение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 xml:space="preserve">Металлургические шлаки, съемы и пыль (Шлак доменный) 3120000000000 </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70401368000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пос.Косая гора</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"Косогорский металлургический завод" 300903, Тульсккая область, г. Тула, пос. Косая Гора, Орловское шоссе, 4</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71-00017</w:t>
            </w:r>
            <w:r>
              <w:rPr>
                <w:rFonts w:ascii="Times New Roman" w:hAnsi="Times New Roman"/>
                <w:color w:val="000000"/>
                <w:sz w:val="20"/>
                <w:szCs w:val="20"/>
                <w:lang w:eastAsia="ru-RU"/>
              </w:rPr>
              <w:t>-Х-00592-250914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Бассейн  отстойни-ков двухсекци-онный</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Хранение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 xml:space="preserve">Минеральные шламы (Шлам разливочных машин) 316000000000 </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70401368000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пос.Косая гора</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"Косогорский металлургический завод" 300903, Тульсккая область, г. Тула, пос. Косая Гора, Орловское шоссе, 4</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71-00018</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Полигон промыш-ленных отходов</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Захороне-ние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 xml:space="preserve">Абразивная пыль и порошок от шлифования черных металлов (с содержанием металла менее 50 %) 3140030011004,  Отходы шлаковаты   3140160101004,     Прочие твердые минеральные отходы (Горелая земля) 3140000000000,   Металлургические шлаки, съемы и пыль (Колошниковая пыль)  3120000000000,      Металлургические шлаки, съемы и пыль (Пыль и шлам ПГОУ) 3120000000000,   Металлургические шлаки, съемы и пыль (Шлак индукционный литейный)  3120000000000,  Минеральные шламы (Шлам ХВО ТЭЦ)    3160000000000,    Накипь котельная  3140500001995,  Бой шамотного кирпича   3140140101995,  Абразивные круги отработанные, лом отработанных абразивных кругов   3140430201995, Ионообменные смолы для водоподготовки, потерявшие потребительские свойства    5710240101005,  Опилки натуральной чистой древесины   1711060101005, Тормозные колодки отработанные     3515050001995,     Древесные отходы из натуральной чистой древесины несортированные 1711200001005, Обрезки и обрывки тканей смешанных 5810110801995     </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70401368000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пос.Косая гора</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"Косогорский металлургический завод" 300903, Тульсккая область, г. Тула, пос. Косая Гора, Орловское шоссе, 4</w:t>
            </w:r>
          </w:p>
        </w:tc>
      </w:tr>
      <w:tr w:rsidR="00CC4A4F" w:rsidRPr="00DC5106" w:rsidTr="00006C9B">
        <w:trPr>
          <w:trHeight w:val="562"/>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71-00019</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Полигон ТБО</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Захороне-ние отходов</w:t>
            </w:r>
          </w:p>
        </w:tc>
        <w:tc>
          <w:tcPr>
            <w:tcW w:w="1210" w:type="pct"/>
          </w:tcPr>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 Разнородные отходы бумаги и картона (например, содержащие отходы фотобумаги) 1879010001004, Отходы смеси затвердевших разнородных пластмасс 5710990001004, Обувь кожаная рабочая, потерявшая потребительские свойства 1470060113004,</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Золошлаки от сжигания углей (Березовский)</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3130020201004, Абразивная пыль и порошок от шлифования черных металлов ( с содержанием металла менее 50%) 3140030011004, Отходы асфальтобетона и/или асфальто-бетонной смеси в кусковой форме 3140350201004, Отходы абразивных материалов в виде пыли и порошка 3140430411004,</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Опилки и стружки разнородной древесины  (например, содержащие опилки и стружку древесно-стружечных и/или древесно-волокнистых плит)</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1719010301004, Отходы от жилищ крупногабаритные</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9110020001005, Стеклянный бой незагрязненный (исключая бой стекла электронно-лучевых трубок и люминесцентных ламп) 3140080201995, Абразивные круги отработанные, лом отработанных абразивных кругов 3140430201995, Накипь котельная 3140500001995, Железные бочки, потерявшие потребительские свойства 3513030113995,</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Отходы затвердевших полиакрилатов, поликарбо-натов, органического стекла 5710170001005,</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Пластмассовая незагрязненная тара, потерявшая потребительские свойства 5710180013005,</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Отходы полиэтилена в виде пленки 5710290201995,</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Отходы целлофана 5710380001005,  Резиновые изделия незагрязненные, потерявшие потребитель-ские свойства 5750010113005, Обрезки и обрывки тканей смешанных 5810110801995, Пищевые отходы кухонь и организаций общественного питания несортированные 9120100100005, Отходы (мусор) от уборки территории и помещений объектов оптово-розничной торговли промышленными товарами</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9120120001005, Отходы (мусор) от уборки территории  и помещений объектов оптово-розничной торговли продовольственными товарами</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912011001005, Отходы (мусор) от уборки территории и помещений учебно-воспитательных учреждений</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9120130001005, Отходы (мусор) от уборки территории и помещений культурно-спортивных учреждений и зрелищных мероприятий</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9120140001005, Отходы от уборки территорий кладбищ, колумбариев 9120150001005,</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Грунт, образовавшийся при проведении землеройных работ, не загрязненный опасными отходами</w:t>
            </w:r>
          </w:p>
          <w:p w:rsidR="00CC4A4F" w:rsidRPr="00826E0F" w:rsidRDefault="00CC4A4F" w:rsidP="00CD129C">
            <w:pPr>
              <w:widowControl w:val="0"/>
              <w:autoSpaceDE w:val="0"/>
              <w:autoSpaceDN w:val="0"/>
              <w:adjustRightInd w:val="0"/>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3140110008995</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70246846003</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Д. Петровское                    МО Партизанское Узловского района</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ООО «Управляющая компания г. Узловая»                 г. Узловая, ул. Тургенева, д. 5»А», оф. 4.</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71-00020</w:t>
            </w:r>
            <w:r>
              <w:rPr>
                <w:rFonts w:ascii="Times New Roman" w:hAnsi="Times New Roman"/>
                <w:color w:val="000000"/>
                <w:sz w:val="20"/>
                <w:szCs w:val="20"/>
                <w:lang w:eastAsia="ru-RU"/>
              </w:rPr>
              <w:t>-Х-00592-250914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Золоотвал (СЗШО)</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Хранение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Отходы каменного угля в виде крошки    3140210401005, Ионообменные смолы для водоподготовки, потерявшие потребительские свойства 5710240101005, Золошлаки от сжигания углей 3130020001000, Шлам химводоочистки (ХВО) 9410000000000, Прочие твердые минеральные отходы (недопал извести) 3140000000000</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70234500000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г.Новомосковск</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"Квадра - Генерирующая компания", 300012, г.Тула, ул.Тимирязева, д.99 в</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71-00021</w:t>
            </w:r>
            <w:r>
              <w:rPr>
                <w:rFonts w:ascii="Times New Roman" w:hAnsi="Times New Roman"/>
                <w:color w:val="000000"/>
                <w:sz w:val="20"/>
                <w:szCs w:val="20"/>
                <w:lang w:eastAsia="ru-RU"/>
              </w:rPr>
              <w:t>-Х-00592-250914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Золоотвал (НЗШО)</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Хранение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Отходы каменного угля в виде крошки             3140210401005, Ионообменные смолы для водоподготовки, потерявшие потребительские свойства 5710240101005, Золошлаки от сжигания углей 3130020001000, Шлам химводоочистки (ХВО) 9410000000000, Прочие твердые минеральные отходы (недопал извести) 3140000000000</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70234500000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д. Орловка, д. Рыбинка</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"Квадра - Генерирующая компания", 300012, г.Тула, ул.Тимирязева, д.99 в</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71-00022</w:t>
            </w:r>
            <w:r>
              <w:rPr>
                <w:rFonts w:ascii="Times New Roman" w:hAnsi="Times New Roman"/>
                <w:color w:val="000000"/>
                <w:sz w:val="20"/>
                <w:szCs w:val="20"/>
                <w:lang w:eastAsia="ru-RU"/>
              </w:rPr>
              <w:t>-Х-00592-250914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Шламонакопитель</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Хранение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Отходы (осадки) при подготовке воды (шлам от химводоочистки) 9410000000000</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70202501000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г.Алексин</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"Квадра - Генерирующая компания", 300012, г.Тула, 4ул.Тимирязева, д.99 в</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71-00023</w:t>
            </w:r>
            <w:r>
              <w:rPr>
                <w:rFonts w:ascii="Times New Roman" w:hAnsi="Times New Roman"/>
                <w:color w:val="000000"/>
                <w:sz w:val="20"/>
                <w:szCs w:val="20"/>
                <w:lang w:eastAsia="ru-RU"/>
              </w:rPr>
              <w:t>-Х-00592-250914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Шламона-копитель</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Хранение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 xml:space="preserve">  Отходы (осадки) при механической и биологической очистке сточных вод (шлам от очистки пруда-отстойника ("Степановского оврага")) 9430000000000   </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70234500000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д.Урусово</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"НАК "Азот", 301660, Тульская область, г. Новомосковск, ул. Связи, д. 10</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71-00024</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Свалка ТБО</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Захороне</w:t>
            </w:r>
            <w:r w:rsidRPr="00826E0F">
              <w:rPr>
                <w:rFonts w:ascii="Times New Roman" w:hAnsi="Times New Roman"/>
                <w:color w:val="000000"/>
                <w:sz w:val="20"/>
                <w:szCs w:val="20"/>
                <w:lang w:eastAsia="ru-RU"/>
              </w:rPr>
              <w:t>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Мусор от бытовых помещений организаций несортированный 9120040001004, Прочие коммунальные отходы (смет с территории) 9900000000000, Обувь кожаная рабочая, потерявшая потребительские свойства 1470060113004, Пыль известковая и доломитовая  3140130113004, Отходы абразивных материалов в виде пыли и порошка      3140430411004, Минеральные шламы (шлам от чистки нижней части дымовой трубы котла-утилизатора) 3160000000000,  Отходы шлаковаты  314016010104, Ионообменные смолы для водоподготовки, потерявшие потребительские свойства  5710240101005, Цеолит, отработанный при осушке воздуха и газов 3147030101995, Силикагель, отработанный при осушке воздуха и газов    3147050101995, Алюмогель, отработанный при осушке воздуха и газов 3147040101995, Отходы активированного угля, незагрязненного опасными веществами 3147040101995, Накипь котельная       3140500001995, Древесные отходы из натуральной чистой древесины несортированные  1711200001005, Остатки и огарки стальных сварочных электродов 3512160101995, Обрезки и обрывки тканей смешанных  5810110801995, Абразивные круги отработанные, лом отработанных абразивных кругов 3140430201995, Бой кирпичной кладки при ремонте зданий и сооружений 3140140311995, Бой железобетонных изделий, бой железобетона в кусковой форме 3140270201995, Обрезки и обрывки тканей из полиамидного волокна 5840110101995, Резиновые изделия незагрязненные, потерявшие потребительские свойства  5750010113005, Отходы затвердевших полиамидов 5710110001005, Обрезки резины 5750010201005, Отходы бумаги и картона от канцелярской деятельности и делопроизводства     1871030001005, Свечи зажигания автомобильные   3510010101995, Тормозные колодки отработанные 3515050001995, Отходы полиэтилена в виде лома, литников  5710290101995</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70432554000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д.Бабуринка</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"Щекиноазот", 301212, Тульская область, Щекинский район, рп Первомайский, ул. Симферопольская, д. 19</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71-00025</w:t>
            </w:r>
            <w:r>
              <w:rPr>
                <w:rFonts w:ascii="Times New Roman" w:hAnsi="Times New Roman"/>
                <w:color w:val="000000"/>
                <w:sz w:val="20"/>
                <w:szCs w:val="20"/>
                <w:lang w:eastAsia="ru-RU"/>
              </w:rPr>
              <w:t>-Х-00592-250914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Шламона-копитель Ефремов-ского филиала</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Хранение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Другие химические отходы (шлам серный, нейтрализованный известью) 5900000000000,    Другие химические отходы (шлам от очистки оборудования, нейтрализованный известью) 5900000000000, Другие отходы минерального происхождения (грунт, нейтрализованный известью) 3900000000000,  Отходы (осадки) при подготовке воды (кварцевый песок для водоподготовки, потерявший потребительские свойства) 9410000000000, Другие отходы минерального происхождения (шлам известковый) 3900000000000</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70220804000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станция Малая Андреевка</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"Щекиноазот"301212, Тульская область, Щекинский район, рп Первомайский, ул. Симферопольская, д. 19</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71-00026</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Шламона-копитель (карта № 3) Первомайс-кого филиала</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Захороне-ние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Отработанный шлам нейтрализации после промывки АНП адипиновой кислотой  5220000000000, Отработанный нитрит натрия  5810000000000</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70432554000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д.Бабуринка</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"Щекиноазот" 301212, Тульская область, Щекинский район, рп Первомайский, ул. Симферопольская, д. 19</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71-00027</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Полигон ТБО</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Захороне-ние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 xml:space="preserve">Шлам от шлифовки кож и кожная пыль (мука)        1470040000004, Обувь кожаная рабочая, потерявшая потребительские свойства 1470060113004, Пыль древесная от шлифовки натуральной чистой древесины 1711070011004, Обрезь фанеры, содержащей связующие смолы в количестве от 0,2% до 2,5% включительно 1712010101014, Опилки древесно-стружечных и/или древесно-волокнистых плит, содержащей связующие смолы в количестве от 0,2% до 2,5% включительно 1712020101014, Обрезки, кусковые отходы древесно-стружечных и/или древесно-волокнистых плит, содержащей связующие смолы в количестве от 0,2% до 2,5% включительно 1712020301014, Отходы древесных строительных лесоматериалов, в том числе от сноса и разборки строений 1712050001004, Опилки и стружка разнородной древесины (например, содержащие опилки и стружку древесно – стружечных и / или древесно – волокнистых плит) 1719010301004, Отходы бумаги с нанесенным лаком 1872010201014, Отходы бумажной клеевой ленты 1872010201014, Отходы рубероида 1872040101014, Отходы толи     1872040201014, Разнородные отходы бумаги и картона (например, содержащие отходы фотобумаги) 1879010001004, Футеровка пламенных печей и печей переплава алюминиевого производства        3111020201004, Шлак печей переплава алюминиевого производства 3120290001014, Горновой песок литейного производства      3140010008004, Абразивная пыль и порошок от шлифования черных металлов (с содержанием металлов менее 50%) 3140030011004, Пыль керамическая 3140070111004, Пыль известковая и доломитовая 3140130111004, Отходы мела в виде порошка или пыли 3140130511004, Пыль кирпичная 3140140211004, Отходы шлаковаты 3140160101004, Отходы асфальтобетона и/или асфальтобетонной смеси в кусковой форме 3140350201004, Отходы асбеста в кусковой форме 3140370201014, Пыль гипсовая 3140380111004, Отходы абразивных материалов в виде пыли и порошка 3140430411004, Отходы затвердевшего поливинилхлорида и пенопласта на его базе 5710160001004, Отходы смеси затвердевших разнородных пластмасс    5710990001004, Резиноасбестовые отходы (в том числе изделия отработанные и брак) 5750030001004, Пыль полимерных материалов с фильтров размалывающих устройств 9120040001004, Мусор от бытовых помещений организаций несортированный (исключая крупногабаритный) 9120060001004, Мусор строительный от разборки зданий 9120060101004, Отходы из жилищ несортированные (исключая крупногабаритные) 9110010001004, Прочие коммунальные отходы (смет с территории) 9900000000000,  Прочие твердые минеральные отходы (другие отходы минерального происхождения, а также отходы рафинирования (силикат  глыба))   3140000000000,  Отходы бумаги и картона (бумажная и картонная тара из-под сырья, загрязненная)   1870000000000, Отходы мехов 1420000000000, Отходы (осадки) при механической и биологической очистке сточных вод (шлам локальных очистных сооружений) 9430000000000, Отходы (осадки) при подготовке воды 9410000000000, Другие химические отходы (триполифосфат натрия) 3140000000000, Другие химические отходы (сульфат натрия) 3140000000000, Отходы (осадки) от реагентной очистки сточных вод 9450000000000, Металлические шламы (металлургические шлаки, съемы и пыль (шлак сталеплавильный)) 3570000000000,   Прочие твердые минеральные отходы (отходы минерального происхождения, исключая отходы металлов (отходы футеровки))  3140000000000, Отходы тканей, старая одежда    5810110001000, Минеральные шламы (шлам производства хлористого кальция) 3160000000000, Минеральные шламы (шлам после фильтр – прессов) 3160000000000, Отходы затвердевшего полиэтилена (полиэтиленовая тара из-под сырья загрязненная) 5710290001000, Отходы затвердевшего полипропилена (полипропиленовая тара из-под сырья загрязненная) 5710300001000, Отходы сложного комбинированного состава в виде изделий, оборудования, устройств, не вошедшие в другие пункты (рукавные фильтры) 9200000000000, Прочие отходы бумаги и картона (пыль бумажная) 1879000000000, Прочие твердые минеральные отходы (отходы глиняной шихты производства кирпича) 3140000000000,  Золы, шлаки и пыль от топочных установок и от термической обработки отходов (зола древесная)   3130000000000,     Пыль зерновая 1111010011995, Отходы от механической очистки зерна 1111020008995, Технологические потери муки ржаной 1111110711995, Технологические потери муки пшеничной    1111110611995, Отходы теста   1111310000995, Хлебная крошка 1111320001995, Скорлупа от куриных яиц 1320130101005, Обрезки готовой кожи нехромового дубления 1470030301995, Изделия из натуральной древесины, потерявшие свои потребительские свойства  1711050313005. Отходы шпона натуральной чистой древесины    1711030001005, Обрезь натуральной чистой древесины 1711050101005, Деревянная упаковка (невозвратная тара) из натуральной древесины       1711050213005, Опилки натуральной чистой древесины 1711060101005, Древесные отходы из натуральной чистой древесины несортированные   1711200001005, Отходы сучьев, ветвей от лесоразработок  1730010101005, Отходы бумаги от резки и штамповки  1871010101005, Отходы картона от резки и штамповки 1871010201005, Обрезь гофрокартона 1871010301005, Отходы упаковочной бумаги незагрязненные 1871020101005, Отходы упаковочного картона незагрязненные    1871020201005, Отходы упаковочного гофрокартона незагрязненные 1871020301005, Отходы бумаги и картона от канцелярской деятельности и делопроизводства 1871030001005, Прочие отходы бумаги незагрязненные 1871990101005, Прочие отходы гофрокартона незагрязненные    1871990301005, Золошлаки от сжигания углей (Башкирский бурый, Ирша-Бородинский, Назаровский)  3130020101995, Отходы стекловолокна 3140050001995, Отходы керамзита в кусковой форме 3140060201995, Отходы керамики в кусковой форме 3140070201995, Керамические изделия, потерявшие потребительские свойства 3140070301995, Стеклянный бой незагрязненный (исключая бой стекла электронно – лучевых трубок и люминесцентных ламп) 3140080201995, Лом дорожного полотна автомобильных дорог (исключая битум и асфальтовые покрытия) 3140100001995, Грунт, образовавшийся при проведении землеройных работ, незагрязненный опасными веществами          3140110008995, Мелочь известковая и доломитовая с размером частиц не более 5 мм (отсев)    3140130208995, Бой шамотного кирпича                  3140140101995, Бой кирпичной кладки при ремонте зданий и сооружений 3140140301995, Бой строительного кирпича 3140140401995, Отходы активированного угля, незагрязненного опасными веществами  3140170001995, Отходы каменного угля в виде крошки 3140210401005, Бой бетонных изделий, отходы бетона в кусковой форме               3140270101995, Бой железобетонных изделий, бой железобетона  в кусковой форме  3140270201995, Отходы гипса в кусковой форме 3140380201995, Абразивные круги отработанные, лом отработанных абразивных кругов 3140430201995, Накипь котельная  3140500001995, Мелочь коксовая с размером частиц не более 5 мм (отсев) 3140530208005, Отходы цемента в кусковой форме 3140550201995, Цеолит, отработанный при осушке воздуха и газов   3147030101995, Силикагель, отработанный при осушке воздуха и газов 3147050101995, Свечи зажигания автомобильные отработанные     3510010101995, Остатки и огарки стальных сварочных электродов 3512160101995, Железные бочки, потерявшие потребительские свойства    3513030113995, Стружка черных металлов незагрязненная 3513200001995, Отходы, содержащие алюминиевую фольгу 3531011301995, Отходы твердого полистирола, полистирольной пены или пленки 5710080001005, Отходы клеенки на тканевой основе 5710090301005, Отходы клеенки на бумажной основе 5710090301005, Отходы затвердевшего полиуретана, полиуретановой пены или пленки      5710100001005, Шланги пластмассовые, потерявшие потребительские свойства 5710130013005, Пластмассовая незагрязненная тара, потерявшая потребительские свойства  5710180013005, Отходы пластмассовой (синтетической) пленки, незагрязненной 5710190001005, Ионообменные смолы для водоподготовки, потерявшие потребительские свойства  5710240101005, Отходы полиэтилена в виде лома, литников  5710290101995, Отходы полиэтилена в виде пленки  5710290201995, Полиэтиленовая тара, поврежденная  5710290313995, Отходы полипропилена в виде лома, литников        5710300101995, Отходы полипропилена в виде пленки  5710300021995, Отходы полиэтилентерефталата (в том числе пленки на его базе) 5710390001005, Резиновые изделия незагрязненные, потерявшие потребительские свойства 5750010113005, Обрезки резины    5750010201005, Резинометаллические изделия отработанные 5750040213005, Отходы полиэфирного волокна и нитей 5810020001995, Отходы целлюлозного волокна 5810040001995, Отходы смешанного волокна  5810070001005, Обрезки и обрывки тканей из полиэфирного волокна          5810110201995, Обрезки и обрывки тканей шерстяных 5810110501995, Обрезки и обрывки тканей хлопчатобумажных 5810110701995,  Обрезки и обрывки тканей смешанных  5810110801995, Отходы из жилищ крупногабаритные     9110020001005, Мусор от бытовых помещений организаций крупногабаритный 9110050001005, Пищевые отходы кухонь и организаций общественного питания несортированные         9120100100005,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 Отходы (мусор) от уборки территории и помещений культурно-спортивных учреждений и зрелищных мероприятий 9120140001005, Отходы от уборки территорий кладбищ, колумбариев  9120150001005, Электрические лампы накаливания отработанные и брак 9231010001995, Отходы изолированных проводов и кабелей 9236000013005, Мусор с защитных решеток при водозаборе 9490010001005, Отходы минерального происхождения (отходы формовочной смеси) 3000000000000,     Фильтровочные и поглотительные отработанные массы, незагрязненные опасными веществами (фильтрующий порошок, кизельгур, перлит, загрязненный паточными сиропами) 3147000000000,     Прочие твердые минеральные отходы (гипсовое вяжущее некондиционное) 3140000000000,     Прочие твердые минеральные отходы (отходы листов гипсокартонных некондиционных и брак) 3140000000000,    Прочие твердые минеральные отходы  (отходы несортированные от обрезки листов гипсокартонных) 3140000000000,  Отходы затвердевшего полиэтилена (обрезки полиэтиленовых и полипропиленовых нетканых материалов при производстве Кнауф-акустика)   5710290001000,  Прочие твердые минеральные отходы (отходы несортированные от обрезки плит негорючих КНАУФ-Файерборд)  3140000000000,  Отходы затвердевшего полипропилена (отходы полимерных материалов (тара из-под шампуня)) 5710300001000,     Тара и упаковка из черных металлов, незагрязненная, потерявшая потребительские свойства (тара из-под краски) 513030013000, Минеральные шламы (шлам магнезитовый)    3160000000000, Тара и упаковка из черных металлов, незагрязненная, потерявшая потребительские свойства (отходы жестяных баллонов с монтажной пеной, потерявшие потребительские свойства) 513030013000,     Прочие коммунальные отходы (смет с дорожных покрытий) 9900000000000,    Прочие коммунальные отходы (смёт с тротуаров, скверов, парков и придомовых территорий) 9900000000000     </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70234500000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г. Новомосковск</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НМУП "Районное благоустройство, ремонт дорог и тротуаров" 301650, Тульская область, г. Новомосковск, ул. Первомайская, д. 70</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71-00028</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Полигон ТБО</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Захороне-ние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Отходы из жилищ несортированные (исключая крупногабаритные)  9110010001004, Отходы из жилищ  крупногабаритные 9110020001005, Мусор от бытовых помещений организаций несортированный ( исключая крупногабаритный) 9120040001004, Мусор от бытовых помещений организаций  крупногабаритный 9120050001005,  Мусор строительный от разборки зданий 9120060101004, Отходы (мусор) от уборки территории и помещений объектов оптово-розничной торговли продовольственными  товарами  912011000100,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  Отходы (мусор) от уборки территории и помещений культурно-спортивных  учреждений  и зрелищных мероприятий 9120140001005, Разнородные отходы бумаги и картона (например, содержащие отходы фотобумаги) 1879010001004,  Отходы смеси затвердевших разнородных пластмасс     5710990001004, Обувь кожаная рабочая, потерявшая потребительские свойства 1470061130004,   Золошлаки от сжигания углей 3130020001000, Абразивная пыль и порошок от шлифования черных металлов ( с содержанием металла менее 50%)        3140030011004, Отходы абразивных материалов в виде пыли и порошка 3140430411004, Опилки и стружки разнородной древесины (например, содержащие опилки и стружку древесно-стружечных и/или древесно-волокнистых плит) 1719010301004, Отходы тканей, старая одежда 5810110001000, Прочие коммунальные отходы 9900000000000</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70230000000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 Куркино</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ООО «Куркинское» 301940, Тульская обл., Куркинский р-н, п.Куркино, ул.2-ая Привокзальная, д.28</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71-00029</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Полигон ТБО</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Захороне-ние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Мусор строительный от разборки зданий 9120060101004, Разнородные отходы бумаги и картона (например, содержащие отходы фотобумаги) 1879010001004, Отходы смеси затвердевших разнородных пластмасс 5710990001004, Стеклянные отходы (стеклобой ртутных ламп) 3140080001000, Обувь кожаная рабочая, потерявшая потребительские свойства 1470061130004, Золошлаки от сжигания углей (Березовский) 3130020201004, Абразивная пыль и порошок от шлифования чёрных металлов (с содержанием металла менее 50%) 3140030011004, Отходы асфальтобетона и/или асфальтобетонной смеси в кусковой форме 3140350201004, Отходы абразивных материалов в виде пыли и порошка 3140430411004, Отходы тканей, старая одежда 5810110001000, Прочие коммунальные отходы (смет с территории) 9900000000000, Отходы из жилищ крупногабаритные 9110020001005, Стеклянный бой незагрязненный (исключая бой стекла электронно – лучевых трубок и люминесцентных ламп) 3140080201995, Абразивные круги отработанные, лом отработанных абразивных  кругов 3140432011995 , Накипь котельной  3140500001995, Железные бочки, потерявшие потребительские свойства 3513030113995, Железные бочки, потерявшие потребительские свойства 3513030113995, Железные бочки, потерявшие потребительские свойства 3513030113995, Отходы затвердевших полиакрилатов, поликарбонатов, органического стекла 5710170001005, Пластмассовая незагрязненная тара, потерявшая потребительские свойства  5710180013005, Отходы полиэтилена в виде пленки  5710290201995, Отходы целлофана 5710380001005 , Резиновые изделия незагрязненные, потерявшие потребительские свойства 5750010113005, Обрезки и обрывки тканей смешанных  5810110801995, Пищевые отходы кухонь и  организаций общественного питания несортированные 9120100010005,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9120110001005, Отходы ( мусор) от уборки территории и помещения учебно-воспитательных учреждений  9120130001005, Отходы (мусор) от уборки территории и помещений культурно-спортивных учреждений и зрелищных мероприятий 9120140001005, Отходы от уборки территорий кладбищ, колумбариев  9120150001005, Отходы (осадки) при механической и биологической очистке сточных вод (осадок очистных сооружений цеха демеркуризации) 9430000000000, Грунт, образовавшийся при проведении землеройных работ, не загрязненный опасными веществами 3140110008995</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70401000000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д.Малая Еловая</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Муниципальное казенное предприятие муниципального образования город Тула "Спецавтохозяйство" (МКП "САХ"), 300045, г.Тула, Новомосковское шоссе, 10</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71-00030</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Полигон ТБО</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Захороне-ние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Пыль комбикормовая 1171050011004,Отходы отбеливающей глины, содержащей масла 1290010000004, Отходы древесных строительных лесоматериалов, в том числе от сноса и разборки строений 1712050001004, Отходы рубероида 1872040101014, Отходы шлаковаты 3140160101004, Отходы тканей, старая одежда 5810110001000, Отходы асбеста в кусковой форме 3140370201014, Отходы из жилищ несортированные (исключая крупногабаритные) 9110010001004, Мусор от бытовых помещений организаций несортированный, (исключая крупогабаритный) 9120040001004, Мусор строительный от разборки зданий 9120060101004, Отходы асбоцемента в кусковой форме 3140120201014, Отходы асфальтобетона и/или асфальтобетонной смеси в кусковой форме 3140350201004, Отходы от механической очистки зерна (зерновые отходы) 1111020088995, Лузга гречневая 1111040208995, Мезга крупяная (производство пищевых концентратов) 1111210000995, Отходы крахмальной патоки 1113170000995, Отходы производства кормов 1170000000000, Изделия из натуральной древесины, потерявшие свои потребительские свойства 1711050313005, Древесные отходы из натуральной чистой древесины несортированные 1711200001005, Отходы сучьев, ветвей от лесоразработок 1730010101005, Отходы упаковочного картона незагрязненные 1871020201005,Отходы упаковочного гофрокартона незагрязненные 1871020301005, Отходы бумаги и картона от канцелярской деятельности и делопроизводства 1871030001005, Прочие отходы бумаги незагрязненные 1871990101005, Керамические изделия, потерявшие потребительские свойства 3140070301995, Стеклянный бой незагрязненный (иск. Бой стекла электронно-лучевых трубок и люминесцентных ламп) 3140080201995, Грунт, образовавшийся при проведении землеройных работ, незагрязненный опасными веществами 3140110008995, Бой кирпичной кладки при ремонте зданий и сооружений 3140140301995, Бой железобетонных изделий, отходы железобетона в кусковой форме 3140270201995, Абразивные круги отработанные, лом отработанных абразивных кругов 3140430201995, Цеолит отработанный при осушке воздуха и газов 3147030101995, Кизельгур отработанный, незагрязненный опасными веществами 3147130000000, Пластмассовая незагрязненная тара, потерявшая потребительские свойства 5710180013005, Отходы пластмассовой (синтетической) пленки, незагрязненной 5710190001005, Ионообменные смолы для умягчения питьевой воды отработанные 5710240201005, Отходы полиэтилена в виде пленки 5710290201995, Резиновые изделия незагрязненные, потерявшие потребительские свойства 5750010113005, Обрезки и обрывки тканей смешанных 5810110201995, Отходы катализаторов и контактных масс, не вошедших в другие пункты 5950000000000, Отходы из жилищ крупногабаритные 9110020001005, Мусор от бытовых помещений организаций крупногабаритный 9120050001005, Отходы кухонь и предприятий общественного питания 9120100000000, Отходы (мусор) от уборки территории и помещений объектов оптово-розничной торговли промышленными товарами 9120120001005, Отходы от уборки территорий кладбищ, колумбариев 9120150001005, Электрические лампы накаливания отработанные и брак 9231010001995, Отходы (осадки) от механической и биологической очистки производственных сточных вод 9440000000000,Пыль зерновая 1111010011995, Зерновая оболочка солода 1111040508995, Отходы мякины 1111050001995, Отходы отрубей и высевок  (пшеничных и ржаных) 1111130008995, Солодовые ростки 1114010001995, Дробина солодовая (пивная) 1111430001995, Отходы масличных семян 1210010008995, Отходы растительных восков 1230010000995, Скорлупа от куриных яиц 1320130101005, Обувь кожаная рабочая, потерявшая потребительские свойства 1470060113004, Отходы горбыля, рейки из натуральной чистой Древесины 1711020001005, Отходы щепы натуральной чистой древесины 1711040001005, Обрезь натуральной чистой древесины 1711050101005, Деревянная упаковка (невозвратная тара) из натуральной древесины 1711050213005, Опилки натуральной чистой древесины 1711060101005, Стружка натуральной чистой древесины 1711060201005, Отходы корчевания пней 1730010201005, Обрезь гофрокартона 1871010301005, Отходы упаковочной бумаги незагрязненные 1871020101005, Срыв бумаги и картона 1871040001005, Отходы печатной продукции (черно-белая печать) 1871050001005, Отходы печатной продукции (цветная печать) 1871060001005, Бумажные фильтры неиспользованные, брак 1871070001005, Прочие отходы картона незагрязненные 1871990201005, Прочие отходы гофрокартона незагрязненные 1871990301005, Строительный щебень, потерявший потребительские свойства 3140090201995, Мелочь известковая и доломитовая с размером частиц не более 5 мм (отсев) 3140130208995, Бой шамотного кирпича 3140140101995, Бой строительного кирпича 3140140401995,Отходы огнеупорного мертеля 3140140501995, Отходы активированного угля, незагрязненного опасными веществами 3140170001995, Отходы песка, незагрязненного опасными веществами 3140230101995, Бой бетонных изделий, отходы бетона в кусковой форме 3140270101995, Брак заготовок абразивных кругов 3140430101995, Отходы абразивных материалов в виде пыли и порошка 3140430411004, Накипь котельная 3140500001995, Силикагель, отработанный при осушке воздуха и газов 3140500001995,Свечи зажигания автомобильные отработанные 3510010101995, Тормозные колодки отработанные 3515050001995, Отходы клеенки на тканевой основ 5710090301005, Отходы затвердевшего полиуретана, полиуретановой пены или пленки 5710100001005, Отходы жесткого пенопласта (исключая поливинилхлоридный) 5710120001005, Шланги пластмассовые, потерявшие потребительские свойства 5710130013005, Отходы затвердевших полиакрилатов, поликарбонатов, органического стекла 5710170001005, Отходы полиэтилена в виде лома, литников 5710290101995, Полиэтиленовая тара, поврежденная 5710290311995, Отходы полипропилена в виде лома, литников 5710300101995, Отходы полипропилена в виде пленки 5710300201995, Отходы целлулоида 5710370001005, Отходы целлофана 5710380001005,  Обрезки резины 5750010201005, Резинометаллические отходы 575004021300,  Резинометаллические изделия, отработанные 3750040213005, Отходы веревок и канатов 5810080013005, Обрезки и обрывки тканей шерстяных 5810110501995, Обрезки и обрывки тканей льняных 5810110601995, Обрезки и обрывки тканей хлопчатобумажных 5810110701995, Отходы из жилищ крупногабаритные 9110020001005, Мусор от бытовых помещений организаций крупногабаритный 9120050001005,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учебно-воспитательных учреждений  9120130001005, Отходы (мусор) от уборки территории и помещений культурно-спортивных учреждений и зрелищных мероприятий 9120140001005, Провод медный эмалированный, потерявший потребительские свойства 9236010013005, Отходы изолированных проводов и кабелей 9236000013005, Мусор с защитных решеток при водозаборе 9490010001005, Мусор с защитных решеток электростанций 9490020001005</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70220800000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301844, Тульская область, Ефремовский р-он, МО Ясеновское, н.п. Каталовка</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Общество с ограниченной ответственностью «Дизель» (ООО «Дизель»)301840, Тульская область, г. Ефремов, ул. Воронежская, д. 4</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71-00031</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Золошла-коотвал     № 4</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Захороне-ние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Золошлаки от сжигания углей 3130020001000, Отходы (осадки) при подготовке воды (шлам осветлителей) 9410000000000</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70240000000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п.Агеево</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"Интер РАО - Электрогенерация" Филиал "Черепетская ГРЭС им. Д.Г. Жимерина", 119435, г. Москва, ул. Большая Пироговская, д. 1 стр. 1</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71-00032</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Золошла-коотвал     № 1 секция № 2</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Захороне-ние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Золошлаки от сжигания углей  3130020001000, Отходы (осадки) при подготовке воды (шлам осветлителей)  9410000000000</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Имеется</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70240000000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г. Суворов</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"Интер РАО - Электрогенерация" Филиал "Черепетская ГРЭС им. Д.Г. Жимерина", 119435, г. Москва, ул. Большая Пироговская, д. 1 стр. 1</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71-00033</w:t>
            </w:r>
            <w:r>
              <w:rPr>
                <w:rFonts w:ascii="Times New Roman" w:hAnsi="Times New Roman"/>
                <w:color w:val="000000"/>
                <w:sz w:val="20"/>
                <w:szCs w:val="20"/>
                <w:lang w:eastAsia="ru-RU"/>
              </w:rPr>
              <w:t>-Х-00592-250914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Шлаковый отвал</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Хранение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Отработанная горелая земля (доменного  цеха-желобная масса) 3140000000000, Отходы леточной массы (доменного цеха) 3140000000000, Шлак доменный огненно-жидкий 3120000000000, Шлак электропечной (от литейного участка РМЦ) 3120000000000, Шлак электропечной (ЭШП РМЦ) 3120000000000, Шлам разливочных машин (с локальных отстойников) 3160000000000</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70401000000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жилая застройка г. Тулы</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"Тулачермет"  300016, Тульская область, г. Тула, ул. Пржевальского, д. 2</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71-00034</w:t>
            </w:r>
            <w:r>
              <w:rPr>
                <w:rFonts w:ascii="Times New Roman" w:hAnsi="Times New Roman"/>
                <w:color w:val="000000"/>
                <w:sz w:val="20"/>
                <w:szCs w:val="20"/>
                <w:lang w:eastAsia="ru-RU"/>
              </w:rPr>
              <w:t>-Х-00592-250914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Золошла-монакопи-тель ТЭЦ-ПВС</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Хранение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Золошлаки от сжигания углей (угольная зола) 3130020001000, Шлам ХВО ТЭЦ-ПВС 3160000000000</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70401000000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д.Нижние Присады</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ОАО "Тулачермет" 300016, Тульская область, г. Тула, ул. Пржевальского, д. 2</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71-00035</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Полигон ТБО</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Захоронение отходов</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Мусор от бытовых помещений организаций несортированный (исключая крупногабаритный) 9120040001004,Отходы от жилищ несортированные (исключая крупногабаритные) 9110010001004, Мусор строительный от разборки зданий 9120060101004, Обувь кожаная рабочая, потерявшая потребительские свойства 1470060113004, Абразивная пыль и порошок от шлифования черных металлов (с содержанием металла менее 50%) 3140030011004, Пыль полимерных материалов с фильтров размалывающих устройств 5780020011004, Электрические лампы накаливания отработанные и брак 9231010001995, Мусор от бытовых помещений организаций крупногабаритный 9120050001005, Отходы твердого полистирола, полистирольной пены или пленки 5710080001005, Бой кирпичной кладки при ремонте зданий и сооружений 3140140301995,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сучьев, ветвей от лесоразработок 1730010101005, Отходы из жилищ крупногабаритные 9110020001005, Пищевые отходы кухонь и организаций общественного питания несортированные 9120100100005, Отходы (мусор) от уборки территории и помещений учебно-воспитательных учреждений 9120130001005, Отходы (мусор) от уборки территории и помещений культурно-спортивных учреждений и зрелищных мероприятий 9120140001005, Отходы от уборки территорий кладбищ, колумбариев 9120150001005, Прочие отходы бумаги незагрязненные 1871990101005, Прочие отходы картона незагрязненные 1871990201005, Ионообменные смолы для водоподготовки, потерявшие потребительские свойства 5710240101005, Накипь котельная 3140500001995, Пластмассовая незагрязненная тара, потерявшая потребительские свойства 8710180013005, Стеклянный бой незагрязнённый 3140080201995, Отходы полипропилена в виде плёнки 5710300201995, Отходы полиэтилена в виде плёнки 5710290201995, Обрезки и обрывки тканей смешанных 5810110801995, Резиновые изделия незагрязненные, потерявшие потребительские свойства 5750010113005</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70238501000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г. Плавск</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Фицов Павел Валерьевич 301470, Тульская обл., г. Плавск, пер. Гайдара, дом 7</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71-00036</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Полигон ТБО</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 xml:space="preserve">Захоронение отходов </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 Обувь кожаная рабочая, потерявшая потребительские свойства 1470060113004, Мусор  строительный от разборки зданий   9120060101004, Отходы асфальтобетона и/или асфалтобетонной смеси в кусковой форме   3140350201004, Отходы асбоцемента в кусковой форме 3140120201014, Отходы шлаковаты  3140160101004, Отходы асбестовой бумаги, отходы асбестовой крошки 3140370301014, Шлак сварочный 3140480001994, Отходы стеклолакоткани 5710320101004, Пыль щебеночная   3140090111004, Абразивная пыль и порошок от шлифования черных металлов (с содержанием металла менее 50%) 3140030011004, Отходы рубероида   1872040101014, Отработанные воздушные фильтры 9200000000000, Изношенная спецодежда 5810110001000, Смет с территории 9900000000000, Древесные отходы из натуральной чистой древесины 1711200001005, Опилки натуральной чистой древесины  1711060101005, Обрезки  и обрывки тканей смешанных  5810110801995, Отходы из жилищ  крупногабаритные   9110020001005, Мусор от бытовых помещений организаций крупногабаритный 9120050001005,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Резиновые  изделия незагрязненные, потерявшие потребительские свойства  5750010113005, Полиэтиленовая тара, поврежденная   5710290313995, Стеклянный  бой  незагрязненный (исключая бой стекла электронно-лучевых трубок и люминесцентных ламп) 3140080201995, Отходы  сучьев, ветвей от лесоразработок 1730010101005, Изделия  из натуральной древесины, потерявшие свои потребительские свойства   1711050313005, Отходы  упаковочной бумаги  незагрязненные 1871020101005, Отходы  упаковочного картона  незагрязненные   1871020201005, Пластмассовая незагрязненная тара, потерявшая потребительские свойства   5710180013005, Пищевые отходы кухонь и организаций общественного питания несортированные   9120100100005, Отходы песка, не загрязненного опасными веществами 3140230101995, Отходы полипропилена в виде лома, литников 5710300101995, Накипь котельная 3140500001995, Абразивные круги, отработанные, лом отработанных абразивных кругов 3140430201995, Свечи зажигания автомобильные отработанные   3510010101995, Пыль  зерновая  1111010011995, Строительный  щебень, потерявший потребительские свойства 3140090201995, Бой кирпичной кладки при ремонте зданий и сооружений 3140140301995, Грунт, образовавшийся при проведении землеройных работ, не загрязненный опасными веществами 3140110008995, Ионообменные смолы для водоподготовки, потерявшие потребительские свойства 5710240101005, Резинометаллические изделия отработанные 5750040213005, Отходы полиэтилена в виде пленки 5710290201995, Отходы  керамики в кусковой форме 3140070201995, Отходы  каменного угля в виде крошки   3140210401005, Отходы  бетонной смеси с содержанием пыли менее 30% 3140360208995, Отходы  затвердевшего поливинилацетата 5710200001005, Отходы (мусор) от уборки территории и помещений учебно-воспитательных учреждений  9120130001005, Отходы (мусор) от уборки территории и помещений культурно-спортивных учреждений и зрелищных мероприятий 9120140001005, Бой строительного кирпича 3140140401995, Бой шамотного кирпича 3140140101995, Отходы пластмассовой (синтетической) пленки, незагрязненной 5710190001005</w:t>
            </w: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70202501000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д.Белолипки</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 xml:space="preserve">Открытое акционерное общество «Специальное обслуживание г. Алексина» Тульская обл.,   г. Алексин, ул. Ленина, 14 </w:t>
            </w:r>
          </w:p>
        </w:tc>
      </w:tr>
      <w:tr w:rsidR="00CC4A4F" w:rsidRPr="00DC5106" w:rsidTr="00826E0F">
        <w:trPr>
          <w:trHeight w:val="1653"/>
        </w:trPr>
        <w:tc>
          <w:tcPr>
            <w:tcW w:w="26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71-00037</w:t>
            </w:r>
            <w:r>
              <w:rPr>
                <w:rFonts w:ascii="Times New Roman" w:hAnsi="Times New Roman"/>
                <w:color w:val="000000"/>
                <w:sz w:val="20"/>
                <w:szCs w:val="20"/>
                <w:lang w:eastAsia="ru-RU"/>
              </w:rPr>
              <w:t>-З-00592-250914</w:t>
            </w:r>
          </w:p>
        </w:tc>
        <w:tc>
          <w:tcPr>
            <w:tcW w:w="82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 xml:space="preserve">Полигон ТБО </w:t>
            </w:r>
          </w:p>
        </w:tc>
        <w:tc>
          <w:tcPr>
            <w:tcW w:w="461"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 xml:space="preserve">Захоронение отходов </w:t>
            </w:r>
          </w:p>
        </w:tc>
        <w:tc>
          <w:tcPr>
            <w:tcW w:w="1210"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9120010001004, Обувь кожаная рабочая, потерявшая потребительские свойства 1711070011004, Пыль древесная от шлифовки натуральной чистой древесины 1711070011004, Разнородные отходы бумаги и картона (например, содержащие отходы фотобумаги) 1879010001004, Абразивная пыль и порошок от шлифования черных металлов (с содержанием металла менее 50 %) 3140030011004, Отходы смеси затвердевших разнородных пластмасс 5710990001004, Отходы стеклолакоткани  5710320101004, Отходы бумаги с нанесенным лаком 1872010101014, Древесные отходы из натуральной чистой древесины несортированные 1711200001005, Отходы упаковочного картона незагрязненные 1871020201005, Отходы упаковочной бумаги, незагрязненные 1871020101005, Накипь котельная 3140500001995, Пищевые отходы кухонь и организаций общественного питания несортированные 9120100100005, Отходы бумаги и картона от канцелярской деятельности и делопроизводства 1871030001005, Стеклянный бой незагрязненный (исключая бой стекла электронно-лучевых трубок и люминесцентных ламп) 3140080201995, Грунт, образовавшийся при проведении землеройных работ, незагрязненный опасными веществами 3140110008995, Отходы огнеупорного мертеля 3140140501995, Бой кирпичной кладки при ремонте зданий и сооружений 3140140301995, Бой бетонных изделий, отходы бетона в кусковой форме 3140270101995, Бой железобетонных изделий, отходы железобетона в кусковой форме 3140270201995, Абразивные круги отработанные, лом отработанных абразивных кругов 3140430201995, Свечи зажигания автомобильные отработанные 3510010101995, Отходы, содержащие алюминиевую фольгу 3531011301995, Ионообменные смолы для водоподготовки, потерявшие потребительские свойства 5710240101005, Отходы полиэтилена в виде пленки 5710290201995, Отходы полипропилена в виде лома, литников 5710300101995, Отходы полипропилена в виде пленки 5710300201995, Отходы полиэтилентерефталата (в том числе пленки на его базе) 5710390001005, Обрезки и обрывки тканей смешанных 5810110801995, Отходы из жилищ крупногабаритные 9110020001005, Мусор от бытовых помещений организаций крупногабаритный 9120050001005,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 Отходы (мусор) от уборки территории и помещений культурно-спортивных учреждений и зрелищных мероприятий 9120140001005, Отходы от уборки территорий кладбищ, колумбариев  9120150001005</w:t>
            </w:r>
          </w:p>
          <w:p w:rsidR="00CC4A4F" w:rsidRPr="00826E0F" w:rsidRDefault="00CC4A4F" w:rsidP="00CD129C">
            <w:pPr>
              <w:spacing w:after="0" w:line="240" w:lineRule="auto"/>
              <w:rPr>
                <w:rFonts w:ascii="Times New Roman" w:hAnsi="Times New Roman"/>
                <w:color w:val="000000"/>
                <w:sz w:val="20"/>
                <w:szCs w:val="20"/>
                <w:lang w:eastAsia="ru-RU"/>
              </w:rPr>
            </w:pPr>
          </w:p>
        </w:tc>
        <w:tc>
          <w:tcPr>
            <w:tcW w:w="483" w:type="pct"/>
          </w:tcPr>
          <w:p w:rsidR="00CC4A4F" w:rsidRPr="00826E0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70232551000</w:t>
            </w:r>
          </w:p>
        </w:tc>
        <w:tc>
          <w:tcPr>
            <w:tcW w:w="486"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пос. Ленинский</w:t>
            </w:r>
          </w:p>
        </w:tc>
        <w:tc>
          <w:tcPr>
            <w:tcW w:w="742" w:type="pct"/>
          </w:tcPr>
          <w:p w:rsidR="00CC4A4F" w:rsidRPr="00826E0F" w:rsidRDefault="00CC4A4F" w:rsidP="00CD129C">
            <w:pPr>
              <w:spacing w:after="0" w:line="240" w:lineRule="auto"/>
              <w:rPr>
                <w:rFonts w:ascii="Times New Roman" w:hAnsi="Times New Roman"/>
                <w:color w:val="000000"/>
                <w:sz w:val="20"/>
                <w:szCs w:val="20"/>
                <w:lang w:eastAsia="ru-RU"/>
              </w:rPr>
            </w:pPr>
            <w:r w:rsidRPr="00826E0F">
              <w:rPr>
                <w:rFonts w:ascii="Times New Roman" w:hAnsi="Times New Roman"/>
                <w:color w:val="000000"/>
                <w:sz w:val="20"/>
                <w:szCs w:val="20"/>
                <w:lang w:eastAsia="ru-RU"/>
              </w:rPr>
              <w:t>Общество с ограниченной ответственностью "ЭНЕРГОКОР-АГРО" Россия, 142800, Московская область, г. Ступино, ул. Пристанционная, влад.6</w:t>
            </w:r>
          </w:p>
        </w:tc>
      </w:tr>
      <w:tr w:rsidR="00CC4A4F" w:rsidRPr="00DC5106" w:rsidTr="006E40A2">
        <w:trPr>
          <w:trHeight w:val="70"/>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Тюменская область</w:t>
            </w:r>
          </w:p>
        </w:tc>
      </w:tr>
      <w:tr w:rsidR="00CC4A4F" w:rsidRPr="00DC5106" w:rsidTr="006E40A2">
        <w:trPr>
          <w:trHeight w:val="1653"/>
        </w:trPr>
        <w:tc>
          <w:tcPr>
            <w:tcW w:w="266" w:type="pct"/>
          </w:tcPr>
          <w:p w:rsidR="00CC4A4F" w:rsidRPr="006E40A2" w:rsidRDefault="00CC4A4F" w:rsidP="00CD129C">
            <w:pPr>
              <w:pStyle w:val="a0"/>
              <w:jc w:val="left"/>
              <w:rPr>
                <w:szCs w:val="20"/>
              </w:rPr>
            </w:pPr>
            <w:r w:rsidRPr="006E40A2">
              <w:rPr>
                <w:szCs w:val="20"/>
              </w:rPr>
              <w:t>72-00002</w:t>
            </w:r>
            <w:r>
              <w:rPr>
                <w:szCs w:val="20"/>
              </w:rPr>
              <w:t>-З-00592-250914</w:t>
            </w:r>
          </w:p>
        </w:tc>
        <w:tc>
          <w:tcPr>
            <w:tcW w:w="820" w:type="pct"/>
          </w:tcPr>
          <w:p w:rsidR="00CC4A4F" w:rsidRPr="006E40A2" w:rsidRDefault="00CC4A4F" w:rsidP="00CD129C">
            <w:pPr>
              <w:pStyle w:val="a0"/>
              <w:jc w:val="left"/>
              <w:rPr>
                <w:szCs w:val="20"/>
              </w:rPr>
            </w:pPr>
            <w:r w:rsidRPr="006E40A2">
              <w:rPr>
                <w:szCs w:val="20"/>
              </w:rPr>
              <w:t>Полигон  ТБО с. Сорокино</w:t>
            </w:r>
          </w:p>
        </w:tc>
        <w:tc>
          <w:tcPr>
            <w:tcW w:w="461" w:type="pct"/>
          </w:tcPr>
          <w:p w:rsidR="00CC4A4F" w:rsidRPr="006E40A2" w:rsidRDefault="00CC4A4F" w:rsidP="00CD129C">
            <w:pPr>
              <w:pStyle w:val="a0"/>
              <w:jc w:val="left"/>
              <w:rPr>
                <w:szCs w:val="20"/>
              </w:rPr>
            </w:pPr>
            <w:r w:rsidRPr="006E40A2">
              <w:rPr>
                <w:szCs w:val="20"/>
              </w:rPr>
              <w:t>Захоронение отходов</w:t>
            </w:r>
          </w:p>
        </w:tc>
        <w:tc>
          <w:tcPr>
            <w:tcW w:w="1210" w:type="pct"/>
          </w:tcPr>
          <w:p w:rsidR="00CC4A4F" w:rsidRPr="006E40A2" w:rsidRDefault="00CC4A4F" w:rsidP="00CD129C">
            <w:pPr>
              <w:pStyle w:val="a0"/>
              <w:jc w:val="left"/>
              <w:rPr>
                <w:szCs w:val="20"/>
              </w:rPr>
            </w:pPr>
            <w:r w:rsidRPr="006E40A2">
              <w:rPr>
                <w:szCs w:val="20"/>
              </w:rPr>
              <w:t>Отходы коры 171 101 00 01 00 4</w:t>
            </w:r>
          </w:p>
          <w:p w:rsidR="00CC4A4F" w:rsidRPr="006E40A2" w:rsidRDefault="00CC4A4F" w:rsidP="00CD129C">
            <w:pPr>
              <w:pStyle w:val="a0"/>
              <w:jc w:val="left"/>
              <w:rPr>
                <w:szCs w:val="20"/>
              </w:rPr>
            </w:pPr>
            <w:r w:rsidRPr="006E40A2">
              <w:rPr>
                <w:szCs w:val="20"/>
              </w:rPr>
              <w:t>Золошлаки от сжигания углей (Березовский) 313 002 02 01 00 4</w:t>
            </w:r>
          </w:p>
          <w:p w:rsidR="00CC4A4F" w:rsidRPr="006E40A2" w:rsidRDefault="00CC4A4F" w:rsidP="00CD129C">
            <w:pPr>
              <w:pStyle w:val="a0"/>
              <w:jc w:val="left"/>
              <w:rPr>
                <w:szCs w:val="20"/>
              </w:rPr>
            </w:pPr>
            <w:r w:rsidRPr="006E40A2">
              <w:rPr>
                <w:szCs w:val="20"/>
              </w:rPr>
              <w:t>Песок ,загрязненный маслами (содержание масел менее 15%) 314 023 03 01 03 4</w:t>
            </w:r>
          </w:p>
          <w:p w:rsidR="00CC4A4F" w:rsidRPr="006E40A2" w:rsidRDefault="00CC4A4F" w:rsidP="00CD129C">
            <w:pPr>
              <w:pStyle w:val="a0"/>
              <w:jc w:val="left"/>
              <w:rPr>
                <w:szCs w:val="20"/>
              </w:rPr>
            </w:pPr>
            <w:r w:rsidRPr="006E40A2">
              <w:rPr>
                <w:szCs w:val="20"/>
              </w:rPr>
              <w:t>Отходы асфальтобетона и/или асфальтобетонной смеси в виде пыли) 314 035 01 11 00 4</w:t>
            </w:r>
          </w:p>
          <w:p w:rsidR="00CC4A4F" w:rsidRPr="006E40A2" w:rsidRDefault="00CC4A4F" w:rsidP="00CD129C">
            <w:pPr>
              <w:pStyle w:val="a0"/>
              <w:jc w:val="left"/>
              <w:rPr>
                <w:szCs w:val="20"/>
              </w:rPr>
            </w:pPr>
            <w:r w:rsidRPr="006E40A2">
              <w:rPr>
                <w:szCs w:val="20"/>
              </w:rPr>
              <w:t>Отходы асбеста в кусковой форме 314 037 02 01 01 4</w:t>
            </w:r>
          </w:p>
          <w:p w:rsidR="00CC4A4F" w:rsidRPr="006E40A2" w:rsidRDefault="00CC4A4F" w:rsidP="00CD129C">
            <w:pPr>
              <w:pStyle w:val="a0"/>
              <w:jc w:val="left"/>
              <w:rPr>
                <w:szCs w:val="20"/>
              </w:rPr>
            </w:pPr>
            <w:r w:rsidRPr="006E40A2">
              <w:rPr>
                <w:szCs w:val="20"/>
              </w:rPr>
              <w:t>Остатки абразивных материалов в виде пыли и порошка 314 043 04 11 00 4</w:t>
            </w:r>
          </w:p>
          <w:p w:rsidR="00CC4A4F" w:rsidRPr="006E40A2" w:rsidRDefault="00CC4A4F" w:rsidP="00CD129C">
            <w:pPr>
              <w:pStyle w:val="a0"/>
              <w:jc w:val="left"/>
              <w:rPr>
                <w:szCs w:val="20"/>
              </w:rPr>
            </w:pPr>
            <w:r w:rsidRPr="006E40A2">
              <w:rPr>
                <w:szCs w:val="20"/>
              </w:rPr>
              <w:t>Шлак сварочный   314 048 00 01 99 4</w:t>
            </w:r>
          </w:p>
          <w:p w:rsidR="00CC4A4F" w:rsidRPr="006E40A2" w:rsidRDefault="00CC4A4F" w:rsidP="00CD129C">
            <w:pPr>
              <w:pStyle w:val="a0"/>
              <w:jc w:val="left"/>
              <w:rPr>
                <w:szCs w:val="20"/>
              </w:rPr>
            </w:pPr>
            <w:r w:rsidRPr="006E40A2">
              <w:rPr>
                <w:szCs w:val="20"/>
              </w:rPr>
              <w:t>Обтирочный материал, загрязненный маслами (содержание масел менее 15%) 549 027 01 01 03 4</w:t>
            </w:r>
          </w:p>
          <w:p w:rsidR="00CC4A4F" w:rsidRPr="006E40A2" w:rsidRDefault="00CC4A4F" w:rsidP="00CD129C">
            <w:pPr>
              <w:pStyle w:val="a0"/>
              <w:jc w:val="left"/>
              <w:rPr>
                <w:szCs w:val="20"/>
              </w:rPr>
            </w:pPr>
            <w:r w:rsidRPr="006E40A2">
              <w:rPr>
                <w:szCs w:val="20"/>
              </w:rPr>
              <w:t>Отходы лакокрасочных средств 555 000 00 00 00 0</w:t>
            </w:r>
          </w:p>
          <w:p w:rsidR="00CC4A4F" w:rsidRPr="006E40A2" w:rsidRDefault="00CC4A4F" w:rsidP="00CD129C">
            <w:pPr>
              <w:pStyle w:val="a0"/>
              <w:jc w:val="left"/>
              <w:rPr>
                <w:szCs w:val="20"/>
              </w:rPr>
            </w:pPr>
            <w:r w:rsidRPr="006E40A2">
              <w:rPr>
                <w:szCs w:val="20"/>
              </w:rPr>
              <w:t>Твердые отходы резины (резинотканевые изделия отработанные) 575 001 00 01 00 0</w:t>
            </w:r>
          </w:p>
          <w:p w:rsidR="00CC4A4F" w:rsidRPr="006E40A2" w:rsidRDefault="00CC4A4F" w:rsidP="00CD129C">
            <w:pPr>
              <w:pStyle w:val="a0"/>
              <w:jc w:val="left"/>
              <w:rPr>
                <w:szCs w:val="20"/>
              </w:rPr>
            </w:pPr>
            <w:r w:rsidRPr="006E40A2">
              <w:rPr>
                <w:szCs w:val="20"/>
              </w:rPr>
              <w:t>Покрышки с металлическим кордом отработанные 575 002 04 13 00 4</w:t>
            </w:r>
          </w:p>
          <w:p w:rsidR="00CC4A4F" w:rsidRPr="006E40A2" w:rsidRDefault="00CC4A4F" w:rsidP="00CD129C">
            <w:pPr>
              <w:pStyle w:val="a0"/>
              <w:jc w:val="left"/>
              <w:rPr>
                <w:szCs w:val="20"/>
              </w:rPr>
            </w:pPr>
            <w:r w:rsidRPr="006E40A2">
              <w:rPr>
                <w:szCs w:val="20"/>
              </w:rPr>
              <w:t>Резиноасбестовые отходы (в том числе изделия отработанные и брак) 575 003 00 01 00 4</w:t>
            </w:r>
          </w:p>
          <w:p w:rsidR="00CC4A4F" w:rsidRPr="006E40A2" w:rsidRDefault="00CC4A4F" w:rsidP="00CD129C">
            <w:pPr>
              <w:pStyle w:val="a0"/>
              <w:jc w:val="left"/>
              <w:rPr>
                <w:szCs w:val="20"/>
              </w:rPr>
            </w:pPr>
            <w:r w:rsidRPr="006E40A2">
              <w:rPr>
                <w:szCs w:val="20"/>
              </w:rPr>
              <w:t>Текстиль загрязненный (ткань и ветошь обтирочная, загрязненная ЛКМ) 582 000 00 00 00 0</w:t>
            </w:r>
          </w:p>
          <w:p w:rsidR="00CC4A4F" w:rsidRPr="006E40A2" w:rsidRDefault="00CC4A4F" w:rsidP="00CD129C">
            <w:pPr>
              <w:pStyle w:val="a0"/>
              <w:jc w:val="left"/>
              <w:rPr>
                <w:szCs w:val="20"/>
              </w:rPr>
            </w:pPr>
            <w:r w:rsidRPr="006E40A2">
              <w:rPr>
                <w:szCs w:val="20"/>
              </w:rPr>
              <w:t>Отходы из жилищ несортированные (исключая крупногабаритные) 911 001 00 01 00 4</w:t>
            </w:r>
          </w:p>
          <w:p w:rsidR="00CC4A4F" w:rsidRPr="006E40A2" w:rsidRDefault="00CC4A4F" w:rsidP="00CD129C">
            <w:pPr>
              <w:pStyle w:val="a0"/>
              <w:jc w:val="left"/>
              <w:rPr>
                <w:szCs w:val="20"/>
              </w:rPr>
            </w:pPr>
            <w:r w:rsidRPr="006E40A2">
              <w:rPr>
                <w:szCs w:val="20"/>
              </w:rPr>
              <w:t>Отходы потребления на производстве, подобные коммунальным 912 000 00 00 00 0</w:t>
            </w:r>
          </w:p>
          <w:p w:rsidR="00CC4A4F" w:rsidRPr="006E40A2" w:rsidRDefault="00CC4A4F" w:rsidP="00CD129C">
            <w:pPr>
              <w:pStyle w:val="a0"/>
              <w:jc w:val="left"/>
              <w:rPr>
                <w:szCs w:val="20"/>
              </w:rPr>
            </w:pPr>
            <w:r w:rsidRPr="006E40A2">
              <w:rPr>
                <w:szCs w:val="20"/>
              </w:rPr>
              <w:t>Мусор от бытовых помещений организаций несортированный (исключая крупногабаритный) 912 004 00 01 00 4</w:t>
            </w:r>
          </w:p>
          <w:p w:rsidR="00CC4A4F" w:rsidRPr="006E40A2" w:rsidRDefault="00CC4A4F" w:rsidP="00CD129C">
            <w:pPr>
              <w:pStyle w:val="a0"/>
              <w:jc w:val="left"/>
              <w:rPr>
                <w:szCs w:val="20"/>
              </w:rPr>
            </w:pPr>
            <w:r w:rsidRPr="006E40A2">
              <w:rPr>
                <w:szCs w:val="20"/>
              </w:rPr>
              <w:t>Мусор строительный от разборки зданий 912 006 01 01 00 4</w:t>
            </w:r>
          </w:p>
          <w:p w:rsidR="00CC4A4F" w:rsidRPr="006E40A2" w:rsidRDefault="00CC4A4F" w:rsidP="00CD129C">
            <w:pPr>
              <w:pStyle w:val="a0"/>
              <w:jc w:val="left"/>
              <w:rPr>
                <w:szCs w:val="20"/>
              </w:rPr>
            </w:pPr>
            <w:r w:rsidRPr="006E40A2">
              <w:rPr>
                <w:szCs w:val="20"/>
              </w:rPr>
              <w:t>Отходы сложного комбинированного состава в виде изделий, оборудования, устройств, не вошедшие в другие пункты (отходы от текущего ремонта оргтехники) 920 000 00 00 00 0</w:t>
            </w:r>
          </w:p>
          <w:p w:rsidR="00CC4A4F" w:rsidRPr="006E40A2" w:rsidRDefault="00CC4A4F" w:rsidP="00CD129C">
            <w:pPr>
              <w:pStyle w:val="a0"/>
              <w:jc w:val="left"/>
              <w:rPr>
                <w:szCs w:val="20"/>
              </w:rPr>
            </w:pPr>
            <w:r w:rsidRPr="006E40A2">
              <w:rPr>
                <w:szCs w:val="20"/>
              </w:rPr>
              <w:t>Отходы (осадки) при подготовке воды  (шлам седиментации 941 000 00 00 00 0</w:t>
            </w:r>
          </w:p>
          <w:p w:rsidR="00CC4A4F" w:rsidRPr="006E40A2" w:rsidRDefault="00CC4A4F" w:rsidP="00CD129C">
            <w:pPr>
              <w:pStyle w:val="a0"/>
              <w:jc w:val="left"/>
              <w:rPr>
                <w:szCs w:val="20"/>
              </w:rPr>
            </w:pPr>
            <w:r w:rsidRPr="006E40A2">
              <w:rPr>
                <w:szCs w:val="20"/>
              </w:rPr>
              <w:t>Прочие коммунальные отходы (мусор уличный) 990 000 00 00 00 0</w:t>
            </w:r>
          </w:p>
          <w:p w:rsidR="00CC4A4F" w:rsidRPr="006E40A2" w:rsidRDefault="00CC4A4F" w:rsidP="00CD129C">
            <w:pPr>
              <w:pStyle w:val="a0"/>
              <w:jc w:val="left"/>
              <w:rPr>
                <w:szCs w:val="20"/>
              </w:rPr>
            </w:pPr>
            <w:r w:rsidRPr="006E40A2">
              <w:rPr>
                <w:szCs w:val="20"/>
              </w:rPr>
              <w:t>Прочие коммунальные отходы (садовые и парковые отходы) 990 000 00 00 00 0</w:t>
            </w:r>
          </w:p>
        </w:tc>
        <w:tc>
          <w:tcPr>
            <w:tcW w:w="483" w:type="pct"/>
          </w:tcPr>
          <w:p w:rsidR="00CC4A4F" w:rsidRPr="006E40A2" w:rsidRDefault="00CC4A4F" w:rsidP="00CD129C">
            <w:pPr>
              <w:pStyle w:val="a0"/>
              <w:jc w:val="left"/>
              <w:rPr>
                <w:szCs w:val="20"/>
              </w:rPr>
            </w:pPr>
            <w:r>
              <w:rPr>
                <w:szCs w:val="20"/>
              </w:rPr>
              <w:t>Отсутствует</w:t>
            </w:r>
          </w:p>
        </w:tc>
        <w:tc>
          <w:tcPr>
            <w:tcW w:w="532" w:type="pct"/>
          </w:tcPr>
          <w:p w:rsidR="00CC4A4F" w:rsidRPr="006E40A2" w:rsidRDefault="00CC4A4F" w:rsidP="00CD129C">
            <w:pPr>
              <w:pStyle w:val="a0"/>
              <w:jc w:val="left"/>
              <w:rPr>
                <w:szCs w:val="20"/>
              </w:rPr>
            </w:pPr>
            <w:r w:rsidRPr="006E40A2">
              <w:rPr>
                <w:szCs w:val="20"/>
              </w:rPr>
              <w:t>71 638 490</w:t>
            </w:r>
          </w:p>
        </w:tc>
        <w:tc>
          <w:tcPr>
            <w:tcW w:w="486" w:type="pct"/>
          </w:tcPr>
          <w:p w:rsidR="00CC4A4F" w:rsidRPr="006E40A2" w:rsidRDefault="00CC4A4F" w:rsidP="00CD129C">
            <w:pPr>
              <w:pStyle w:val="a0"/>
              <w:jc w:val="left"/>
              <w:rPr>
                <w:szCs w:val="20"/>
              </w:rPr>
            </w:pPr>
            <w:r w:rsidRPr="006E40A2">
              <w:rPr>
                <w:szCs w:val="20"/>
              </w:rPr>
              <w:t>с. Большое Сорокино, Сорокинский район, Тюменская область</w:t>
            </w:r>
          </w:p>
        </w:tc>
        <w:tc>
          <w:tcPr>
            <w:tcW w:w="742" w:type="pct"/>
          </w:tcPr>
          <w:p w:rsidR="00CC4A4F" w:rsidRPr="006E40A2" w:rsidRDefault="00CC4A4F" w:rsidP="00CD129C">
            <w:pPr>
              <w:pStyle w:val="a0"/>
              <w:jc w:val="left"/>
              <w:rPr>
                <w:szCs w:val="20"/>
              </w:rPr>
            </w:pPr>
            <w:r w:rsidRPr="006E40A2">
              <w:rPr>
                <w:szCs w:val="20"/>
              </w:rPr>
              <w:t>Общество с ограниченной ответственностью "Сорокинские коммунальные системы", 627500, Тюменская обл, Сорокинский р-н, с. Большое Сорокино, ул. Мира, 101</w:t>
            </w:r>
          </w:p>
        </w:tc>
      </w:tr>
      <w:tr w:rsidR="00CC4A4F" w:rsidRPr="00DC5106" w:rsidTr="006E40A2">
        <w:trPr>
          <w:trHeight w:val="1653"/>
        </w:trPr>
        <w:tc>
          <w:tcPr>
            <w:tcW w:w="266" w:type="pct"/>
          </w:tcPr>
          <w:p w:rsidR="00CC4A4F" w:rsidRPr="008D4A20" w:rsidRDefault="00CC4A4F" w:rsidP="00CD129C">
            <w:pPr>
              <w:pStyle w:val="a0"/>
              <w:jc w:val="left"/>
              <w:rPr>
                <w:szCs w:val="20"/>
              </w:rPr>
            </w:pPr>
            <w:r w:rsidRPr="006E40A2">
              <w:rPr>
                <w:bCs/>
              </w:rPr>
              <w:t>72-00003</w:t>
            </w:r>
            <w:r>
              <w:rPr>
                <w:bCs/>
              </w:rPr>
              <w:t>-З-00592-250914</w:t>
            </w:r>
          </w:p>
        </w:tc>
        <w:tc>
          <w:tcPr>
            <w:tcW w:w="820" w:type="pct"/>
          </w:tcPr>
          <w:p w:rsidR="00CC4A4F" w:rsidRPr="008D4A20" w:rsidRDefault="00CC4A4F" w:rsidP="00CD129C">
            <w:pPr>
              <w:pStyle w:val="a0"/>
              <w:jc w:val="left"/>
              <w:rPr>
                <w:szCs w:val="20"/>
              </w:rPr>
            </w:pPr>
            <w:r w:rsidRPr="006E40A2">
              <w:rPr>
                <w:bCs/>
              </w:rPr>
              <w:t>Полигон ТБО пос. Голышманово</w:t>
            </w:r>
          </w:p>
        </w:tc>
        <w:tc>
          <w:tcPr>
            <w:tcW w:w="461" w:type="pct"/>
          </w:tcPr>
          <w:p w:rsidR="00CC4A4F" w:rsidRPr="008D4A20" w:rsidRDefault="00CC4A4F" w:rsidP="00CD129C">
            <w:pPr>
              <w:pStyle w:val="a0"/>
              <w:jc w:val="left"/>
              <w:rPr>
                <w:szCs w:val="20"/>
              </w:rPr>
            </w:pPr>
            <w:r w:rsidRPr="006E40A2">
              <w:rPr>
                <w:bCs/>
              </w:rPr>
              <w:t>Захоронение отходов</w:t>
            </w:r>
          </w:p>
        </w:tc>
        <w:tc>
          <w:tcPr>
            <w:tcW w:w="1210" w:type="pct"/>
          </w:tcPr>
          <w:p w:rsidR="00CC4A4F" w:rsidRPr="008D4A20" w:rsidRDefault="00CC4A4F" w:rsidP="00CD129C">
            <w:pPr>
              <w:pStyle w:val="a0"/>
              <w:jc w:val="left"/>
              <w:rPr>
                <w:szCs w:val="20"/>
              </w:rPr>
            </w:pPr>
            <w:r w:rsidRPr="008D4A20">
              <w:rPr>
                <w:szCs w:val="20"/>
              </w:rPr>
              <w:t>Отходы древесных строительных лесоматериалов, в т.ч. от сноса и разборки строений 1712050001004</w:t>
            </w:r>
          </w:p>
          <w:p w:rsidR="00CC4A4F" w:rsidRPr="008D4A20" w:rsidRDefault="00CC4A4F" w:rsidP="00CD129C">
            <w:pPr>
              <w:pStyle w:val="a0"/>
              <w:jc w:val="left"/>
              <w:rPr>
                <w:szCs w:val="20"/>
              </w:rPr>
            </w:pPr>
            <w:r w:rsidRPr="008D4A20">
              <w:rPr>
                <w:szCs w:val="20"/>
              </w:rPr>
              <w:t>Отходы коры 1711010001000</w:t>
            </w:r>
          </w:p>
          <w:p w:rsidR="00CC4A4F" w:rsidRPr="008D4A20" w:rsidRDefault="00CC4A4F" w:rsidP="00CD129C">
            <w:pPr>
              <w:pStyle w:val="a0"/>
              <w:jc w:val="left"/>
              <w:rPr>
                <w:szCs w:val="20"/>
              </w:rPr>
            </w:pPr>
            <w:r w:rsidRPr="008D4A20">
              <w:rPr>
                <w:szCs w:val="20"/>
              </w:rPr>
              <w:t>Отходы рубероида 1872040101014</w:t>
            </w:r>
          </w:p>
          <w:p w:rsidR="00CC4A4F" w:rsidRPr="008D4A20" w:rsidRDefault="00CC4A4F" w:rsidP="00CD129C">
            <w:pPr>
              <w:pStyle w:val="a0"/>
              <w:jc w:val="left"/>
              <w:rPr>
                <w:szCs w:val="20"/>
              </w:rPr>
            </w:pPr>
            <w:r w:rsidRPr="008D4A20">
              <w:rPr>
                <w:szCs w:val="20"/>
              </w:rPr>
              <w:t>Золошлаки от сжигания углей (Березовский)  3130020201004</w:t>
            </w:r>
          </w:p>
          <w:p w:rsidR="00CC4A4F" w:rsidRPr="008D4A20" w:rsidRDefault="00CC4A4F" w:rsidP="00CD129C">
            <w:pPr>
              <w:pStyle w:val="a0"/>
              <w:jc w:val="left"/>
              <w:rPr>
                <w:szCs w:val="20"/>
              </w:rPr>
            </w:pPr>
            <w:r w:rsidRPr="008D4A20">
              <w:rPr>
                <w:szCs w:val="20"/>
              </w:rPr>
              <w:t>Шлак сварочный 3140480001994</w:t>
            </w:r>
          </w:p>
          <w:p w:rsidR="00CC4A4F" w:rsidRPr="008D4A20" w:rsidRDefault="00CC4A4F" w:rsidP="00CD129C">
            <w:pPr>
              <w:pStyle w:val="a0"/>
              <w:jc w:val="left"/>
              <w:rPr>
                <w:szCs w:val="20"/>
              </w:rPr>
            </w:pPr>
            <w:r w:rsidRPr="008D4A20">
              <w:rPr>
                <w:szCs w:val="20"/>
              </w:rPr>
              <w:t>Обтирочный материал, загрязненный маслами (содержание масел менее 15%) 5490270101034</w:t>
            </w:r>
          </w:p>
          <w:p w:rsidR="00CC4A4F" w:rsidRPr="008D4A20" w:rsidRDefault="00CC4A4F" w:rsidP="00CD129C">
            <w:pPr>
              <w:pStyle w:val="a0"/>
              <w:jc w:val="left"/>
              <w:rPr>
                <w:szCs w:val="20"/>
              </w:rPr>
            </w:pPr>
            <w:r w:rsidRPr="008D4A20">
              <w:rPr>
                <w:szCs w:val="20"/>
              </w:rPr>
              <w:t>Резиноасбестовые отходы (в том числе отработанные и брак) 5750030001004</w:t>
            </w:r>
          </w:p>
          <w:p w:rsidR="00CC4A4F" w:rsidRPr="008D4A20" w:rsidRDefault="00CC4A4F" w:rsidP="00CD129C">
            <w:pPr>
              <w:pStyle w:val="a0"/>
              <w:jc w:val="left"/>
              <w:rPr>
                <w:szCs w:val="20"/>
              </w:rPr>
            </w:pPr>
            <w:r w:rsidRPr="008D4A20">
              <w:rPr>
                <w:szCs w:val="20"/>
              </w:rPr>
              <w:t>Текстиль загрязненный (ткань обтирочная, загрязненная ЛКМ)</w:t>
            </w:r>
          </w:p>
          <w:p w:rsidR="00CC4A4F" w:rsidRPr="008D4A20" w:rsidRDefault="00CC4A4F" w:rsidP="00CD129C">
            <w:pPr>
              <w:pStyle w:val="a0"/>
              <w:jc w:val="left"/>
              <w:rPr>
                <w:szCs w:val="20"/>
              </w:rPr>
            </w:pPr>
            <w:r w:rsidRPr="008D4A20">
              <w:rPr>
                <w:szCs w:val="20"/>
              </w:rPr>
              <w:t>5820020000000</w:t>
            </w:r>
          </w:p>
          <w:p w:rsidR="00CC4A4F" w:rsidRPr="008D4A20" w:rsidRDefault="00CC4A4F" w:rsidP="00CD129C">
            <w:pPr>
              <w:pStyle w:val="a0"/>
              <w:jc w:val="left"/>
              <w:rPr>
                <w:szCs w:val="20"/>
              </w:rPr>
            </w:pPr>
            <w:r w:rsidRPr="008D4A20">
              <w:rPr>
                <w:szCs w:val="20"/>
              </w:rPr>
              <w:t>Отходы из жилищ несортированные (исключая крупногабаритные)</w:t>
            </w:r>
          </w:p>
          <w:p w:rsidR="00CC4A4F" w:rsidRPr="008D4A20" w:rsidRDefault="00CC4A4F" w:rsidP="00CD129C">
            <w:pPr>
              <w:pStyle w:val="a0"/>
              <w:jc w:val="left"/>
              <w:rPr>
                <w:szCs w:val="20"/>
              </w:rPr>
            </w:pPr>
            <w:r w:rsidRPr="008D4A20">
              <w:rPr>
                <w:szCs w:val="20"/>
              </w:rPr>
              <w:t>9110010001004</w:t>
            </w:r>
          </w:p>
          <w:p w:rsidR="00CC4A4F" w:rsidRPr="008D4A20" w:rsidRDefault="00CC4A4F" w:rsidP="00CD129C">
            <w:pPr>
              <w:pStyle w:val="a0"/>
              <w:jc w:val="left"/>
              <w:rPr>
                <w:szCs w:val="20"/>
              </w:rPr>
            </w:pPr>
            <w:r w:rsidRPr="008D4A20">
              <w:rPr>
                <w:szCs w:val="20"/>
              </w:rPr>
              <w:t>Мусор от бытовых помещений организаций несортированный (исключая крупногабаритный)</w:t>
            </w:r>
          </w:p>
          <w:p w:rsidR="00CC4A4F" w:rsidRPr="008D4A20" w:rsidRDefault="00CC4A4F" w:rsidP="00CD129C">
            <w:pPr>
              <w:pStyle w:val="a0"/>
              <w:jc w:val="left"/>
              <w:rPr>
                <w:szCs w:val="20"/>
              </w:rPr>
            </w:pPr>
            <w:r w:rsidRPr="008D4A20">
              <w:rPr>
                <w:szCs w:val="20"/>
              </w:rPr>
              <w:t>9120040001004</w:t>
            </w:r>
          </w:p>
          <w:p w:rsidR="00CC4A4F" w:rsidRPr="008D4A20" w:rsidRDefault="00CC4A4F" w:rsidP="00CD129C">
            <w:pPr>
              <w:pStyle w:val="a0"/>
              <w:jc w:val="left"/>
              <w:rPr>
                <w:szCs w:val="20"/>
              </w:rPr>
            </w:pPr>
            <w:r w:rsidRPr="008D4A20">
              <w:rPr>
                <w:szCs w:val="20"/>
              </w:rPr>
              <w:t>Отход от водоподготовки, обработки сточных вод и использования воды (отход, улавливаемый пескоуловителями на очистных сооружениях сточных вод) 9400000000000</w:t>
            </w:r>
          </w:p>
          <w:p w:rsidR="00CC4A4F" w:rsidRPr="008D4A20" w:rsidRDefault="00CC4A4F" w:rsidP="00CD129C">
            <w:pPr>
              <w:pStyle w:val="a0"/>
              <w:jc w:val="left"/>
              <w:rPr>
                <w:szCs w:val="20"/>
              </w:rPr>
            </w:pPr>
            <w:r w:rsidRPr="008D4A20">
              <w:rPr>
                <w:szCs w:val="20"/>
              </w:rPr>
              <w:t>Отходы (осадки) при подготовке воды 9410000000000</w:t>
            </w:r>
          </w:p>
          <w:p w:rsidR="00CC4A4F" w:rsidRPr="008D4A20" w:rsidRDefault="00CC4A4F" w:rsidP="00CD129C">
            <w:pPr>
              <w:pStyle w:val="a0"/>
              <w:jc w:val="left"/>
              <w:rPr>
                <w:szCs w:val="20"/>
              </w:rPr>
            </w:pPr>
            <w:r w:rsidRPr="008D4A20">
              <w:rPr>
                <w:szCs w:val="20"/>
              </w:rPr>
              <w:t>Отходы (осадки) при механической и биологической очистке сточных вод (ил активный аэробный) 9430000000000</w:t>
            </w:r>
          </w:p>
          <w:p w:rsidR="00CC4A4F" w:rsidRPr="008D4A20" w:rsidRDefault="00CC4A4F" w:rsidP="00CD129C">
            <w:pPr>
              <w:pStyle w:val="a0"/>
              <w:jc w:val="left"/>
              <w:rPr>
                <w:szCs w:val="20"/>
              </w:rPr>
            </w:pPr>
            <w:r w:rsidRPr="008D4A20">
              <w:rPr>
                <w:szCs w:val="20"/>
              </w:rPr>
              <w:t>Отходы (осадки) при обработке сточных вод, не вошедшие в другие позиции (мусор с защитных решеток при очистке сточных вод)</w:t>
            </w:r>
          </w:p>
          <w:p w:rsidR="00CC4A4F" w:rsidRPr="008D4A20" w:rsidRDefault="00CC4A4F" w:rsidP="00CD129C">
            <w:pPr>
              <w:pStyle w:val="a0"/>
              <w:jc w:val="left"/>
              <w:rPr>
                <w:szCs w:val="20"/>
              </w:rPr>
            </w:pPr>
            <w:r w:rsidRPr="008D4A20">
              <w:rPr>
                <w:szCs w:val="20"/>
              </w:rPr>
              <w:t>9480000000000</w:t>
            </w:r>
          </w:p>
          <w:p w:rsidR="00CC4A4F" w:rsidRPr="008D4A20" w:rsidRDefault="00CC4A4F" w:rsidP="00CD129C">
            <w:pPr>
              <w:pStyle w:val="a0"/>
              <w:jc w:val="left"/>
              <w:rPr>
                <w:szCs w:val="20"/>
              </w:rPr>
            </w:pPr>
            <w:r w:rsidRPr="008D4A20">
              <w:rPr>
                <w:szCs w:val="20"/>
              </w:rPr>
              <w:t>Отходы упаковочного картона незагрязненные 1871020201005</w:t>
            </w:r>
          </w:p>
          <w:p w:rsidR="00CC4A4F" w:rsidRPr="008D4A20" w:rsidRDefault="00CC4A4F" w:rsidP="00CD129C">
            <w:pPr>
              <w:pStyle w:val="a0"/>
              <w:jc w:val="left"/>
              <w:rPr>
                <w:szCs w:val="20"/>
              </w:rPr>
            </w:pPr>
            <w:r w:rsidRPr="008D4A20">
              <w:rPr>
                <w:szCs w:val="20"/>
              </w:rPr>
              <w:t>Отходы бумаги и картона от канцелярской деятельности и делопроизводства 1871030001005</w:t>
            </w:r>
          </w:p>
          <w:p w:rsidR="00CC4A4F" w:rsidRPr="008D4A20" w:rsidRDefault="00CC4A4F" w:rsidP="00CD129C">
            <w:pPr>
              <w:pStyle w:val="a0"/>
              <w:jc w:val="left"/>
              <w:rPr>
                <w:szCs w:val="20"/>
              </w:rPr>
            </w:pPr>
            <w:r w:rsidRPr="008D4A20">
              <w:rPr>
                <w:szCs w:val="20"/>
              </w:rPr>
              <w:t>Деревянная упаковка (невозвратная тара) из натуральной древесины</w:t>
            </w:r>
          </w:p>
          <w:p w:rsidR="00CC4A4F" w:rsidRPr="008D4A20" w:rsidRDefault="00CC4A4F" w:rsidP="00CD129C">
            <w:pPr>
              <w:pStyle w:val="a0"/>
              <w:jc w:val="left"/>
              <w:rPr>
                <w:szCs w:val="20"/>
              </w:rPr>
            </w:pPr>
            <w:r w:rsidRPr="008D4A20">
              <w:rPr>
                <w:szCs w:val="20"/>
              </w:rPr>
              <w:t>1711050213005</w:t>
            </w:r>
          </w:p>
          <w:p w:rsidR="00CC4A4F" w:rsidRPr="008D4A20" w:rsidRDefault="00CC4A4F" w:rsidP="00CD129C">
            <w:pPr>
              <w:pStyle w:val="a0"/>
              <w:jc w:val="left"/>
              <w:rPr>
                <w:szCs w:val="20"/>
              </w:rPr>
            </w:pPr>
            <w:r w:rsidRPr="008D4A20">
              <w:rPr>
                <w:szCs w:val="20"/>
              </w:rPr>
              <w:t>Изделия из натуральной древесины, потерявшие свои потребительские свойства 1711050313005</w:t>
            </w:r>
          </w:p>
          <w:p w:rsidR="00CC4A4F" w:rsidRPr="008D4A20" w:rsidRDefault="00CC4A4F" w:rsidP="00CD129C">
            <w:pPr>
              <w:pStyle w:val="a0"/>
              <w:jc w:val="left"/>
              <w:rPr>
                <w:szCs w:val="20"/>
              </w:rPr>
            </w:pPr>
            <w:r w:rsidRPr="008D4A20">
              <w:rPr>
                <w:szCs w:val="20"/>
              </w:rPr>
              <w:t>Древесные отходы из натуральной чистой древесины несортированные</w:t>
            </w:r>
          </w:p>
          <w:p w:rsidR="00CC4A4F" w:rsidRPr="008D4A20" w:rsidRDefault="00CC4A4F" w:rsidP="00CD129C">
            <w:pPr>
              <w:pStyle w:val="a0"/>
              <w:jc w:val="left"/>
              <w:rPr>
                <w:szCs w:val="20"/>
              </w:rPr>
            </w:pPr>
            <w:r w:rsidRPr="008D4A20">
              <w:rPr>
                <w:szCs w:val="20"/>
              </w:rPr>
              <w:t>1711200001005</w:t>
            </w:r>
          </w:p>
          <w:p w:rsidR="00CC4A4F" w:rsidRPr="008D4A20" w:rsidRDefault="00CC4A4F" w:rsidP="00CD129C">
            <w:pPr>
              <w:pStyle w:val="a0"/>
              <w:jc w:val="left"/>
              <w:rPr>
                <w:szCs w:val="20"/>
              </w:rPr>
            </w:pPr>
            <w:r w:rsidRPr="008D4A20">
              <w:rPr>
                <w:szCs w:val="20"/>
              </w:rPr>
              <w:t>Золошлаки от сжигания углей (Башкирский бурый, Ирша-Бородинский, Назаровский) 3130020101995</w:t>
            </w:r>
          </w:p>
          <w:p w:rsidR="00CC4A4F" w:rsidRPr="008D4A20" w:rsidRDefault="00CC4A4F" w:rsidP="00CD129C">
            <w:pPr>
              <w:pStyle w:val="a0"/>
              <w:jc w:val="left"/>
              <w:rPr>
                <w:szCs w:val="20"/>
              </w:rPr>
            </w:pPr>
            <w:r w:rsidRPr="008D4A20">
              <w:rPr>
                <w:szCs w:val="20"/>
              </w:rPr>
              <w:t>Стеклянный бой незагрязненный (исключая бой стекла электронно-лучевых трубок и люминесцентных ламп) 3140080201995</w:t>
            </w:r>
          </w:p>
          <w:p w:rsidR="00CC4A4F" w:rsidRPr="008D4A20" w:rsidRDefault="00CC4A4F" w:rsidP="00CD129C">
            <w:pPr>
              <w:pStyle w:val="a0"/>
              <w:jc w:val="left"/>
              <w:rPr>
                <w:szCs w:val="20"/>
              </w:rPr>
            </w:pPr>
            <w:r w:rsidRPr="008D4A20">
              <w:rPr>
                <w:szCs w:val="20"/>
              </w:rPr>
              <w:t>Бой шамотного кирпича 3140140101995</w:t>
            </w:r>
          </w:p>
          <w:p w:rsidR="00CC4A4F" w:rsidRPr="008D4A20" w:rsidRDefault="00CC4A4F" w:rsidP="00CD129C">
            <w:pPr>
              <w:pStyle w:val="a0"/>
              <w:jc w:val="left"/>
              <w:rPr>
                <w:szCs w:val="20"/>
              </w:rPr>
            </w:pPr>
            <w:r w:rsidRPr="008D4A20">
              <w:rPr>
                <w:szCs w:val="20"/>
              </w:rPr>
              <w:t>Бой строительного кирпича  3140140401995</w:t>
            </w:r>
          </w:p>
          <w:p w:rsidR="00CC4A4F" w:rsidRPr="008D4A20" w:rsidRDefault="00CC4A4F" w:rsidP="00CD129C">
            <w:pPr>
              <w:pStyle w:val="a0"/>
              <w:jc w:val="left"/>
              <w:rPr>
                <w:szCs w:val="20"/>
              </w:rPr>
            </w:pPr>
            <w:r w:rsidRPr="008D4A20">
              <w:rPr>
                <w:szCs w:val="20"/>
              </w:rPr>
              <w:t>Отходы цемента в кусковой форме    3140550201995</w:t>
            </w:r>
          </w:p>
          <w:p w:rsidR="00CC4A4F" w:rsidRPr="008D4A20" w:rsidRDefault="00CC4A4F" w:rsidP="00CD129C">
            <w:pPr>
              <w:pStyle w:val="a0"/>
              <w:jc w:val="left"/>
              <w:rPr>
                <w:szCs w:val="20"/>
              </w:rPr>
            </w:pPr>
            <w:r w:rsidRPr="008D4A20">
              <w:rPr>
                <w:szCs w:val="20"/>
              </w:rPr>
              <w:t>Абразивные круги отработанные, лом отработанных абразивных кругов 3140430201995</w:t>
            </w:r>
          </w:p>
          <w:p w:rsidR="00CC4A4F" w:rsidRPr="008D4A20" w:rsidRDefault="00CC4A4F" w:rsidP="00CD129C">
            <w:pPr>
              <w:pStyle w:val="a0"/>
              <w:jc w:val="left"/>
              <w:rPr>
                <w:szCs w:val="20"/>
              </w:rPr>
            </w:pPr>
            <w:r w:rsidRPr="008D4A20">
              <w:rPr>
                <w:szCs w:val="20"/>
              </w:rPr>
              <w:t>Строительный щебень, потерявший потребительские свойства 3140090201995</w:t>
            </w:r>
          </w:p>
          <w:p w:rsidR="00CC4A4F" w:rsidRPr="008D4A20" w:rsidRDefault="00CC4A4F" w:rsidP="00CD129C">
            <w:pPr>
              <w:pStyle w:val="a0"/>
              <w:jc w:val="left"/>
              <w:rPr>
                <w:szCs w:val="20"/>
              </w:rPr>
            </w:pPr>
            <w:r w:rsidRPr="008D4A20">
              <w:rPr>
                <w:szCs w:val="20"/>
              </w:rPr>
              <w:t>Накипь котельная 3140500001995</w:t>
            </w:r>
          </w:p>
          <w:p w:rsidR="00CC4A4F" w:rsidRPr="008D4A20" w:rsidRDefault="00CC4A4F" w:rsidP="00CD129C">
            <w:pPr>
              <w:pStyle w:val="a0"/>
              <w:jc w:val="left"/>
              <w:rPr>
                <w:szCs w:val="20"/>
              </w:rPr>
            </w:pPr>
            <w:r w:rsidRPr="008D4A20">
              <w:rPr>
                <w:szCs w:val="20"/>
              </w:rPr>
              <w:t>Тара и упаковка из стали незагрязненная, потерявшая потребительские свойства</w:t>
            </w:r>
          </w:p>
          <w:p w:rsidR="00CC4A4F" w:rsidRPr="008D4A20" w:rsidRDefault="00CC4A4F" w:rsidP="00CD129C">
            <w:pPr>
              <w:pStyle w:val="a0"/>
              <w:jc w:val="left"/>
              <w:rPr>
                <w:szCs w:val="20"/>
              </w:rPr>
            </w:pPr>
            <w:r w:rsidRPr="008D4A20">
              <w:rPr>
                <w:szCs w:val="20"/>
              </w:rPr>
              <w:t> 3512010313995</w:t>
            </w:r>
          </w:p>
          <w:p w:rsidR="00CC4A4F" w:rsidRPr="008D4A20" w:rsidRDefault="00CC4A4F" w:rsidP="00CD129C">
            <w:pPr>
              <w:pStyle w:val="a0"/>
              <w:jc w:val="left"/>
              <w:rPr>
                <w:szCs w:val="20"/>
              </w:rPr>
            </w:pPr>
            <w:r w:rsidRPr="008D4A20">
              <w:rPr>
                <w:szCs w:val="20"/>
              </w:rPr>
              <w:t>Отходы полиэтилена в виде пленки 5710290201995</w:t>
            </w:r>
          </w:p>
          <w:p w:rsidR="00CC4A4F" w:rsidRPr="008D4A20" w:rsidRDefault="00CC4A4F" w:rsidP="00CD129C">
            <w:pPr>
              <w:pStyle w:val="a0"/>
              <w:jc w:val="left"/>
              <w:rPr>
                <w:szCs w:val="20"/>
              </w:rPr>
            </w:pPr>
            <w:r w:rsidRPr="008D4A20">
              <w:rPr>
                <w:szCs w:val="20"/>
              </w:rPr>
              <w:t>Отходы полиэтилена в виде лома, литников 5710290101995</w:t>
            </w:r>
          </w:p>
          <w:p w:rsidR="00CC4A4F" w:rsidRPr="008D4A20" w:rsidRDefault="00CC4A4F" w:rsidP="00CD129C">
            <w:pPr>
              <w:pStyle w:val="a0"/>
              <w:jc w:val="left"/>
              <w:rPr>
                <w:szCs w:val="20"/>
              </w:rPr>
            </w:pPr>
            <w:r w:rsidRPr="008D4A20">
              <w:rPr>
                <w:szCs w:val="20"/>
              </w:rPr>
              <w:t>Полиэтиленовая тара, поврежденная 5710290313995</w:t>
            </w:r>
          </w:p>
          <w:p w:rsidR="00CC4A4F" w:rsidRPr="008D4A20" w:rsidRDefault="00CC4A4F" w:rsidP="00CD129C">
            <w:pPr>
              <w:pStyle w:val="a0"/>
              <w:jc w:val="left"/>
              <w:rPr>
                <w:szCs w:val="20"/>
              </w:rPr>
            </w:pPr>
            <w:r w:rsidRPr="008D4A20">
              <w:rPr>
                <w:szCs w:val="20"/>
              </w:rPr>
              <w:t>Отходы полипропилена в виде лома, литников 5710300101995</w:t>
            </w:r>
          </w:p>
          <w:p w:rsidR="00CC4A4F" w:rsidRPr="008D4A20" w:rsidRDefault="00CC4A4F" w:rsidP="00CD129C">
            <w:pPr>
              <w:pStyle w:val="a0"/>
              <w:jc w:val="left"/>
              <w:rPr>
                <w:szCs w:val="20"/>
              </w:rPr>
            </w:pPr>
            <w:r w:rsidRPr="008D4A20">
              <w:rPr>
                <w:szCs w:val="20"/>
              </w:rPr>
              <w:t>Резиновые изделия незагрязненные, потерявшие потребительские свойства 5750010113005</w:t>
            </w:r>
          </w:p>
          <w:p w:rsidR="00CC4A4F" w:rsidRPr="008D4A20" w:rsidRDefault="00CC4A4F" w:rsidP="00CD129C">
            <w:pPr>
              <w:pStyle w:val="a0"/>
              <w:jc w:val="left"/>
              <w:rPr>
                <w:szCs w:val="20"/>
              </w:rPr>
            </w:pPr>
            <w:r w:rsidRPr="008D4A20">
              <w:rPr>
                <w:szCs w:val="20"/>
              </w:rPr>
              <w:t>Обрезки резины 5750010201005</w:t>
            </w:r>
          </w:p>
          <w:p w:rsidR="00CC4A4F" w:rsidRPr="008D4A20" w:rsidRDefault="00CC4A4F" w:rsidP="00CD129C">
            <w:pPr>
              <w:pStyle w:val="a0"/>
              <w:jc w:val="left"/>
              <w:rPr>
                <w:szCs w:val="20"/>
              </w:rPr>
            </w:pPr>
            <w:r w:rsidRPr="008D4A20">
              <w:rPr>
                <w:szCs w:val="20"/>
              </w:rPr>
              <w:t>Обрезки и обрывки тканей хлопчатобумажных 5810110701995</w:t>
            </w:r>
          </w:p>
          <w:p w:rsidR="00CC4A4F" w:rsidRPr="008D4A20" w:rsidRDefault="00CC4A4F" w:rsidP="00CD129C">
            <w:pPr>
              <w:pStyle w:val="a0"/>
              <w:jc w:val="left"/>
              <w:rPr>
                <w:szCs w:val="20"/>
              </w:rPr>
            </w:pPr>
            <w:r w:rsidRPr="008D4A20">
              <w:rPr>
                <w:szCs w:val="20"/>
              </w:rPr>
              <w:t>Обрезки и обрывки тканей смешанных 5810110801995</w:t>
            </w:r>
          </w:p>
          <w:p w:rsidR="00CC4A4F" w:rsidRPr="008D4A20" w:rsidRDefault="00CC4A4F" w:rsidP="00CD129C">
            <w:pPr>
              <w:pStyle w:val="a0"/>
              <w:jc w:val="left"/>
              <w:rPr>
                <w:szCs w:val="20"/>
              </w:rPr>
            </w:pPr>
            <w:r w:rsidRPr="008D4A20">
              <w:rPr>
                <w:szCs w:val="20"/>
              </w:rPr>
              <w:t>Отходы из жилищ, крупногабаритные  9110020001005</w:t>
            </w:r>
          </w:p>
          <w:p w:rsidR="00CC4A4F" w:rsidRPr="008D4A20" w:rsidRDefault="00CC4A4F" w:rsidP="00CD129C">
            <w:pPr>
              <w:pStyle w:val="a0"/>
              <w:jc w:val="left"/>
              <w:rPr>
                <w:szCs w:val="20"/>
              </w:rPr>
            </w:pPr>
            <w:r w:rsidRPr="008D4A20">
              <w:rPr>
                <w:szCs w:val="20"/>
              </w:rPr>
              <w:t>Мусор от  бытовых помещений организаций, крупногабаритный  9120050001005</w:t>
            </w:r>
          </w:p>
          <w:p w:rsidR="00CC4A4F" w:rsidRPr="008D4A20" w:rsidRDefault="00CC4A4F" w:rsidP="00CD129C">
            <w:pPr>
              <w:pStyle w:val="a0"/>
              <w:jc w:val="left"/>
              <w:rPr>
                <w:szCs w:val="20"/>
              </w:rPr>
            </w:pPr>
            <w:r w:rsidRPr="008D4A20">
              <w:rPr>
                <w:szCs w:val="20"/>
              </w:rPr>
              <w:t>Пищевые отходы кухонь и организаций общественного питания несортированные  9120100100005</w:t>
            </w:r>
          </w:p>
          <w:p w:rsidR="00CC4A4F" w:rsidRPr="008D4A20" w:rsidRDefault="00CC4A4F" w:rsidP="00CD129C">
            <w:pPr>
              <w:pStyle w:val="a0"/>
              <w:jc w:val="left"/>
              <w:rPr>
                <w:szCs w:val="20"/>
              </w:rPr>
            </w:pPr>
            <w:r w:rsidRPr="008D4A20">
              <w:rPr>
                <w:szCs w:val="20"/>
              </w:rPr>
              <w:t>Отходы (мусор) от уборки территории и помещений объектов оптово-розничной торговли продовольственными товарами 9120110001005</w:t>
            </w:r>
          </w:p>
          <w:p w:rsidR="00CC4A4F" w:rsidRPr="008D4A20" w:rsidRDefault="00CC4A4F" w:rsidP="00CD129C">
            <w:pPr>
              <w:pStyle w:val="a0"/>
              <w:jc w:val="left"/>
              <w:rPr>
                <w:szCs w:val="20"/>
              </w:rPr>
            </w:pPr>
            <w:r w:rsidRPr="008D4A20">
              <w:rPr>
                <w:szCs w:val="20"/>
              </w:rPr>
              <w:t>Отходы (мусор) от уборки территории и помещений объектов оптово-розничной торговли промышленными товарами 9120120001005</w:t>
            </w:r>
          </w:p>
          <w:p w:rsidR="00CC4A4F" w:rsidRPr="008D4A20" w:rsidRDefault="00CC4A4F" w:rsidP="00CD129C">
            <w:pPr>
              <w:pStyle w:val="a0"/>
              <w:jc w:val="left"/>
              <w:rPr>
                <w:szCs w:val="20"/>
              </w:rPr>
            </w:pPr>
            <w:r w:rsidRPr="008D4A20">
              <w:rPr>
                <w:szCs w:val="20"/>
              </w:rPr>
              <w:t>Отходы (мусор) от уборки территории и помещений учебно-воспитательных учреждений 9120130001005</w:t>
            </w:r>
          </w:p>
          <w:p w:rsidR="00CC4A4F" w:rsidRPr="008D4A20" w:rsidRDefault="00CC4A4F" w:rsidP="00CD129C">
            <w:pPr>
              <w:pStyle w:val="a0"/>
              <w:jc w:val="left"/>
              <w:rPr>
                <w:szCs w:val="20"/>
              </w:rPr>
            </w:pPr>
            <w:r w:rsidRPr="008D4A20">
              <w:rPr>
                <w:szCs w:val="20"/>
              </w:rPr>
              <w:t>Отходы (мусор) от уборки территории и помещений культурно-спортивных учреждений и зрелищных мероприятий 9120140001005</w:t>
            </w:r>
          </w:p>
        </w:tc>
        <w:tc>
          <w:tcPr>
            <w:tcW w:w="483" w:type="pct"/>
          </w:tcPr>
          <w:p w:rsidR="00CC4A4F" w:rsidRPr="008D4A20" w:rsidRDefault="00CC4A4F" w:rsidP="00CD129C">
            <w:pPr>
              <w:pStyle w:val="a0"/>
              <w:jc w:val="left"/>
              <w:rPr>
                <w:szCs w:val="20"/>
              </w:rPr>
            </w:pPr>
            <w:r>
              <w:rPr>
                <w:bCs/>
              </w:rPr>
              <w:t>Отсутствует</w:t>
            </w:r>
          </w:p>
        </w:tc>
        <w:tc>
          <w:tcPr>
            <w:tcW w:w="532" w:type="pct"/>
          </w:tcPr>
          <w:p w:rsidR="00CC4A4F" w:rsidRPr="008D4A20" w:rsidRDefault="00CC4A4F" w:rsidP="00CD129C">
            <w:pPr>
              <w:pStyle w:val="a0"/>
              <w:jc w:val="left"/>
              <w:rPr>
                <w:szCs w:val="20"/>
              </w:rPr>
            </w:pPr>
            <w:r w:rsidRPr="008D4A20">
              <w:rPr>
                <w:szCs w:val="20"/>
              </w:rPr>
              <w:t>71 618 416</w:t>
            </w:r>
          </w:p>
        </w:tc>
        <w:tc>
          <w:tcPr>
            <w:tcW w:w="486" w:type="pct"/>
          </w:tcPr>
          <w:p w:rsidR="00CC4A4F" w:rsidRPr="008D4A20" w:rsidRDefault="00CC4A4F" w:rsidP="00CD129C">
            <w:pPr>
              <w:pStyle w:val="a0"/>
              <w:jc w:val="left"/>
              <w:rPr>
                <w:szCs w:val="20"/>
              </w:rPr>
            </w:pPr>
            <w:r w:rsidRPr="006E40A2">
              <w:rPr>
                <w:bCs/>
              </w:rPr>
              <w:t>пос. Голышмановоголышмановский район, Тюменская область</w:t>
            </w:r>
          </w:p>
        </w:tc>
        <w:tc>
          <w:tcPr>
            <w:tcW w:w="742" w:type="pct"/>
          </w:tcPr>
          <w:p w:rsidR="00CC4A4F" w:rsidRPr="008D4A20" w:rsidRDefault="00CC4A4F" w:rsidP="00CD129C">
            <w:pPr>
              <w:pStyle w:val="a0"/>
              <w:jc w:val="left"/>
              <w:rPr>
                <w:szCs w:val="20"/>
              </w:rPr>
            </w:pPr>
            <w:r w:rsidRPr="006E40A2">
              <w:rPr>
                <w:bCs/>
              </w:rPr>
              <w:t>ООО «Голышмановотеплоцентр», 627300, Тюменская обл, Голышмановский р-н, р.п. Голышманово, ул. Садовая , 82</w:t>
            </w:r>
          </w:p>
        </w:tc>
      </w:tr>
      <w:tr w:rsidR="00CC4A4F" w:rsidRPr="00DC5106" w:rsidTr="006E40A2">
        <w:trPr>
          <w:trHeight w:val="1653"/>
        </w:trPr>
        <w:tc>
          <w:tcPr>
            <w:tcW w:w="266" w:type="pct"/>
          </w:tcPr>
          <w:p w:rsidR="00CC4A4F" w:rsidRPr="006E40A2" w:rsidRDefault="00CC4A4F" w:rsidP="00CD129C">
            <w:pPr>
              <w:pStyle w:val="a0"/>
              <w:jc w:val="left"/>
              <w:rPr>
                <w:bCs/>
              </w:rPr>
            </w:pPr>
            <w:r w:rsidRPr="006E40A2">
              <w:t>72-00004</w:t>
            </w:r>
            <w:r>
              <w:t>-З-00592-250914</w:t>
            </w:r>
          </w:p>
        </w:tc>
        <w:tc>
          <w:tcPr>
            <w:tcW w:w="820" w:type="pct"/>
          </w:tcPr>
          <w:p w:rsidR="00CC4A4F" w:rsidRPr="006E40A2" w:rsidRDefault="00CC4A4F" w:rsidP="00CD129C">
            <w:pPr>
              <w:pStyle w:val="a0"/>
              <w:jc w:val="left"/>
              <w:rPr>
                <w:bCs/>
              </w:rPr>
            </w:pPr>
            <w:r w:rsidRPr="006E40A2">
              <w:t>Полигон  ТБО с. Викулово</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Обтирочный материал, загрязненный маслами (содержание масел менее 15%) 549 02701 01 03 4</w:t>
            </w:r>
          </w:p>
          <w:p w:rsidR="00CC4A4F" w:rsidRPr="006E40A2" w:rsidRDefault="00CC4A4F" w:rsidP="00CD129C">
            <w:pPr>
              <w:pStyle w:val="a0"/>
              <w:jc w:val="left"/>
              <w:rPr>
                <w:bCs/>
              </w:rPr>
            </w:pPr>
            <w:r w:rsidRPr="006E40A2">
              <w:rPr>
                <w:bCs/>
              </w:rPr>
              <w:t>Отходы из жилищ несортированные (исключая крупногабаритные) 911001 00 01004</w:t>
            </w:r>
          </w:p>
          <w:p w:rsidR="00CC4A4F" w:rsidRPr="006E40A2" w:rsidRDefault="00CC4A4F" w:rsidP="00CD129C">
            <w:pPr>
              <w:pStyle w:val="a0"/>
              <w:jc w:val="left"/>
              <w:rPr>
                <w:bCs/>
              </w:rPr>
            </w:pPr>
            <w:r w:rsidRPr="006E40A2">
              <w:rPr>
                <w:bCs/>
              </w:rPr>
              <w:t>Отходы потребления на производстве, подобные коммунальным (смет с территории) 9120000000000</w:t>
            </w:r>
          </w:p>
          <w:p w:rsidR="00CC4A4F" w:rsidRPr="006E40A2" w:rsidRDefault="00CC4A4F" w:rsidP="00CD129C">
            <w:pPr>
              <w:pStyle w:val="a0"/>
              <w:jc w:val="left"/>
              <w:rPr>
                <w:bCs/>
              </w:rPr>
            </w:pPr>
            <w:r w:rsidRPr="006E40A2">
              <w:rPr>
                <w:bCs/>
              </w:rPr>
              <w:t>Мусор строительный от разборки здания 9120060101004</w:t>
            </w:r>
          </w:p>
          <w:p w:rsidR="00CC4A4F" w:rsidRPr="006E40A2" w:rsidRDefault="00CC4A4F" w:rsidP="00CD129C">
            <w:pPr>
              <w:pStyle w:val="a0"/>
              <w:jc w:val="left"/>
              <w:rPr>
                <w:bCs/>
              </w:rPr>
            </w:pPr>
            <w:r w:rsidRPr="006E40A2">
              <w:rPr>
                <w:bCs/>
              </w:rPr>
              <w:t>Мусор от бытовых помещений организаций несортированный (исключая крупногабаритный) 912004 00 01 00 4</w:t>
            </w:r>
          </w:p>
        </w:tc>
        <w:tc>
          <w:tcPr>
            <w:tcW w:w="483" w:type="pct"/>
          </w:tcPr>
          <w:p w:rsidR="00CC4A4F" w:rsidRPr="006E40A2" w:rsidRDefault="00CC4A4F" w:rsidP="00CD129C">
            <w:pPr>
              <w:pStyle w:val="a0"/>
              <w:jc w:val="left"/>
              <w:rPr>
                <w:bCs/>
              </w:rPr>
            </w:pPr>
            <w:r>
              <w:t>Отсутствует</w:t>
            </w:r>
          </w:p>
        </w:tc>
        <w:tc>
          <w:tcPr>
            <w:tcW w:w="532" w:type="pct"/>
          </w:tcPr>
          <w:p w:rsidR="00CC4A4F" w:rsidRPr="006E40A2" w:rsidRDefault="00CC4A4F" w:rsidP="00CD129C">
            <w:pPr>
              <w:pStyle w:val="a0"/>
              <w:jc w:val="left"/>
              <w:rPr>
                <w:bCs/>
              </w:rPr>
            </w:pPr>
            <w:r w:rsidRPr="006E40A2">
              <w:rPr>
                <w:bCs/>
              </w:rPr>
              <w:t>71 615 412</w:t>
            </w:r>
          </w:p>
        </w:tc>
        <w:tc>
          <w:tcPr>
            <w:tcW w:w="486" w:type="pct"/>
          </w:tcPr>
          <w:p w:rsidR="00CC4A4F" w:rsidRPr="006E40A2" w:rsidRDefault="00CC4A4F" w:rsidP="00CD129C">
            <w:pPr>
              <w:pStyle w:val="a0"/>
              <w:jc w:val="left"/>
              <w:rPr>
                <w:bCs/>
              </w:rPr>
            </w:pPr>
            <w:r w:rsidRPr="006E40A2">
              <w:t>с. Викулово, Викуловский район, Тюменская область</w:t>
            </w:r>
          </w:p>
        </w:tc>
        <w:tc>
          <w:tcPr>
            <w:tcW w:w="742" w:type="pct"/>
          </w:tcPr>
          <w:p w:rsidR="00CC4A4F" w:rsidRPr="006E40A2" w:rsidRDefault="00CC4A4F" w:rsidP="00CD129C">
            <w:pPr>
              <w:pStyle w:val="a0"/>
              <w:jc w:val="left"/>
              <w:rPr>
                <w:bCs/>
              </w:rPr>
            </w:pPr>
            <w:r w:rsidRPr="006E40A2">
              <w:t>ООО ЖКХ«Викуловское», 627570, Тюменская область, Викуловский район, с. Викулово, ул. Новосоветская,31</w:t>
            </w:r>
          </w:p>
        </w:tc>
      </w:tr>
      <w:tr w:rsidR="00CC4A4F" w:rsidRPr="00DC5106" w:rsidTr="006E40A2">
        <w:trPr>
          <w:trHeight w:val="1653"/>
        </w:trPr>
        <w:tc>
          <w:tcPr>
            <w:tcW w:w="266" w:type="pct"/>
          </w:tcPr>
          <w:p w:rsidR="00CC4A4F" w:rsidRPr="006E40A2" w:rsidRDefault="00CC4A4F" w:rsidP="00CD129C">
            <w:pPr>
              <w:pStyle w:val="a0"/>
              <w:jc w:val="left"/>
              <w:rPr>
                <w:bCs/>
              </w:rPr>
            </w:pPr>
            <w:r w:rsidRPr="006E40A2">
              <w:t>72-00005</w:t>
            </w:r>
            <w:r>
              <w:t>-З-00592-250914</w:t>
            </w:r>
          </w:p>
        </w:tc>
        <w:tc>
          <w:tcPr>
            <w:tcW w:w="820" w:type="pct"/>
          </w:tcPr>
          <w:p w:rsidR="00CC4A4F" w:rsidRPr="006E40A2" w:rsidRDefault="00CC4A4F" w:rsidP="00CD129C">
            <w:pPr>
              <w:pStyle w:val="a0"/>
              <w:jc w:val="left"/>
              <w:rPr>
                <w:bCs/>
              </w:rPr>
            </w:pPr>
            <w:r w:rsidRPr="006E40A2">
              <w:t>Полигон ТБО г. Тобольска</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 xml:space="preserve">Пыль асбоцементная 314 012 01 11 01 3 </w:t>
            </w:r>
          </w:p>
          <w:p w:rsidR="00CC4A4F" w:rsidRPr="006E40A2" w:rsidRDefault="00CC4A4F" w:rsidP="00CD129C">
            <w:pPr>
              <w:pStyle w:val="a0"/>
              <w:jc w:val="left"/>
              <w:rPr>
                <w:bCs/>
              </w:rPr>
            </w:pPr>
            <w:r w:rsidRPr="006E40A2">
              <w:rPr>
                <w:bCs/>
              </w:rPr>
              <w:t>Обтирочный материал, загрязненный маслами (содержание масел 15% и более) 549 027 01 01 03 3</w:t>
            </w:r>
          </w:p>
          <w:p w:rsidR="00CC4A4F" w:rsidRPr="006E40A2" w:rsidRDefault="00CC4A4F" w:rsidP="00CD129C">
            <w:pPr>
              <w:pStyle w:val="a0"/>
              <w:jc w:val="left"/>
              <w:rPr>
                <w:bCs/>
              </w:rPr>
            </w:pPr>
            <w:r w:rsidRPr="006E40A2">
              <w:rPr>
                <w:bCs/>
              </w:rPr>
              <w:t>Окалина замасленная (содержание масла 15% и более) 549 030 01 04 03 3</w:t>
            </w:r>
          </w:p>
          <w:p w:rsidR="00CC4A4F" w:rsidRPr="006E40A2" w:rsidRDefault="00CC4A4F" w:rsidP="00CD129C">
            <w:pPr>
              <w:pStyle w:val="a0"/>
              <w:jc w:val="left"/>
              <w:rPr>
                <w:bCs/>
              </w:rPr>
            </w:pPr>
            <w:r w:rsidRPr="006E40A2">
              <w:rPr>
                <w:bCs/>
              </w:rPr>
              <w:t>Пенька промасленная (содержание масла 15% и более) 549 030 02 01 03 3</w:t>
            </w:r>
          </w:p>
          <w:p w:rsidR="00CC4A4F" w:rsidRPr="006E40A2" w:rsidRDefault="00CC4A4F" w:rsidP="00CD129C">
            <w:pPr>
              <w:pStyle w:val="a0"/>
              <w:jc w:val="left"/>
              <w:rPr>
                <w:bCs/>
              </w:rPr>
            </w:pPr>
            <w:r w:rsidRPr="006E40A2">
              <w:rPr>
                <w:bCs/>
              </w:rPr>
              <w:t>Сальниковая набивка асбесто-графитовая, промасленная (содержание масла 15% и более) 549 030 03 01 03 3</w:t>
            </w:r>
          </w:p>
          <w:p w:rsidR="00CC4A4F" w:rsidRPr="006E40A2" w:rsidRDefault="00CC4A4F" w:rsidP="00CD129C">
            <w:pPr>
              <w:pStyle w:val="a0"/>
              <w:jc w:val="left"/>
              <w:rPr>
                <w:bCs/>
              </w:rPr>
            </w:pPr>
            <w:r w:rsidRPr="006E40A2">
              <w:rPr>
                <w:bCs/>
              </w:rPr>
              <w:t>Обувь кожаная рабочая, потерявшая потребительские свойства 147 006 01 13 00 4</w:t>
            </w:r>
          </w:p>
          <w:p w:rsidR="00CC4A4F" w:rsidRPr="006E40A2" w:rsidRDefault="00CC4A4F" w:rsidP="00CD129C">
            <w:pPr>
              <w:pStyle w:val="a0"/>
              <w:jc w:val="left"/>
              <w:rPr>
                <w:bCs/>
              </w:rPr>
            </w:pPr>
            <w:r w:rsidRPr="006E40A2">
              <w:rPr>
                <w:bCs/>
              </w:rPr>
              <w:t>Обрезь фанеры, содержащей связующие смолы в количестве от 0,2% до 2,5% включительно 171 201 01 01 01 4</w:t>
            </w:r>
          </w:p>
          <w:p w:rsidR="00CC4A4F" w:rsidRPr="006E40A2" w:rsidRDefault="00CC4A4F" w:rsidP="00CD129C">
            <w:pPr>
              <w:pStyle w:val="a0"/>
              <w:jc w:val="left"/>
              <w:rPr>
                <w:bCs/>
              </w:rPr>
            </w:pPr>
            <w:r w:rsidRPr="006E40A2">
              <w:rPr>
                <w:bCs/>
              </w:rPr>
              <w:t>Опилки древесно-стружечных и/или древесно-волокнистых плит, содержащие связующие смолы в количестве от 0,2% до 2,5% включительно 171 202 01 01 01 4</w:t>
            </w:r>
          </w:p>
          <w:p w:rsidR="00CC4A4F" w:rsidRPr="006E40A2" w:rsidRDefault="00CC4A4F" w:rsidP="00CD129C">
            <w:pPr>
              <w:pStyle w:val="a0"/>
              <w:jc w:val="left"/>
              <w:rPr>
                <w:bCs/>
              </w:rPr>
            </w:pPr>
            <w:r w:rsidRPr="006E40A2">
              <w:rPr>
                <w:bCs/>
              </w:rPr>
              <w:t>Стружка древесно-стружечных и/или древесно-волокнистых плит, содержащая связующие смолы в количестве от 0,2% до 2,5% включительно 171 202 02 01 01 4</w:t>
            </w:r>
          </w:p>
          <w:p w:rsidR="00CC4A4F" w:rsidRPr="006E40A2" w:rsidRDefault="00CC4A4F" w:rsidP="00CD129C">
            <w:pPr>
              <w:pStyle w:val="a0"/>
              <w:jc w:val="left"/>
              <w:rPr>
                <w:bCs/>
              </w:rPr>
            </w:pPr>
            <w:r w:rsidRPr="006E40A2">
              <w:rPr>
                <w:bCs/>
              </w:rPr>
              <w:t>Обрезки, кусковые отходы древесно-стружечных и/или древесно-волокнистых плит, содержащие связующие смолы в количестве от 0,2% до 2,5% включительно 171 202 03 01 01 4</w:t>
            </w:r>
          </w:p>
          <w:p w:rsidR="00CC4A4F" w:rsidRPr="006E40A2" w:rsidRDefault="00CC4A4F" w:rsidP="00CD129C">
            <w:pPr>
              <w:pStyle w:val="a0"/>
              <w:jc w:val="left"/>
              <w:rPr>
                <w:bCs/>
              </w:rPr>
            </w:pPr>
            <w:r w:rsidRPr="006E40A2">
              <w:rPr>
                <w:bCs/>
              </w:rPr>
              <w:t>Древесно-стружечные и/или древесно-волокнистые плиты содержащие связующие смолы в количестве от 0,2% до 2,5% включительно, некондиционные, брак 171 202 04 01 01 4</w:t>
            </w:r>
          </w:p>
          <w:p w:rsidR="00CC4A4F" w:rsidRPr="006E40A2" w:rsidRDefault="00CC4A4F" w:rsidP="00CD129C">
            <w:pPr>
              <w:pStyle w:val="a0"/>
              <w:jc w:val="left"/>
              <w:rPr>
                <w:bCs/>
              </w:rPr>
            </w:pPr>
            <w:r w:rsidRPr="006E40A2">
              <w:rPr>
                <w:bCs/>
              </w:rPr>
              <w:t>Пыль при изготовлении и обработке древесно-стружечных и/или древесно-волокнистых плит, содержащих связующие смолы в количестве от 0,2% до 2,5% включительно 171 202 05 11 01 4</w:t>
            </w:r>
          </w:p>
          <w:p w:rsidR="00CC4A4F" w:rsidRPr="006E40A2" w:rsidRDefault="00CC4A4F" w:rsidP="00CD129C">
            <w:pPr>
              <w:pStyle w:val="a0"/>
              <w:jc w:val="left"/>
              <w:rPr>
                <w:bCs/>
              </w:rPr>
            </w:pPr>
            <w:r w:rsidRPr="006E40A2">
              <w:rPr>
                <w:bCs/>
              </w:rPr>
              <w:t>Шлам при изготовлении и обработке древесно-стружечных  и/или древесно-волокнистых плит, содержащих связующие смолы в количестве от 0,2% до 2,5% включительно 171 202 06 04 01 4</w:t>
            </w:r>
          </w:p>
          <w:p w:rsidR="00CC4A4F" w:rsidRPr="006E40A2" w:rsidRDefault="00CC4A4F" w:rsidP="00CD129C">
            <w:pPr>
              <w:pStyle w:val="a0"/>
              <w:jc w:val="left"/>
              <w:rPr>
                <w:bCs/>
              </w:rPr>
            </w:pPr>
            <w:r w:rsidRPr="006E40A2">
              <w:rPr>
                <w:bCs/>
              </w:rPr>
              <w:t>Отходы древесных строительных лесоматериалов, в т.ч. от сноса и разборки строений 171 205 00 01 00 4</w:t>
            </w:r>
          </w:p>
          <w:p w:rsidR="00CC4A4F" w:rsidRPr="006E40A2" w:rsidRDefault="00CC4A4F" w:rsidP="00CD129C">
            <w:pPr>
              <w:pStyle w:val="a0"/>
              <w:jc w:val="left"/>
              <w:rPr>
                <w:bCs/>
              </w:rPr>
            </w:pPr>
            <w:r w:rsidRPr="006E40A2">
              <w:rPr>
                <w:bCs/>
              </w:rPr>
              <w:t>Отходы древесины с масляной пропиткой 171 208 00 01 01 4</w:t>
            </w:r>
          </w:p>
          <w:p w:rsidR="00CC4A4F" w:rsidRPr="006E40A2" w:rsidRDefault="00CC4A4F" w:rsidP="00CD129C">
            <w:pPr>
              <w:pStyle w:val="a0"/>
              <w:jc w:val="left"/>
              <w:rPr>
                <w:bCs/>
              </w:rPr>
            </w:pPr>
            <w:r w:rsidRPr="006E40A2">
              <w:rPr>
                <w:bCs/>
              </w:rPr>
              <w:t>Древесные отходы с пропиткой и покрытиями несортированные</w:t>
            </w:r>
          </w:p>
          <w:p w:rsidR="00CC4A4F" w:rsidRPr="006E40A2" w:rsidRDefault="00CC4A4F" w:rsidP="00CD129C">
            <w:pPr>
              <w:pStyle w:val="a0"/>
              <w:jc w:val="left"/>
              <w:rPr>
                <w:bCs/>
              </w:rPr>
            </w:pPr>
            <w:r w:rsidRPr="006E40A2">
              <w:rPr>
                <w:bCs/>
              </w:rPr>
              <w:t>171 220 00 01 01 4</w:t>
            </w:r>
          </w:p>
          <w:p w:rsidR="00CC4A4F" w:rsidRPr="006E40A2" w:rsidRDefault="00CC4A4F" w:rsidP="00CD129C">
            <w:pPr>
              <w:pStyle w:val="a0"/>
              <w:jc w:val="left"/>
              <w:rPr>
                <w:bCs/>
              </w:rPr>
            </w:pPr>
            <w:r w:rsidRPr="006E40A2">
              <w:rPr>
                <w:bCs/>
              </w:rPr>
              <w:t>Опилки древесные, загрязненные минеральными маслами (содержание масел – менее 15%) 171 302 01 01 03 4</w:t>
            </w:r>
          </w:p>
          <w:p w:rsidR="00CC4A4F" w:rsidRPr="006E40A2" w:rsidRDefault="00CC4A4F" w:rsidP="00CD129C">
            <w:pPr>
              <w:pStyle w:val="a0"/>
              <w:jc w:val="left"/>
              <w:rPr>
                <w:bCs/>
              </w:rPr>
            </w:pPr>
            <w:r w:rsidRPr="006E40A2">
              <w:rPr>
                <w:bCs/>
              </w:rPr>
              <w:t>Стружка древесная, загрязненная минеральными маслами (содержание масел – менее 15%) 171 302 02 01 03 4</w:t>
            </w:r>
          </w:p>
          <w:p w:rsidR="00CC4A4F" w:rsidRPr="006E40A2" w:rsidRDefault="00CC4A4F" w:rsidP="00CD129C">
            <w:pPr>
              <w:pStyle w:val="a0"/>
              <w:jc w:val="left"/>
              <w:rPr>
                <w:bCs/>
              </w:rPr>
            </w:pPr>
            <w:r w:rsidRPr="006E40A2">
              <w:rPr>
                <w:bCs/>
              </w:rPr>
              <w:t>Опилки древесные, загрязненные бензином (содержание бензина – менее 15%) 171 303 01 01 03 4</w:t>
            </w:r>
          </w:p>
          <w:p w:rsidR="00CC4A4F" w:rsidRPr="006E40A2" w:rsidRDefault="00CC4A4F" w:rsidP="00CD129C">
            <w:pPr>
              <w:pStyle w:val="a0"/>
              <w:jc w:val="left"/>
              <w:rPr>
                <w:bCs/>
              </w:rPr>
            </w:pPr>
            <w:r w:rsidRPr="006E40A2">
              <w:rPr>
                <w:bCs/>
              </w:rPr>
              <w:t>Стружка древесная, загрязненная бензином (содержание  бензина – менее 15%) 171 303 02 01 03 4</w:t>
            </w:r>
          </w:p>
          <w:p w:rsidR="00CC4A4F" w:rsidRPr="006E40A2" w:rsidRDefault="00CC4A4F" w:rsidP="00CD129C">
            <w:pPr>
              <w:pStyle w:val="a0"/>
              <w:jc w:val="left"/>
              <w:rPr>
                <w:bCs/>
              </w:rPr>
            </w:pPr>
            <w:r w:rsidRPr="006E40A2">
              <w:rPr>
                <w:bCs/>
              </w:rPr>
              <w:t>Отходы коры 171 101 01 01 00 4</w:t>
            </w:r>
          </w:p>
          <w:p w:rsidR="00CC4A4F" w:rsidRPr="006E40A2" w:rsidRDefault="00CC4A4F" w:rsidP="00CD129C">
            <w:pPr>
              <w:pStyle w:val="a0"/>
              <w:jc w:val="left"/>
              <w:rPr>
                <w:bCs/>
              </w:rPr>
            </w:pPr>
            <w:r w:rsidRPr="006E40A2">
              <w:rPr>
                <w:bCs/>
              </w:rPr>
              <w:t>Кора с примесью земли 171 101 02 01 00 4</w:t>
            </w:r>
          </w:p>
          <w:p w:rsidR="00CC4A4F" w:rsidRPr="006E40A2" w:rsidRDefault="00CC4A4F" w:rsidP="00CD129C">
            <w:pPr>
              <w:pStyle w:val="a0"/>
              <w:jc w:val="left"/>
              <w:rPr>
                <w:bCs/>
              </w:rPr>
            </w:pPr>
            <w:r w:rsidRPr="006E40A2">
              <w:rPr>
                <w:bCs/>
              </w:rPr>
              <w:t>Опилки разнородной древесины (например, содержащие опилки древесно-стружечных и/или древесно-волокнистых плит) 171 901 01 01 00 4</w:t>
            </w:r>
          </w:p>
          <w:p w:rsidR="00CC4A4F" w:rsidRPr="006E40A2" w:rsidRDefault="00CC4A4F" w:rsidP="00CD129C">
            <w:pPr>
              <w:pStyle w:val="a0"/>
              <w:jc w:val="left"/>
              <w:rPr>
                <w:bCs/>
              </w:rPr>
            </w:pPr>
            <w:r w:rsidRPr="006E40A2">
              <w:rPr>
                <w:bCs/>
              </w:rPr>
              <w:t>Стружка разнородной древесины (например, содержащая стружку древесно-стружечных и/или древесно-волокнистых плит) 171 901 02 01 00 4</w:t>
            </w:r>
          </w:p>
          <w:p w:rsidR="00CC4A4F" w:rsidRPr="006E40A2" w:rsidRDefault="00CC4A4F" w:rsidP="00CD129C">
            <w:pPr>
              <w:pStyle w:val="a0"/>
              <w:jc w:val="left"/>
              <w:rPr>
                <w:bCs/>
              </w:rPr>
            </w:pPr>
            <w:r w:rsidRPr="006E40A2">
              <w:rPr>
                <w:bCs/>
              </w:rPr>
              <w:t>Опилки и стружки разнородной древесины (например, содержащие опилки и стружку древесно-стружечных и/или древесно-волокнистых плит) 171 901 03 01 00 4</w:t>
            </w:r>
          </w:p>
          <w:p w:rsidR="00CC4A4F" w:rsidRPr="006E40A2" w:rsidRDefault="00CC4A4F" w:rsidP="00CD129C">
            <w:pPr>
              <w:pStyle w:val="a0"/>
              <w:jc w:val="left"/>
              <w:rPr>
                <w:bCs/>
              </w:rPr>
            </w:pPr>
            <w:r w:rsidRPr="006E40A2">
              <w:rPr>
                <w:bCs/>
              </w:rPr>
              <w:t>Пыль от обработки разнородной древесины (например, содержащая пыль древесно-стружечных и/или древесно-волокнистых плит) 171 901 04 11 00 4</w:t>
            </w:r>
          </w:p>
          <w:p w:rsidR="00CC4A4F" w:rsidRPr="006E40A2" w:rsidRDefault="00CC4A4F" w:rsidP="00CD129C">
            <w:pPr>
              <w:pStyle w:val="a0"/>
              <w:jc w:val="left"/>
              <w:rPr>
                <w:bCs/>
              </w:rPr>
            </w:pPr>
            <w:r w:rsidRPr="006E40A2">
              <w:rPr>
                <w:bCs/>
              </w:rPr>
              <w:t>Шлам от обработки разнородной древесины (например, содержащий шлам древесно-стружечных и/или древесно-волокнистых плит) 171 901 05 04 00 4</w:t>
            </w:r>
          </w:p>
          <w:p w:rsidR="00CC4A4F" w:rsidRPr="006E40A2" w:rsidRDefault="00CC4A4F" w:rsidP="00CD129C">
            <w:pPr>
              <w:pStyle w:val="a0"/>
              <w:jc w:val="left"/>
              <w:rPr>
                <w:bCs/>
              </w:rPr>
            </w:pPr>
            <w:r w:rsidRPr="006E40A2">
              <w:rPr>
                <w:bCs/>
              </w:rPr>
              <w:t>Обрезь разнородной древесины (например, содержащая обрезь древесно-стружечных и/или древесно-волокнистых плит) 171 901 06 01 00 4</w:t>
            </w:r>
          </w:p>
          <w:p w:rsidR="00CC4A4F" w:rsidRPr="006E40A2" w:rsidRDefault="00CC4A4F" w:rsidP="00CD129C">
            <w:pPr>
              <w:pStyle w:val="a0"/>
              <w:jc w:val="left"/>
              <w:rPr>
                <w:bCs/>
              </w:rPr>
            </w:pPr>
            <w:r w:rsidRPr="006E40A2">
              <w:rPr>
                <w:bCs/>
              </w:rPr>
              <w:t>Отходы рубероида 187 204 01 01 01 4</w:t>
            </w:r>
          </w:p>
          <w:p w:rsidR="00CC4A4F" w:rsidRPr="006E40A2" w:rsidRDefault="00CC4A4F" w:rsidP="00CD129C">
            <w:pPr>
              <w:pStyle w:val="a0"/>
              <w:jc w:val="left"/>
              <w:rPr>
                <w:bCs/>
              </w:rPr>
            </w:pPr>
            <w:r w:rsidRPr="006E40A2">
              <w:rPr>
                <w:bCs/>
              </w:rPr>
              <w:t>Прочие отходы бумаги и картона (бумажные фильтры, загрязненные гидроксидом натрия с рН 9,0-10,0)</w:t>
            </w:r>
          </w:p>
          <w:p w:rsidR="00CC4A4F" w:rsidRPr="006E40A2" w:rsidRDefault="00CC4A4F" w:rsidP="00CD129C">
            <w:pPr>
              <w:pStyle w:val="a0"/>
              <w:jc w:val="left"/>
              <w:rPr>
                <w:bCs/>
              </w:rPr>
            </w:pPr>
            <w:r w:rsidRPr="006E40A2">
              <w:rPr>
                <w:bCs/>
              </w:rPr>
              <w:t>187 900 00 00 00 0</w:t>
            </w:r>
          </w:p>
          <w:p w:rsidR="00CC4A4F" w:rsidRPr="006E40A2" w:rsidRDefault="00CC4A4F" w:rsidP="00CD129C">
            <w:pPr>
              <w:pStyle w:val="a0"/>
              <w:jc w:val="left"/>
              <w:rPr>
                <w:bCs/>
              </w:rPr>
            </w:pPr>
            <w:r w:rsidRPr="006E40A2">
              <w:rPr>
                <w:bCs/>
              </w:rPr>
              <w:t>Разнородные отходы бумаги и картона (например, содержа-щие отходы фотобумаги) 187 901 00 01 00 4</w:t>
            </w:r>
          </w:p>
          <w:p w:rsidR="00CC4A4F" w:rsidRPr="006E40A2" w:rsidRDefault="00CC4A4F" w:rsidP="00CD129C">
            <w:pPr>
              <w:pStyle w:val="a0"/>
              <w:jc w:val="left"/>
              <w:rPr>
                <w:bCs/>
              </w:rPr>
            </w:pPr>
            <w:r w:rsidRPr="006E40A2">
              <w:rPr>
                <w:bCs/>
              </w:rPr>
              <w:t>Отходы толи 187 204 02 01 014</w:t>
            </w:r>
          </w:p>
          <w:p w:rsidR="00CC4A4F" w:rsidRPr="006E40A2" w:rsidRDefault="00CC4A4F" w:rsidP="00CD129C">
            <w:pPr>
              <w:pStyle w:val="a0"/>
              <w:jc w:val="left"/>
              <w:rPr>
                <w:bCs/>
              </w:rPr>
            </w:pPr>
            <w:r w:rsidRPr="006E40A2">
              <w:rPr>
                <w:bCs/>
              </w:rPr>
              <w:t>Золошлаки от сжигания углей (Березовский) 313 002 02 01 00 4</w:t>
            </w:r>
          </w:p>
          <w:p w:rsidR="00CC4A4F" w:rsidRPr="006E40A2" w:rsidRDefault="00CC4A4F" w:rsidP="00CD129C">
            <w:pPr>
              <w:pStyle w:val="a0"/>
              <w:jc w:val="left"/>
              <w:rPr>
                <w:bCs/>
              </w:rPr>
            </w:pPr>
            <w:r w:rsidRPr="006E40A2">
              <w:rPr>
                <w:bCs/>
              </w:rPr>
              <w:t>Абразивная пыль и порошок от шлифования черных металлов (с содержанием металла менее 50%)</w:t>
            </w:r>
          </w:p>
          <w:p w:rsidR="00CC4A4F" w:rsidRPr="006E40A2" w:rsidRDefault="00CC4A4F" w:rsidP="00CD129C">
            <w:pPr>
              <w:pStyle w:val="a0"/>
              <w:jc w:val="left"/>
              <w:rPr>
                <w:bCs/>
              </w:rPr>
            </w:pPr>
            <w:r w:rsidRPr="006E40A2">
              <w:rPr>
                <w:bCs/>
              </w:rPr>
              <w:t>314 003 00 11 00 4</w:t>
            </w:r>
          </w:p>
          <w:p w:rsidR="00CC4A4F" w:rsidRPr="006E40A2" w:rsidRDefault="00CC4A4F" w:rsidP="00CD129C">
            <w:pPr>
              <w:pStyle w:val="a0"/>
              <w:jc w:val="left"/>
              <w:rPr>
                <w:bCs/>
              </w:rPr>
            </w:pPr>
            <w:r w:rsidRPr="006E40A2">
              <w:rPr>
                <w:bCs/>
              </w:rPr>
              <w:t xml:space="preserve">Пыль керамзитовая 314 006 01 11 00 4 </w:t>
            </w:r>
          </w:p>
          <w:p w:rsidR="00CC4A4F" w:rsidRPr="006E40A2" w:rsidRDefault="00CC4A4F" w:rsidP="00CD129C">
            <w:pPr>
              <w:pStyle w:val="a0"/>
              <w:jc w:val="left"/>
              <w:rPr>
                <w:bCs/>
              </w:rPr>
            </w:pPr>
            <w:r w:rsidRPr="006E40A2">
              <w:rPr>
                <w:bCs/>
              </w:rPr>
              <w:t>Пыль керамическая 314 007 01 11 00 4</w:t>
            </w:r>
          </w:p>
          <w:p w:rsidR="00CC4A4F" w:rsidRPr="006E40A2" w:rsidRDefault="00CC4A4F" w:rsidP="00CD129C">
            <w:pPr>
              <w:pStyle w:val="a0"/>
              <w:jc w:val="left"/>
              <w:rPr>
                <w:bCs/>
              </w:rPr>
            </w:pPr>
            <w:r w:rsidRPr="006E40A2">
              <w:rPr>
                <w:bCs/>
              </w:rPr>
              <w:t>Пыль стеклянная 314 008 01 11 00 4</w:t>
            </w:r>
          </w:p>
          <w:p w:rsidR="00CC4A4F" w:rsidRPr="006E40A2" w:rsidRDefault="00CC4A4F" w:rsidP="00CD129C">
            <w:pPr>
              <w:pStyle w:val="a0"/>
              <w:jc w:val="left"/>
              <w:rPr>
                <w:bCs/>
              </w:rPr>
            </w:pPr>
            <w:r w:rsidRPr="006E40A2">
              <w:rPr>
                <w:bCs/>
              </w:rPr>
              <w:t>Пыль щебеночная 314 009 01 11 00 4</w:t>
            </w:r>
          </w:p>
          <w:p w:rsidR="00CC4A4F" w:rsidRPr="006E40A2" w:rsidRDefault="00CC4A4F" w:rsidP="00CD129C">
            <w:pPr>
              <w:pStyle w:val="a0"/>
              <w:jc w:val="left"/>
              <w:rPr>
                <w:bCs/>
              </w:rPr>
            </w:pPr>
            <w:r w:rsidRPr="006E40A2">
              <w:rPr>
                <w:bCs/>
              </w:rPr>
              <w:t>Пыль кирпичная 314 014 02 11 00 4</w:t>
            </w:r>
          </w:p>
          <w:p w:rsidR="00CC4A4F" w:rsidRPr="006E40A2" w:rsidRDefault="00CC4A4F" w:rsidP="00CD129C">
            <w:pPr>
              <w:pStyle w:val="a0"/>
              <w:jc w:val="left"/>
              <w:rPr>
                <w:bCs/>
              </w:rPr>
            </w:pPr>
            <w:r w:rsidRPr="006E40A2">
              <w:rPr>
                <w:bCs/>
              </w:rPr>
              <w:t>Отходы шлаковаты 314 016 01 01 00 4</w:t>
            </w:r>
          </w:p>
          <w:p w:rsidR="00CC4A4F" w:rsidRPr="006E40A2" w:rsidRDefault="00CC4A4F" w:rsidP="00CD129C">
            <w:pPr>
              <w:pStyle w:val="a0"/>
              <w:jc w:val="left"/>
              <w:rPr>
                <w:bCs/>
              </w:rPr>
            </w:pPr>
            <w:r w:rsidRPr="006E40A2">
              <w:rPr>
                <w:bCs/>
              </w:rPr>
              <w:t>Пыль от шлаковаты 314 016 02 11 00 4</w:t>
            </w:r>
          </w:p>
          <w:p w:rsidR="00CC4A4F" w:rsidRPr="006E40A2" w:rsidRDefault="00CC4A4F" w:rsidP="00CD129C">
            <w:pPr>
              <w:pStyle w:val="a0"/>
              <w:jc w:val="left"/>
              <w:rPr>
                <w:bCs/>
              </w:rPr>
            </w:pPr>
            <w:r w:rsidRPr="006E40A2">
              <w:rPr>
                <w:bCs/>
              </w:rPr>
              <w:t>Песок, загрязненный мазутом (содержание мазут - менее 15%) 314 023 02 01 03 4</w:t>
            </w:r>
          </w:p>
          <w:p w:rsidR="00CC4A4F" w:rsidRPr="006E40A2" w:rsidRDefault="00CC4A4F" w:rsidP="00CD129C">
            <w:pPr>
              <w:pStyle w:val="a0"/>
              <w:jc w:val="left"/>
              <w:rPr>
                <w:bCs/>
              </w:rPr>
            </w:pPr>
            <w:r w:rsidRPr="006E40A2">
              <w:rPr>
                <w:bCs/>
              </w:rPr>
              <w:t>Песок, загрязненный маслами (содержание масел менее 15%) 314 023 03 01 03 4</w:t>
            </w:r>
          </w:p>
          <w:p w:rsidR="00CC4A4F" w:rsidRPr="006E40A2" w:rsidRDefault="00CC4A4F" w:rsidP="00CD129C">
            <w:pPr>
              <w:pStyle w:val="a0"/>
              <w:jc w:val="left"/>
              <w:rPr>
                <w:bCs/>
              </w:rPr>
            </w:pPr>
            <w:r w:rsidRPr="006E40A2">
              <w:rPr>
                <w:bCs/>
              </w:rPr>
              <w:t>Песок, загрязненный бензином (количество бензина  менее 15%) 314 023 04 01 03 4</w:t>
            </w:r>
          </w:p>
          <w:p w:rsidR="00CC4A4F" w:rsidRPr="006E40A2" w:rsidRDefault="00CC4A4F" w:rsidP="00CD129C">
            <w:pPr>
              <w:pStyle w:val="a0"/>
              <w:jc w:val="left"/>
              <w:rPr>
                <w:bCs/>
              </w:rPr>
            </w:pPr>
            <w:r w:rsidRPr="006E40A2">
              <w:rPr>
                <w:bCs/>
              </w:rPr>
              <w:t>Пыль бетонная 314 027 03 11 00 4</w:t>
            </w:r>
          </w:p>
          <w:p w:rsidR="00CC4A4F" w:rsidRPr="006E40A2" w:rsidRDefault="00CC4A4F" w:rsidP="00CD129C">
            <w:pPr>
              <w:pStyle w:val="a0"/>
              <w:jc w:val="left"/>
              <w:rPr>
                <w:bCs/>
              </w:rPr>
            </w:pPr>
            <w:r w:rsidRPr="006E40A2">
              <w:rPr>
                <w:bCs/>
              </w:rPr>
              <w:t>Отходы асфальтобетона и/или асфальтобетонной смеси в виде пыли</w:t>
            </w:r>
          </w:p>
          <w:p w:rsidR="00CC4A4F" w:rsidRPr="006E40A2" w:rsidRDefault="00CC4A4F" w:rsidP="00CD129C">
            <w:pPr>
              <w:pStyle w:val="a0"/>
              <w:jc w:val="left"/>
              <w:rPr>
                <w:bCs/>
              </w:rPr>
            </w:pPr>
            <w:r w:rsidRPr="006E40A2">
              <w:rPr>
                <w:bCs/>
              </w:rPr>
              <w:t>314 035 01 11 00 4</w:t>
            </w:r>
          </w:p>
          <w:p w:rsidR="00CC4A4F" w:rsidRPr="006E40A2" w:rsidRDefault="00CC4A4F" w:rsidP="00CD129C">
            <w:pPr>
              <w:pStyle w:val="a0"/>
              <w:jc w:val="left"/>
              <w:rPr>
                <w:bCs/>
              </w:rPr>
            </w:pPr>
            <w:r w:rsidRPr="006E40A2">
              <w:rPr>
                <w:bCs/>
              </w:rPr>
              <w:t>Отходы асфальтобетона и/или асфальтобетонной смеси в кусковой форме</w:t>
            </w:r>
          </w:p>
          <w:p w:rsidR="00CC4A4F" w:rsidRPr="006E40A2" w:rsidRDefault="00CC4A4F" w:rsidP="00CD129C">
            <w:pPr>
              <w:pStyle w:val="a0"/>
              <w:jc w:val="left"/>
              <w:rPr>
                <w:bCs/>
              </w:rPr>
            </w:pPr>
            <w:r w:rsidRPr="006E40A2">
              <w:rPr>
                <w:bCs/>
              </w:rPr>
              <w:t>314 035 02 01 00 4</w:t>
            </w:r>
          </w:p>
          <w:p w:rsidR="00CC4A4F" w:rsidRPr="006E40A2" w:rsidRDefault="00CC4A4F" w:rsidP="00CD129C">
            <w:pPr>
              <w:pStyle w:val="a0"/>
              <w:jc w:val="left"/>
              <w:rPr>
                <w:bCs/>
              </w:rPr>
            </w:pPr>
            <w:r w:rsidRPr="006E40A2">
              <w:rPr>
                <w:bCs/>
              </w:rPr>
              <w:t>Отходы бетонной смеси с содержанием пыли более 30% 314 036 01 08 00 4</w:t>
            </w:r>
          </w:p>
          <w:p w:rsidR="00CC4A4F" w:rsidRPr="006E40A2" w:rsidRDefault="00CC4A4F" w:rsidP="00CD129C">
            <w:pPr>
              <w:pStyle w:val="a0"/>
              <w:jc w:val="left"/>
              <w:rPr>
                <w:bCs/>
              </w:rPr>
            </w:pPr>
            <w:r w:rsidRPr="006E40A2">
              <w:rPr>
                <w:bCs/>
              </w:rPr>
              <w:t>Отходы асбеста в кусковой форме</w:t>
            </w:r>
          </w:p>
          <w:p w:rsidR="00CC4A4F" w:rsidRPr="006E40A2" w:rsidRDefault="00CC4A4F" w:rsidP="00CD129C">
            <w:pPr>
              <w:pStyle w:val="a0"/>
              <w:jc w:val="left"/>
              <w:rPr>
                <w:bCs/>
              </w:rPr>
            </w:pPr>
            <w:r w:rsidRPr="006E40A2">
              <w:rPr>
                <w:bCs/>
              </w:rPr>
              <w:t>314 037 02 01 01 4</w:t>
            </w:r>
          </w:p>
          <w:p w:rsidR="00CC4A4F" w:rsidRPr="006E40A2" w:rsidRDefault="00CC4A4F" w:rsidP="00CD129C">
            <w:pPr>
              <w:pStyle w:val="a0"/>
              <w:jc w:val="left"/>
              <w:rPr>
                <w:bCs/>
              </w:rPr>
            </w:pPr>
            <w:r w:rsidRPr="006E40A2">
              <w:rPr>
                <w:bCs/>
              </w:rPr>
              <w:t>Отходы асбестовой бумаги 314 037 03 01 01 4</w:t>
            </w:r>
          </w:p>
          <w:p w:rsidR="00CC4A4F" w:rsidRPr="006E40A2" w:rsidRDefault="00CC4A4F" w:rsidP="00CD129C">
            <w:pPr>
              <w:pStyle w:val="a0"/>
              <w:jc w:val="left"/>
              <w:rPr>
                <w:bCs/>
              </w:rPr>
            </w:pPr>
            <w:r w:rsidRPr="006E40A2">
              <w:rPr>
                <w:bCs/>
              </w:rPr>
              <w:t>Пыль гипсовая 314 038 01 11 00 4</w:t>
            </w:r>
          </w:p>
          <w:p w:rsidR="00CC4A4F" w:rsidRPr="006E40A2" w:rsidRDefault="00CC4A4F" w:rsidP="00CD129C">
            <w:pPr>
              <w:pStyle w:val="a0"/>
              <w:jc w:val="left"/>
              <w:rPr>
                <w:bCs/>
              </w:rPr>
            </w:pPr>
            <w:r w:rsidRPr="006E40A2">
              <w:rPr>
                <w:bCs/>
              </w:rPr>
              <w:t>Остатки абразивных материалов в виде пыли и порошка 314 043 04 11 00 4</w:t>
            </w:r>
          </w:p>
          <w:p w:rsidR="00CC4A4F" w:rsidRPr="006E40A2" w:rsidRDefault="00CC4A4F" w:rsidP="00CD129C">
            <w:pPr>
              <w:pStyle w:val="a0"/>
              <w:jc w:val="left"/>
              <w:rPr>
                <w:bCs/>
              </w:rPr>
            </w:pPr>
            <w:r w:rsidRPr="006E40A2">
              <w:rPr>
                <w:bCs/>
              </w:rPr>
              <w:t>Шлак сварочный 314 048 00 01 99 4</w:t>
            </w:r>
          </w:p>
          <w:p w:rsidR="00CC4A4F" w:rsidRPr="006E40A2" w:rsidRDefault="00CC4A4F" w:rsidP="00CD129C">
            <w:pPr>
              <w:pStyle w:val="a0"/>
              <w:jc w:val="left"/>
              <w:rPr>
                <w:bCs/>
              </w:rPr>
            </w:pPr>
            <w:r w:rsidRPr="006E40A2">
              <w:rPr>
                <w:bCs/>
              </w:rPr>
              <w:t>Угольные фильтры отработанные, загрязненные минеральными маслами (содержание масла–менее 15%) 314 802 02 01 03 4</w:t>
            </w:r>
          </w:p>
          <w:p w:rsidR="00CC4A4F" w:rsidRPr="006E40A2" w:rsidRDefault="00CC4A4F" w:rsidP="00CD129C">
            <w:pPr>
              <w:pStyle w:val="a0"/>
              <w:jc w:val="left"/>
              <w:rPr>
                <w:bCs/>
              </w:rPr>
            </w:pPr>
            <w:r w:rsidRPr="006E40A2">
              <w:rPr>
                <w:bCs/>
              </w:rPr>
              <w:t>Отход асбоцемента в кусковой форме 314 012 02 01 01 4</w:t>
            </w:r>
          </w:p>
          <w:p w:rsidR="00CC4A4F" w:rsidRPr="006E40A2" w:rsidRDefault="00CC4A4F" w:rsidP="00CD129C">
            <w:pPr>
              <w:pStyle w:val="a0"/>
              <w:jc w:val="left"/>
              <w:rPr>
                <w:bCs/>
              </w:rPr>
            </w:pPr>
            <w:r w:rsidRPr="006E40A2">
              <w:rPr>
                <w:bCs/>
              </w:rPr>
              <w:t>Отходы черных металлов с примесями  (тара и упаковка стальные с остатками содержимого) 351 503 00 01 00 0</w:t>
            </w:r>
          </w:p>
          <w:p w:rsidR="00CC4A4F" w:rsidRPr="006E40A2" w:rsidRDefault="00CC4A4F" w:rsidP="00CD129C">
            <w:pPr>
              <w:pStyle w:val="a0"/>
              <w:jc w:val="left"/>
              <w:rPr>
                <w:bCs/>
              </w:rPr>
            </w:pPr>
            <w:r w:rsidRPr="006E40A2">
              <w:rPr>
                <w:bCs/>
              </w:rPr>
              <w:t>Лом и отходы, содержащие  цветные  металлы (лом цветных металлов)</w:t>
            </w:r>
          </w:p>
          <w:p w:rsidR="00CC4A4F" w:rsidRPr="006E40A2" w:rsidRDefault="00CC4A4F" w:rsidP="00CD129C">
            <w:pPr>
              <w:pStyle w:val="a0"/>
              <w:jc w:val="left"/>
              <w:rPr>
                <w:bCs/>
              </w:rPr>
            </w:pPr>
            <w:r w:rsidRPr="006E40A2">
              <w:rPr>
                <w:bCs/>
              </w:rPr>
              <w:t>353 100 00 01 00 0</w:t>
            </w:r>
          </w:p>
          <w:p w:rsidR="00CC4A4F" w:rsidRPr="006E40A2" w:rsidRDefault="00CC4A4F" w:rsidP="00CD129C">
            <w:pPr>
              <w:pStyle w:val="a0"/>
              <w:jc w:val="left"/>
              <w:rPr>
                <w:bCs/>
              </w:rPr>
            </w:pPr>
            <w:r w:rsidRPr="006E40A2">
              <w:rPr>
                <w:bCs/>
              </w:rPr>
              <w:t xml:space="preserve">Другие отходы минерального происхождения (накладки тормозных колодок отработанные) 390 000 00 00 00 0 </w:t>
            </w:r>
          </w:p>
          <w:p w:rsidR="00CC4A4F" w:rsidRPr="006E40A2" w:rsidRDefault="00CC4A4F" w:rsidP="00CD129C">
            <w:pPr>
              <w:pStyle w:val="a0"/>
              <w:jc w:val="left"/>
              <w:rPr>
                <w:bCs/>
              </w:rPr>
            </w:pPr>
            <w:r w:rsidRPr="006E40A2">
              <w:rPr>
                <w:bCs/>
              </w:rPr>
              <w:t xml:space="preserve">Отходы битума, асфальта в твердой форме 549 012 00 01 00 4 </w:t>
            </w:r>
          </w:p>
          <w:p w:rsidR="00CC4A4F" w:rsidRPr="006E40A2" w:rsidRDefault="00CC4A4F" w:rsidP="00CD129C">
            <w:pPr>
              <w:pStyle w:val="a0"/>
              <w:jc w:val="left"/>
              <w:rPr>
                <w:bCs/>
              </w:rPr>
            </w:pPr>
            <w:r w:rsidRPr="006E40A2">
              <w:rPr>
                <w:bCs/>
              </w:rPr>
              <w:t>Обтирочный материал, загрязненный маслами (содержание масел менее 15%) 549 027 01 01 03 4</w:t>
            </w:r>
          </w:p>
          <w:p w:rsidR="00CC4A4F" w:rsidRPr="006E40A2" w:rsidRDefault="00CC4A4F" w:rsidP="00CD129C">
            <w:pPr>
              <w:pStyle w:val="a0"/>
              <w:jc w:val="left"/>
              <w:rPr>
                <w:bCs/>
              </w:rPr>
            </w:pPr>
            <w:r w:rsidRPr="006E40A2">
              <w:rPr>
                <w:bCs/>
              </w:rPr>
              <w:t>Окалина замасленная (содержание масла менее 15%) 549 030 01 04 03 4</w:t>
            </w:r>
          </w:p>
          <w:p w:rsidR="00CC4A4F" w:rsidRPr="006E40A2" w:rsidRDefault="00CC4A4F" w:rsidP="00CD129C">
            <w:pPr>
              <w:pStyle w:val="a0"/>
              <w:jc w:val="left"/>
              <w:rPr>
                <w:bCs/>
              </w:rPr>
            </w:pPr>
            <w:r w:rsidRPr="006E40A2">
              <w:rPr>
                <w:bCs/>
              </w:rPr>
              <w:t>Пенька промасленная (содержание масла менее 15%) 549 030 02 01 03 4</w:t>
            </w:r>
          </w:p>
          <w:p w:rsidR="00CC4A4F" w:rsidRPr="006E40A2" w:rsidRDefault="00CC4A4F" w:rsidP="00CD129C">
            <w:pPr>
              <w:pStyle w:val="a0"/>
              <w:jc w:val="left"/>
              <w:rPr>
                <w:bCs/>
              </w:rPr>
            </w:pPr>
            <w:r w:rsidRPr="006E40A2">
              <w:rPr>
                <w:bCs/>
              </w:rPr>
              <w:t>Сальниковая набивка асбесто-графитовая, промасленная (содержание масла менее 15%) 549 030 03 01 03 4</w:t>
            </w:r>
          </w:p>
          <w:p w:rsidR="00CC4A4F" w:rsidRPr="006E40A2" w:rsidRDefault="00CC4A4F" w:rsidP="00CD129C">
            <w:pPr>
              <w:pStyle w:val="a0"/>
              <w:jc w:val="left"/>
              <w:rPr>
                <w:bCs/>
              </w:rPr>
            </w:pPr>
            <w:r w:rsidRPr="006E40A2">
              <w:rPr>
                <w:bCs/>
              </w:rPr>
              <w:t>Отходы фото- и кинопленки, рентгеновской пленки 571 015 00 01 00 4</w:t>
            </w:r>
          </w:p>
          <w:p w:rsidR="00CC4A4F" w:rsidRPr="006E40A2" w:rsidRDefault="00CC4A4F" w:rsidP="00CD129C">
            <w:pPr>
              <w:pStyle w:val="a0"/>
              <w:jc w:val="left"/>
              <w:rPr>
                <w:bCs/>
              </w:rPr>
            </w:pPr>
            <w:r w:rsidRPr="006E40A2">
              <w:rPr>
                <w:bCs/>
              </w:rPr>
              <w:t>Отходы затвердевшего поливинилхлорида и пенопласта на его базе 571 016 00 01 00 4</w:t>
            </w:r>
          </w:p>
          <w:p w:rsidR="00CC4A4F" w:rsidRPr="006E40A2" w:rsidRDefault="00CC4A4F" w:rsidP="00CD129C">
            <w:pPr>
              <w:pStyle w:val="a0"/>
              <w:jc w:val="left"/>
              <w:rPr>
                <w:bCs/>
              </w:rPr>
            </w:pPr>
            <w:r w:rsidRPr="006E40A2">
              <w:rPr>
                <w:bCs/>
              </w:rPr>
              <w:t>Отходы стеклолакоткани 571 032 01 01 00 4</w:t>
            </w:r>
          </w:p>
          <w:p w:rsidR="00CC4A4F" w:rsidRPr="006E40A2" w:rsidRDefault="00CC4A4F" w:rsidP="00CD129C">
            <w:pPr>
              <w:pStyle w:val="a0"/>
              <w:jc w:val="left"/>
              <w:rPr>
                <w:bCs/>
              </w:rPr>
            </w:pPr>
            <w:r w:rsidRPr="006E40A2">
              <w:rPr>
                <w:bCs/>
              </w:rPr>
              <w:t>Отходы смеси затвердевших разнородных пластмасс 571 099 00 01 00 4</w:t>
            </w:r>
          </w:p>
          <w:p w:rsidR="00CC4A4F" w:rsidRPr="006E40A2" w:rsidRDefault="00CC4A4F" w:rsidP="00CD129C">
            <w:pPr>
              <w:pStyle w:val="a0"/>
              <w:jc w:val="left"/>
              <w:rPr>
                <w:bCs/>
              </w:rPr>
            </w:pPr>
            <w:r w:rsidRPr="006E40A2">
              <w:rPr>
                <w:bCs/>
              </w:rPr>
              <w:t>Твердые отходы резины (герметизаторы резинокордные отработанные) 575 001 00 01 00 0</w:t>
            </w:r>
          </w:p>
          <w:p w:rsidR="00CC4A4F" w:rsidRPr="006E40A2" w:rsidRDefault="00CC4A4F" w:rsidP="00CD129C">
            <w:pPr>
              <w:pStyle w:val="a0"/>
              <w:jc w:val="left"/>
              <w:rPr>
                <w:bCs/>
              </w:rPr>
            </w:pPr>
            <w:r w:rsidRPr="006E40A2">
              <w:rPr>
                <w:bCs/>
              </w:rPr>
              <w:t>Резиноасбестовые отходы (в т.ч. изделия отработанные и брак) 575 003 00 01 00 4</w:t>
            </w:r>
          </w:p>
          <w:p w:rsidR="00CC4A4F" w:rsidRPr="006E40A2" w:rsidRDefault="00CC4A4F" w:rsidP="00CD129C">
            <w:pPr>
              <w:pStyle w:val="a0"/>
              <w:jc w:val="left"/>
              <w:rPr>
                <w:bCs/>
              </w:rPr>
            </w:pPr>
            <w:r w:rsidRPr="006E40A2">
              <w:rPr>
                <w:bCs/>
              </w:rPr>
              <w:t>Отходы полимерных материалов из размалывающих устройств (легкие фракции) 578 001 00 01 00 4</w:t>
            </w:r>
          </w:p>
          <w:p w:rsidR="00CC4A4F" w:rsidRPr="006E40A2" w:rsidRDefault="00CC4A4F" w:rsidP="00CD129C">
            <w:pPr>
              <w:pStyle w:val="a0"/>
              <w:jc w:val="left"/>
              <w:rPr>
                <w:bCs/>
              </w:rPr>
            </w:pPr>
            <w:r w:rsidRPr="006E40A2">
              <w:rPr>
                <w:bCs/>
              </w:rPr>
              <w:t>Пыль полимерных материалов с фильтров размалывающих устройств 578 002 00 11 00 4</w:t>
            </w:r>
          </w:p>
          <w:p w:rsidR="00CC4A4F" w:rsidRPr="006E40A2" w:rsidRDefault="00CC4A4F" w:rsidP="00CD129C">
            <w:pPr>
              <w:pStyle w:val="a0"/>
              <w:jc w:val="left"/>
              <w:rPr>
                <w:bCs/>
              </w:rPr>
            </w:pPr>
            <w:r w:rsidRPr="006E40A2">
              <w:rPr>
                <w:bCs/>
              </w:rPr>
              <w:t>Текстиль загрязненный (ткань и ветошь обтирочная, загрязненная ЛКМ) 582 000 00 00 00 0</w:t>
            </w:r>
          </w:p>
          <w:p w:rsidR="00CC4A4F" w:rsidRPr="006E40A2" w:rsidRDefault="00CC4A4F" w:rsidP="00CD129C">
            <w:pPr>
              <w:pStyle w:val="a0"/>
              <w:jc w:val="left"/>
              <w:rPr>
                <w:bCs/>
              </w:rPr>
            </w:pPr>
            <w:r w:rsidRPr="006E40A2">
              <w:rPr>
                <w:bCs/>
              </w:rPr>
              <w:t>Отходы из жилищ несортированные (исключая крупногабаритные)</w:t>
            </w:r>
          </w:p>
          <w:p w:rsidR="00CC4A4F" w:rsidRPr="006E40A2" w:rsidRDefault="00CC4A4F" w:rsidP="00CD129C">
            <w:pPr>
              <w:pStyle w:val="a0"/>
              <w:jc w:val="left"/>
              <w:rPr>
                <w:bCs/>
              </w:rPr>
            </w:pPr>
            <w:r w:rsidRPr="006E40A2">
              <w:rPr>
                <w:bCs/>
              </w:rPr>
              <w:t>911 001 00 01 00 4</w:t>
            </w:r>
          </w:p>
          <w:p w:rsidR="00CC4A4F" w:rsidRPr="006E40A2" w:rsidRDefault="00CC4A4F" w:rsidP="00CD129C">
            <w:pPr>
              <w:pStyle w:val="a0"/>
              <w:jc w:val="left"/>
              <w:rPr>
                <w:bCs/>
              </w:rPr>
            </w:pPr>
            <w:r w:rsidRPr="006E40A2">
              <w:rPr>
                <w:bCs/>
              </w:rPr>
              <w:t>Отходы потребления на производстве, подобные коммунальным (смет (мусор) от уборки производственных помещений) 912 000 00 00 00 0</w:t>
            </w:r>
          </w:p>
          <w:p w:rsidR="00CC4A4F" w:rsidRPr="006E40A2" w:rsidRDefault="00CC4A4F" w:rsidP="00CD129C">
            <w:pPr>
              <w:pStyle w:val="a0"/>
              <w:jc w:val="left"/>
              <w:rPr>
                <w:bCs/>
              </w:rPr>
            </w:pPr>
            <w:r w:rsidRPr="006E40A2">
              <w:rPr>
                <w:bCs/>
              </w:rPr>
              <w:t>Мусор от бытовых помещений организаций несортированный (исключая крупногабаритный) 912 004 00 01 00 4</w:t>
            </w:r>
          </w:p>
          <w:p w:rsidR="00CC4A4F" w:rsidRPr="006E40A2" w:rsidRDefault="00CC4A4F" w:rsidP="00CD129C">
            <w:pPr>
              <w:pStyle w:val="a0"/>
              <w:jc w:val="left"/>
              <w:rPr>
                <w:bCs/>
              </w:rPr>
            </w:pPr>
            <w:r w:rsidRPr="006E40A2">
              <w:rPr>
                <w:bCs/>
              </w:rPr>
              <w:t>Мусор строительный от разборки зданий 912 006 01 01 00 4</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вошедшие в другие пункты (фильтры воздушные автомобильные отработанные) 920 000 00 00 00 0</w:t>
            </w:r>
          </w:p>
          <w:p w:rsidR="00CC4A4F" w:rsidRPr="006E40A2" w:rsidRDefault="00CC4A4F" w:rsidP="00CD129C">
            <w:pPr>
              <w:pStyle w:val="a0"/>
              <w:jc w:val="left"/>
              <w:rPr>
                <w:bCs/>
              </w:rPr>
            </w:pPr>
            <w:r w:rsidRPr="006E40A2">
              <w:rPr>
                <w:bCs/>
              </w:rPr>
              <w:t>Прочие коммунальные отходы</w:t>
            </w:r>
          </w:p>
          <w:p w:rsidR="00CC4A4F" w:rsidRPr="006E40A2" w:rsidRDefault="00CC4A4F" w:rsidP="00CD129C">
            <w:pPr>
              <w:pStyle w:val="a0"/>
              <w:jc w:val="left"/>
              <w:rPr>
                <w:bCs/>
              </w:rPr>
            </w:pPr>
            <w:r w:rsidRPr="006E40A2">
              <w:rPr>
                <w:bCs/>
              </w:rPr>
              <w:t>(мусор уличный) 990 000 00 00 00 0</w:t>
            </w:r>
          </w:p>
        </w:tc>
        <w:tc>
          <w:tcPr>
            <w:tcW w:w="483" w:type="pct"/>
          </w:tcPr>
          <w:p w:rsidR="00CC4A4F" w:rsidRPr="006E40A2" w:rsidRDefault="00CC4A4F" w:rsidP="00CD129C">
            <w:pPr>
              <w:pStyle w:val="a0"/>
              <w:jc w:val="left"/>
              <w:rPr>
                <w:bCs/>
              </w:rPr>
            </w:pPr>
            <w:r>
              <w:t>Отсутствует</w:t>
            </w:r>
          </w:p>
        </w:tc>
        <w:tc>
          <w:tcPr>
            <w:tcW w:w="532" w:type="pct"/>
          </w:tcPr>
          <w:p w:rsidR="00CC4A4F" w:rsidRPr="006E40A2" w:rsidRDefault="00CC4A4F" w:rsidP="00CD129C">
            <w:pPr>
              <w:pStyle w:val="a0"/>
              <w:jc w:val="left"/>
              <w:rPr>
                <w:bCs/>
              </w:rPr>
            </w:pPr>
            <w:r w:rsidRPr="006E40A2">
              <w:rPr>
                <w:bCs/>
              </w:rPr>
              <w:t>71 710 000</w:t>
            </w:r>
          </w:p>
        </w:tc>
        <w:tc>
          <w:tcPr>
            <w:tcW w:w="486" w:type="pct"/>
          </w:tcPr>
          <w:p w:rsidR="00CC4A4F" w:rsidRPr="006E40A2" w:rsidRDefault="00CC4A4F" w:rsidP="00CD129C">
            <w:pPr>
              <w:pStyle w:val="a0"/>
              <w:jc w:val="left"/>
              <w:rPr>
                <w:bCs/>
              </w:rPr>
            </w:pPr>
            <w:r w:rsidRPr="006E40A2">
              <w:t>пос. Прииртышский г. Тобольск</w:t>
            </w:r>
          </w:p>
        </w:tc>
        <w:tc>
          <w:tcPr>
            <w:tcW w:w="742" w:type="pct"/>
          </w:tcPr>
          <w:p w:rsidR="00CC4A4F" w:rsidRPr="006E40A2" w:rsidRDefault="00CC4A4F" w:rsidP="00CD129C">
            <w:pPr>
              <w:pStyle w:val="a0"/>
              <w:jc w:val="left"/>
              <w:rPr>
                <w:bCs/>
              </w:rPr>
            </w:pPr>
            <w:r w:rsidRPr="006E40A2">
              <w:t>ООО «Паритет», 626150, Тюменская область, г. Тобольск, ул. Строителей, 6</w:t>
            </w:r>
          </w:p>
        </w:tc>
      </w:tr>
      <w:tr w:rsidR="00CC4A4F" w:rsidRPr="00DC5106" w:rsidTr="006E40A2">
        <w:trPr>
          <w:trHeight w:val="1653"/>
        </w:trPr>
        <w:tc>
          <w:tcPr>
            <w:tcW w:w="266" w:type="pct"/>
          </w:tcPr>
          <w:p w:rsidR="00CC4A4F" w:rsidRPr="006E40A2" w:rsidRDefault="00CC4A4F" w:rsidP="00CD129C">
            <w:pPr>
              <w:pStyle w:val="a0"/>
              <w:jc w:val="left"/>
              <w:rPr>
                <w:bCs/>
              </w:rPr>
            </w:pPr>
            <w:r w:rsidRPr="006E40A2">
              <w:t>72-00006</w:t>
            </w:r>
            <w:r>
              <w:t>-З-00592-250914</w:t>
            </w:r>
          </w:p>
        </w:tc>
        <w:tc>
          <w:tcPr>
            <w:tcW w:w="820" w:type="pct"/>
          </w:tcPr>
          <w:p w:rsidR="00CC4A4F" w:rsidRPr="006E40A2" w:rsidRDefault="00CC4A4F" w:rsidP="00CD129C">
            <w:pPr>
              <w:pStyle w:val="a0"/>
              <w:jc w:val="left"/>
              <w:rPr>
                <w:bCs/>
              </w:rPr>
            </w:pPr>
            <w:r w:rsidRPr="006E40A2">
              <w:t>Полигон ТБО г. Заводоуковска</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Обувь кожаная рабочая, потерявшая потребительские свойства</w:t>
            </w:r>
          </w:p>
          <w:p w:rsidR="00CC4A4F" w:rsidRPr="006E40A2" w:rsidRDefault="00CC4A4F" w:rsidP="00CD129C">
            <w:pPr>
              <w:pStyle w:val="a0"/>
              <w:jc w:val="left"/>
              <w:rPr>
                <w:bCs/>
              </w:rPr>
            </w:pPr>
            <w:r w:rsidRPr="006E40A2">
              <w:rPr>
                <w:bCs/>
              </w:rPr>
              <w:t>147 006 01 13 00 4</w:t>
            </w:r>
          </w:p>
          <w:p w:rsidR="00CC4A4F" w:rsidRPr="006E40A2" w:rsidRDefault="00CC4A4F" w:rsidP="00CD129C">
            <w:pPr>
              <w:pStyle w:val="a0"/>
              <w:jc w:val="left"/>
              <w:rPr>
                <w:bCs/>
              </w:rPr>
            </w:pPr>
            <w:r w:rsidRPr="006E40A2">
              <w:rPr>
                <w:bCs/>
              </w:rPr>
              <w:t>Отходы обработки и переработки древесины (пыль древесная)</w:t>
            </w:r>
          </w:p>
          <w:p w:rsidR="00CC4A4F" w:rsidRPr="006E40A2" w:rsidRDefault="00CC4A4F" w:rsidP="00CD129C">
            <w:pPr>
              <w:pStyle w:val="a0"/>
              <w:jc w:val="left"/>
              <w:rPr>
                <w:bCs/>
              </w:rPr>
            </w:pPr>
            <w:r w:rsidRPr="006E40A2">
              <w:rPr>
                <w:bCs/>
              </w:rPr>
              <w:t>171 100 00 00 00 0</w:t>
            </w:r>
          </w:p>
          <w:p w:rsidR="00CC4A4F" w:rsidRPr="006E40A2" w:rsidRDefault="00CC4A4F" w:rsidP="00CD129C">
            <w:pPr>
              <w:pStyle w:val="a0"/>
              <w:jc w:val="left"/>
              <w:rPr>
                <w:bCs/>
              </w:rPr>
            </w:pPr>
            <w:r w:rsidRPr="006E40A2">
              <w:rPr>
                <w:bCs/>
              </w:rPr>
              <w:t>Обрезь фанеры, содержащей связующие смолы в количестве от 0,2% до 2,5% включительно</w:t>
            </w:r>
          </w:p>
          <w:p w:rsidR="00CC4A4F" w:rsidRPr="006E40A2" w:rsidRDefault="00CC4A4F" w:rsidP="00CD129C">
            <w:pPr>
              <w:pStyle w:val="a0"/>
              <w:jc w:val="left"/>
              <w:rPr>
                <w:bCs/>
              </w:rPr>
            </w:pPr>
            <w:r w:rsidRPr="006E40A2">
              <w:rPr>
                <w:bCs/>
              </w:rPr>
              <w:t>171 201 01 01 01 4</w:t>
            </w:r>
          </w:p>
          <w:p w:rsidR="00CC4A4F" w:rsidRPr="006E40A2" w:rsidRDefault="00CC4A4F" w:rsidP="00CD129C">
            <w:pPr>
              <w:pStyle w:val="a0"/>
              <w:jc w:val="left"/>
              <w:rPr>
                <w:bCs/>
              </w:rPr>
            </w:pPr>
            <w:r w:rsidRPr="006E40A2">
              <w:rPr>
                <w:bCs/>
              </w:rPr>
              <w:t>Опилки древесно-стружечных и/или древесно-волокнистых плит, содержащие связующие смолы в количестве от 0,2% до 2,5% включительно 171 202 01 01 01 4</w:t>
            </w:r>
          </w:p>
          <w:p w:rsidR="00CC4A4F" w:rsidRPr="006E40A2" w:rsidRDefault="00CC4A4F" w:rsidP="00CD129C">
            <w:pPr>
              <w:pStyle w:val="a0"/>
              <w:jc w:val="left"/>
              <w:rPr>
                <w:bCs/>
              </w:rPr>
            </w:pPr>
            <w:r w:rsidRPr="006E40A2">
              <w:rPr>
                <w:bCs/>
              </w:rPr>
              <w:t>Отходы древесных строительных лесоматериалов, в т.ч. от сноса и разборки строений 171 205 00 01 00 4</w:t>
            </w:r>
          </w:p>
          <w:p w:rsidR="00CC4A4F" w:rsidRPr="006E40A2" w:rsidRDefault="00CC4A4F" w:rsidP="00CD129C">
            <w:pPr>
              <w:pStyle w:val="a0"/>
              <w:jc w:val="left"/>
              <w:rPr>
                <w:bCs/>
              </w:rPr>
            </w:pPr>
            <w:r w:rsidRPr="006E40A2">
              <w:rPr>
                <w:bCs/>
              </w:rPr>
              <w:t>Отходы древесины с масляной пропиткой 171 208 00 01 01 4</w:t>
            </w:r>
          </w:p>
          <w:p w:rsidR="00CC4A4F" w:rsidRPr="006E40A2" w:rsidRDefault="00CC4A4F" w:rsidP="00CD129C">
            <w:pPr>
              <w:pStyle w:val="a0"/>
              <w:jc w:val="left"/>
              <w:rPr>
                <w:bCs/>
              </w:rPr>
            </w:pPr>
            <w:r w:rsidRPr="006E40A2">
              <w:rPr>
                <w:bCs/>
              </w:rPr>
              <w:t>Древесные отходы с пропиткой и покрытиями несортированные</w:t>
            </w:r>
          </w:p>
          <w:p w:rsidR="00CC4A4F" w:rsidRPr="006E40A2" w:rsidRDefault="00CC4A4F" w:rsidP="00CD129C">
            <w:pPr>
              <w:pStyle w:val="a0"/>
              <w:jc w:val="left"/>
              <w:rPr>
                <w:bCs/>
              </w:rPr>
            </w:pPr>
            <w:r w:rsidRPr="006E40A2">
              <w:rPr>
                <w:bCs/>
              </w:rPr>
              <w:t>171 220 00 01 01 4</w:t>
            </w:r>
          </w:p>
          <w:p w:rsidR="00CC4A4F" w:rsidRPr="006E40A2" w:rsidRDefault="00CC4A4F" w:rsidP="00CD129C">
            <w:pPr>
              <w:pStyle w:val="a0"/>
              <w:jc w:val="left"/>
              <w:rPr>
                <w:bCs/>
              </w:rPr>
            </w:pPr>
            <w:r w:rsidRPr="006E40A2">
              <w:rPr>
                <w:bCs/>
              </w:rPr>
              <w:t>Опилки древесные, загрязненные минеральными маслами (содержание масел – менее 15%)</w:t>
            </w:r>
          </w:p>
          <w:p w:rsidR="00CC4A4F" w:rsidRPr="006E40A2" w:rsidRDefault="00CC4A4F" w:rsidP="00CD129C">
            <w:pPr>
              <w:pStyle w:val="a0"/>
              <w:jc w:val="left"/>
              <w:rPr>
                <w:bCs/>
              </w:rPr>
            </w:pPr>
            <w:r w:rsidRPr="006E40A2">
              <w:rPr>
                <w:bCs/>
              </w:rPr>
              <w:t>171 302 01 01 03 4</w:t>
            </w:r>
          </w:p>
          <w:p w:rsidR="00CC4A4F" w:rsidRPr="006E40A2" w:rsidRDefault="00CC4A4F" w:rsidP="00CD129C">
            <w:pPr>
              <w:pStyle w:val="a0"/>
              <w:jc w:val="left"/>
              <w:rPr>
                <w:bCs/>
              </w:rPr>
            </w:pPr>
            <w:r w:rsidRPr="006E40A2">
              <w:rPr>
                <w:bCs/>
              </w:rPr>
              <w:t>Стружки древесные, загрязненные минеральными маслами (содержание масел – менее 15%)  %)</w:t>
            </w:r>
          </w:p>
          <w:p w:rsidR="00CC4A4F" w:rsidRPr="006E40A2" w:rsidRDefault="00CC4A4F" w:rsidP="00CD129C">
            <w:pPr>
              <w:pStyle w:val="a0"/>
              <w:jc w:val="left"/>
              <w:rPr>
                <w:bCs/>
              </w:rPr>
            </w:pPr>
            <w:r w:rsidRPr="006E40A2">
              <w:rPr>
                <w:bCs/>
              </w:rPr>
              <w:t>171 302 02 01 03 4</w:t>
            </w:r>
          </w:p>
          <w:p w:rsidR="00CC4A4F" w:rsidRPr="006E40A2" w:rsidRDefault="00CC4A4F" w:rsidP="00CD129C">
            <w:pPr>
              <w:pStyle w:val="a0"/>
              <w:jc w:val="left"/>
              <w:rPr>
                <w:bCs/>
              </w:rPr>
            </w:pPr>
            <w:r w:rsidRPr="006E40A2">
              <w:rPr>
                <w:bCs/>
              </w:rPr>
              <w:t>Обрезь разнородной древесины (например, содержащая обрезь древесно-стружечных и/или древесно-волокнистых плит)</w:t>
            </w:r>
          </w:p>
          <w:p w:rsidR="00CC4A4F" w:rsidRPr="006E40A2" w:rsidRDefault="00CC4A4F" w:rsidP="00CD129C">
            <w:pPr>
              <w:pStyle w:val="a0"/>
              <w:jc w:val="left"/>
              <w:rPr>
                <w:bCs/>
              </w:rPr>
            </w:pPr>
            <w:r w:rsidRPr="006E40A2">
              <w:rPr>
                <w:bCs/>
              </w:rPr>
              <w:t>171 901 06 01 00 4</w:t>
            </w:r>
          </w:p>
          <w:p w:rsidR="00CC4A4F" w:rsidRPr="006E40A2" w:rsidRDefault="00CC4A4F" w:rsidP="00CD129C">
            <w:pPr>
              <w:pStyle w:val="a0"/>
              <w:jc w:val="left"/>
              <w:rPr>
                <w:bCs/>
              </w:rPr>
            </w:pPr>
            <w:r w:rsidRPr="006E40A2">
              <w:rPr>
                <w:bCs/>
              </w:rPr>
              <w:t>Отходы бумажной клеевой ленты</w:t>
            </w:r>
          </w:p>
          <w:p w:rsidR="00CC4A4F" w:rsidRPr="006E40A2" w:rsidRDefault="00CC4A4F" w:rsidP="00CD129C">
            <w:pPr>
              <w:pStyle w:val="a0"/>
              <w:jc w:val="left"/>
              <w:rPr>
                <w:bCs/>
              </w:rPr>
            </w:pPr>
            <w:r w:rsidRPr="006E40A2">
              <w:rPr>
                <w:bCs/>
              </w:rPr>
              <w:t>187 201 02 01 01 4</w:t>
            </w:r>
          </w:p>
          <w:p w:rsidR="00CC4A4F" w:rsidRPr="006E40A2" w:rsidRDefault="00CC4A4F" w:rsidP="00CD129C">
            <w:pPr>
              <w:pStyle w:val="a0"/>
              <w:jc w:val="left"/>
              <w:rPr>
                <w:bCs/>
              </w:rPr>
            </w:pPr>
            <w:r w:rsidRPr="006E40A2">
              <w:rPr>
                <w:bCs/>
              </w:rPr>
              <w:t>Отходы рубероида 187 204 01 01 01 4</w:t>
            </w:r>
          </w:p>
          <w:p w:rsidR="00CC4A4F" w:rsidRPr="006E40A2" w:rsidRDefault="00CC4A4F" w:rsidP="00CD129C">
            <w:pPr>
              <w:pStyle w:val="a0"/>
              <w:jc w:val="left"/>
              <w:rPr>
                <w:bCs/>
              </w:rPr>
            </w:pPr>
            <w:r w:rsidRPr="006E40A2">
              <w:rPr>
                <w:bCs/>
              </w:rPr>
              <w:t>Отходы толи 187 204 02 01 01 4</w:t>
            </w:r>
          </w:p>
          <w:p w:rsidR="00CC4A4F" w:rsidRPr="006E40A2" w:rsidRDefault="00CC4A4F" w:rsidP="00CD129C">
            <w:pPr>
              <w:pStyle w:val="a0"/>
              <w:jc w:val="left"/>
              <w:rPr>
                <w:bCs/>
              </w:rPr>
            </w:pPr>
            <w:r w:rsidRPr="006E40A2">
              <w:rPr>
                <w:bCs/>
              </w:rPr>
              <w:t>Разнородные отходы бумаги и картона (например, содержащие отходы фотобумаги) 187 901 00 01 00 4</w:t>
            </w:r>
          </w:p>
          <w:p w:rsidR="00CC4A4F" w:rsidRPr="006E40A2" w:rsidRDefault="00CC4A4F" w:rsidP="00CD129C">
            <w:pPr>
              <w:pStyle w:val="a0"/>
              <w:jc w:val="left"/>
              <w:rPr>
                <w:bCs/>
              </w:rPr>
            </w:pPr>
            <w:r w:rsidRPr="006E40A2">
              <w:rPr>
                <w:bCs/>
              </w:rPr>
              <w:t>Золошлаки от сжигания углей (Березовский) 313 002 02 01 00 4</w:t>
            </w:r>
          </w:p>
          <w:p w:rsidR="00CC4A4F" w:rsidRPr="006E40A2" w:rsidRDefault="00CC4A4F" w:rsidP="00CD129C">
            <w:pPr>
              <w:pStyle w:val="a0"/>
              <w:jc w:val="left"/>
              <w:rPr>
                <w:bCs/>
              </w:rPr>
            </w:pPr>
            <w:r w:rsidRPr="006E40A2">
              <w:rPr>
                <w:bCs/>
              </w:rPr>
              <w:t>Пыль керамзитовая 314 006 01 11 00 4</w:t>
            </w:r>
          </w:p>
          <w:p w:rsidR="00CC4A4F" w:rsidRPr="006E40A2" w:rsidRDefault="00CC4A4F" w:rsidP="00CD129C">
            <w:pPr>
              <w:pStyle w:val="a0"/>
              <w:jc w:val="left"/>
              <w:rPr>
                <w:bCs/>
              </w:rPr>
            </w:pPr>
            <w:r w:rsidRPr="006E40A2">
              <w:rPr>
                <w:bCs/>
              </w:rPr>
              <w:t>Пыль керамическая 314 007 01 11 00 4</w:t>
            </w:r>
          </w:p>
          <w:p w:rsidR="00CC4A4F" w:rsidRPr="006E40A2" w:rsidRDefault="00CC4A4F" w:rsidP="00CD129C">
            <w:pPr>
              <w:pStyle w:val="a0"/>
              <w:jc w:val="left"/>
              <w:rPr>
                <w:bCs/>
              </w:rPr>
            </w:pPr>
            <w:r w:rsidRPr="006E40A2">
              <w:rPr>
                <w:bCs/>
              </w:rPr>
              <w:t>Пыль стеклянная 314 008 01 11 00 4</w:t>
            </w:r>
          </w:p>
          <w:p w:rsidR="00CC4A4F" w:rsidRPr="006E40A2" w:rsidRDefault="00CC4A4F" w:rsidP="00CD129C">
            <w:pPr>
              <w:pStyle w:val="a0"/>
              <w:jc w:val="left"/>
              <w:rPr>
                <w:bCs/>
              </w:rPr>
            </w:pPr>
            <w:r w:rsidRPr="006E40A2">
              <w:rPr>
                <w:bCs/>
              </w:rPr>
              <w:t>Пыль известковая и доломитовая</w:t>
            </w:r>
          </w:p>
          <w:p w:rsidR="00CC4A4F" w:rsidRPr="006E40A2" w:rsidRDefault="00CC4A4F" w:rsidP="00CD129C">
            <w:pPr>
              <w:pStyle w:val="a0"/>
              <w:jc w:val="left"/>
              <w:rPr>
                <w:bCs/>
              </w:rPr>
            </w:pPr>
            <w:r w:rsidRPr="006E40A2">
              <w:rPr>
                <w:bCs/>
              </w:rPr>
              <w:t>314 013 01 11 00 4</w:t>
            </w:r>
          </w:p>
          <w:p w:rsidR="00CC4A4F" w:rsidRPr="006E40A2" w:rsidRDefault="00CC4A4F" w:rsidP="00CD129C">
            <w:pPr>
              <w:pStyle w:val="a0"/>
              <w:jc w:val="left"/>
              <w:rPr>
                <w:bCs/>
              </w:rPr>
            </w:pPr>
            <w:r w:rsidRPr="006E40A2">
              <w:rPr>
                <w:bCs/>
              </w:rPr>
              <w:t>Отход асбоцемента в кусковой форме 314 012 02 01 01 4</w:t>
            </w:r>
          </w:p>
          <w:p w:rsidR="00CC4A4F" w:rsidRPr="006E40A2" w:rsidRDefault="00CC4A4F" w:rsidP="00CD129C">
            <w:pPr>
              <w:pStyle w:val="a0"/>
              <w:jc w:val="left"/>
              <w:rPr>
                <w:bCs/>
              </w:rPr>
            </w:pPr>
            <w:r w:rsidRPr="006E40A2">
              <w:rPr>
                <w:bCs/>
              </w:rPr>
              <w:t>Отходы мела в виде порошка или пыли 314 013 05 11 00 4</w:t>
            </w:r>
          </w:p>
          <w:p w:rsidR="00CC4A4F" w:rsidRPr="006E40A2" w:rsidRDefault="00CC4A4F" w:rsidP="00CD129C">
            <w:pPr>
              <w:pStyle w:val="a0"/>
              <w:jc w:val="left"/>
              <w:rPr>
                <w:bCs/>
              </w:rPr>
            </w:pPr>
            <w:r w:rsidRPr="006E40A2">
              <w:rPr>
                <w:bCs/>
              </w:rPr>
              <w:t>Пыль кирпичная 314 014 02 11 00 4</w:t>
            </w:r>
          </w:p>
          <w:p w:rsidR="00CC4A4F" w:rsidRPr="006E40A2" w:rsidRDefault="00CC4A4F" w:rsidP="00CD129C">
            <w:pPr>
              <w:pStyle w:val="a0"/>
              <w:jc w:val="left"/>
              <w:rPr>
                <w:bCs/>
              </w:rPr>
            </w:pPr>
            <w:r w:rsidRPr="006E40A2">
              <w:rPr>
                <w:bCs/>
              </w:rPr>
              <w:t>Отходы шлаковаты 314 016 01 01 00 4</w:t>
            </w:r>
          </w:p>
          <w:p w:rsidR="00CC4A4F" w:rsidRPr="006E40A2" w:rsidRDefault="00CC4A4F" w:rsidP="00CD129C">
            <w:pPr>
              <w:pStyle w:val="a0"/>
              <w:jc w:val="left"/>
              <w:rPr>
                <w:bCs/>
              </w:rPr>
            </w:pPr>
            <w:r w:rsidRPr="006E40A2">
              <w:rPr>
                <w:bCs/>
              </w:rPr>
              <w:t>Песок, загрязненный мазутом (содержание мазута менее 15%) 314 023 02 01 03 4</w:t>
            </w:r>
          </w:p>
          <w:p w:rsidR="00CC4A4F" w:rsidRPr="006E40A2" w:rsidRDefault="00CC4A4F" w:rsidP="00CD129C">
            <w:pPr>
              <w:pStyle w:val="a0"/>
              <w:jc w:val="left"/>
              <w:rPr>
                <w:bCs/>
              </w:rPr>
            </w:pPr>
            <w:r w:rsidRPr="006E40A2">
              <w:rPr>
                <w:bCs/>
              </w:rPr>
              <w:t>Песок, загрязненный маслами (содержание масел менее 15%) 314 023 03 01 03 4</w:t>
            </w:r>
          </w:p>
          <w:p w:rsidR="00CC4A4F" w:rsidRPr="006E40A2" w:rsidRDefault="00CC4A4F" w:rsidP="00CD129C">
            <w:pPr>
              <w:pStyle w:val="a0"/>
              <w:jc w:val="left"/>
              <w:rPr>
                <w:bCs/>
              </w:rPr>
            </w:pPr>
            <w:r w:rsidRPr="006E40A2">
              <w:rPr>
                <w:bCs/>
              </w:rPr>
              <w:t>Песок, загрязненный бензином (количество бензина  менее15%)</w:t>
            </w:r>
          </w:p>
          <w:p w:rsidR="00CC4A4F" w:rsidRPr="006E40A2" w:rsidRDefault="00CC4A4F" w:rsidP="00CD129C">
            <w:pPr>
              <w:pStyle w:val="a0"/>
              <w:jc w:val="left"/>
              <w:rPr>
                <w:bCs/>
              </w:rPr>
            </w:pPr>
            <w:r w:rsidRPr="006E40A2">
              <w:rPr>
                <w:bCs/>
              </w:rPr>
              <w:t>314 023 04 01 03 4</w:t>
            </w:r>
          </w:p>
          <w:p w:rsidR="00CC4A4F" w:rsidRPr="006E40A2" w:rsidRDefault="00CC4A4F" w:rsidP="00CD129C">
            <w:pPr>
              <w:pStyle w:val="a0"/>
              <w:jc w:val="left"/>
              <w:rPr>
                <w:bCs/>
              </w:rPr>
            </w:pPr>
            <w:r w:rsidRPr="006E40A2">
              <w:rPr>
                <w:bCs/>
              </w:rPr>
              <w:t>Пыль бетонная 314 027 03 11 00 4</w:t>
            </w:r>
          </w:p>
          <w:p w:rsidR="00CC4A4F" w:rsidRPr="006E40A2" w:rsidRDefault="00CC4A4F" w:rsidP="00CD129C">
            <w:pPr>
              <w:pStyle w:val="a0"/>
              <w:jc w:val="left"/>
              <w:rPr>
                <w:bCs/>
              </w:rPr>
            </w:pPr>
            <w:r w:rsidRPr="006E40A2">
              <w:rPr>
                <w:bCs/>
              </w:rPr>
              <w:t>Пыль древесного угля 314 034 01 11 00 4</w:t>
            </w:r>
          </w:p>
          <w:p w:rsidR="00CC4A4F" w:rsidRPr="006E40A2" w:rsidRDefault="00CC4A4F" w:rsidP="00CD129C">
            <w:pPr>
              <w:pStyle w:val="a0"/>
              <w:jc w:val="left"/>
              <w:rPr>
                <w:bCs/>
              </w:rPr>
            </w:pPr>
            <w:r w:rsidRPr="006E40A2">
              <w:rPr>
                <w:bCs/>
              </w:rPr>
              <w:t>Отходы бетонной смеси с содержанием пыли более 30% 314 036 01 08 00 4</w:t>
            </w:r>
          </w:p>
          <w:p w:rsidR="00CC4A4F" w:rsidRPr="006E40A2" w:rsidRDefault="00CC4A4F" w:rsidP="00CD129C">
            <w:pPr>
              <w:pStyle w:val="a0"/>
              <w:jc w:val="left"/>
              <w:rPr>
                <w:bCs/>
              </w:rPr>
            </w:pPr>
            <w:r w:rsidRPr="006E40A2">
              <w:rPr>
                <w:bCs/>
              </w:rPr>
              <w:t>Отходы асбеста в кусковой форме</w:t>
            </w:r>
          </w:p>
          <w:p w:rsidR="00CC4A4F" w:rsidRPr="006E40A2" w:rsidRDefault="00CC4A4F" w:rsidP="00CD129C">
            <w:pPr>
              <w:pStyle w:val="a0"/>
              <w:jc w:val="left"/>
              <w:rPr>
                <w:bCs/>
              </w:rPr>
            </w:pPr>
            <w:r w:rsidRPr="006E40A2">
              <w:rPr>
                <w:bCs/>
              </w:rPr>
              <w:t>314 037 02 01 01 4</w:t>
            </w:r>
          </w:p>
          <w:p w:rsidR="00CC4A4F" w:rsidRPr="006E40A2" w:rsidRDefault="00CC4A4F" w:rsidP="00CD129C">
            <w:pPr>
              <w:pStyle w:val="a0"/>
              <w:jc w:val="left"/>
              <w:rPr>
                <w:bCs/>
              </w:rPr>
            </w:pPr>
            <w:r w:rsidRPr="006E40A2">
              <w:rPr>
                <w:bCs/>
              </w:rPr>
              <w:t>Отходы асбестовой бумаги 314 037 03 01 01 4</w:t>
            </w:r>
          </w:p>
          <w:p w:rsidR="00CC4A4F" w:rsidRPr="006E40A2" w:rsidRDefault="00CC4A4F" w:rsidP="00CD129C">
            <w:pPr>
              <w:pStyle w:val="a0"/>
              <w:jc w:val="left"/>
              <w:rPr>
                <w:bCs/>
              </w:rPr>
            </w:pPr>
            <w:r w:rsidRPr="006E40A2">
              <w:rPr>
                <w:bCs/>
              </w:rPr>
              <w:t>Пыль гипсовая 314 038 01 11 00 4</w:t>
            </w:r>
          </w:p>
          <w:p w:rsidR="00CC4A4F" w:rsidRPr="006E40A2" w:rsidRDefault="00CC4A4F" w:rsidP="00CD129C">
            <w:pPr>
              <w:pStyle w:val="a0"/>
              <w:jc w:val="left"/>
              <w:rPr>
                <w:bCs/>
              </w:rPr>
            </w:pPr>
            <w:r w:rsidRPr="006E40A2">
              <w:rPr>
                <w:bCs/>
              </w:rPr>
              <w:t>Остатки абразивных материалов в виде пыли и порошка 314 043 04 11 00 4</w:t>
            </w:r>
          </w:p>
          <w:p w:rsidR="00CC4A4F" w:rsidRPr="006E40A2" w:rsidRDefault="00CC4A4F" w:rsidP="00CD129C">
            <w:pPr>
              <w:pStyle w:val="a0"/>
              <w:jc w:val="left"/>
              <w:rPr>
                <w:bCs/>
              </w:rPr>
            </w:pPr>
            <w:r w:rsidRPr="006E40A2">
              <w:rPr>
                <w:bCs/>
              </w:rPr>
              <w:t>Шлак сварочный 314 048 00 01 99 4</w:t>
            </w:r>
          </w:p>
          <w:p w:rsidR="00CC4A4F" w:rsidRPr="006E40A2" w:rsidRDefault="00CC4A4F" w:rsidP="00CD129C">
            <w:pPr>
              <w:pStyle w:val="a0"/>
              <w:jc w:val="left"/>
              <w:rPr>
                <w:bCs/>
              </w:rPr>
            </w:pPr>
            <w:r w:rsidRPr="006E40A2">
              <w:rPr>
                <w:bCs/>
              </w:rPr>
              <w:t>Металлическая дробь с примесью шлаковой корки (дробеструйная обработка) 351 503 01 08 00 4</w:t>
            </w:r>
          </w:p>
          <w:p w:rsidR="00CC4A4F" w:rsidRPr="006E40A2" w:rsidRDefault="00CC4A4F" w:rsidP="00CD129C">
            <w:pPr>
              <w:pStyle w:val="a0"/>
              <w:jc w:val="left"/>
              <w:rPr>
                <w:bCs/>
              </w:rPr>
            </w:pPr>
            <w:r w:rsidRPr="006E40A2">
              <w:rPr>
                <w:bCs/>
              </w:rPr>
              <w:t>Окалина 351 504 00 01 00 0</w:t>
            </w:r>
          </w:p>
          <w:p w:rsidR="00CC4A4F" w:rsidRPr="006E40A2" w:rsidRDefault="00CC4A4F" w:rsidP="00CD129C">
            <w:pPr>
              <w:pStyle w:val="a0"/>
              <w:jc w:val="left"/>
              <w:rPr>
                <w:bCs/>
              </w:rPr>
            </w:pPr>
            <w:r w:rsidRPr="006E40A2">
              <w:rPr>
                <w:bCs/>
              </w:rPr>
              <w:t>Шламы  нефти и нефтепродуктов (нейтрализованный сорбентом «С-Верад») 546 000 00 00 00 0</w:t>
            </w:r>
          </w:p>
          <w:p w:rsidR="00CC4A4F" w:rsidRPr="006E40A2" w:rsidRDefault="00CC4A4F" w:rsidP="00CD129C">
            <w:pPr>
              <w:pStyle w:val="a0"/>
              <w:jc w:val="left"/>
              <w:rPr>
                <w:bCs/>
              </w:rPr>
            </w:pPr>
            <w:r w:rsidRPr="006E40A2">
              <w:rPr>
                <w:bCs/>
              </w:rPr>
              <w:t>Обтирочный материал, загрязненный маслами (содержание масел менее 15%) 549 027 01 01 03 4</w:t>
            </w:r>
          </w:p>
          <w:p w:rsidR="00CC4A4F" w:rsidRPr="006E40A2" w:rsidRDefault="00CC4A4F" w:rsidP="00CD129C">
            <w:pPr>
              <w:pStyle w:val="a0"/>
              <w:jc w:val="left"/>
              <w:rPr>
                <w:bCs/>
              </w:rPr>
            </w:pPr>
            <w:r w:rsidRPr="006E40A2">
              <w:rPr>
                <w:bCs/>
              </w:rPr>
              <w:t>Окалина замасленная (содержание масла менее 15%) 549 030 01 04 03 4</w:t>
            </w:r>
          </w:p>
          <w:p w:rsidR="00CC4A4F" w:rsidRPr="006E40A2" w:rsidRDefault="00CC4A4F" w:rsidP="00CD129C">
            <w:pPr>
              <w:pStyle w:val="a0"/>
              <w:jc w:val="left"/>
              <w:rPr>
                <w:bCs/>
              </w:rPr>
            </w:pPr>
            <w:r w:rsidRPr="006E40A2">
              <w:rPr>
                <w:bCs/>
              </w:rPr>
              <w:t>Отходы затвердевшего поливинилхлорида и пенопласта на его базе 571 016 00 01 00 4</w:t>
            </w:r>
          </w:p>
          <w:p w:rsidR="00CC4A4F" w:rsidRPr="006E40A2" w:rsidRDefault="00CC4A4F" w:rsidP="00CD129C">
            <w:pPr>
              <w:pStyle w:val="a0"/>
              <w:jc w:val="left"/>
              <w:rPr>
                <w:bCs/>
              </w:rPr>
            </w:pPr>
            <w:r w:rsidRPr="006E40A2">
              <w:rPr>
                <w:bCs/>
              </w:rPr>
              <w:t>Резиноасбестовые отходы (в т.ч. изделия отработанные и брак) 575 003 00 01 00 4</w:t>
            </w:r>
          </w:p>
          <w:p w:rsidR="00CC4A4F" w:rsidRPr="006E40A2" w:rsidRDefault="00CC4A4F" w:rsidP="00CD129C">
            <w:pPr>
              <w:pStyle w:val="a0"/>
              <w:jc w:val="left"/>
              <w:rPr>
                <w:bCs/>
              </w:rPr>
            </w:pPr>
            <w:r w:rsidRPr="006E40A2">
              <w:rPr>
                <w:bCs/>
              </w:rPr>
              <w:t>Отходы смеси затвердевших разнородных пластмасс 571 099 00 01 00 4</w:t>
            </w:r>
          </w:p>
          <w:p w:rsidR="00CC4A4F" w:rsidRPr="006E40A2" w:rsidRDefault="00CC4A4F" w:rsidP="00CD129C">
            <w:pPr>
              <w:pStyle w:val="a0"/>
              <w:jc w:val="left"/>
              <w:rPr>
                <w:bCs/>
              </w:rPr>
            </w:pPr>
            <w:r w:rsidRPr="006E40A2">
              <w:rPr>
                <w:bCs/>
              </w:rPr>
              <w:t>Текстиль загрязненный (ткань и ветошь обтирочная, загрязненная ЛКМ) 582 000 00 00 00 0</w:t>
            </w:r>
          </w:p>
          <w:p w:rsidR="00CC4A4F" w:rsidRPr="006E40A2" w:rsidRDefault="00CC4A4F" w:rsidP="00CD129C">
            <w:pPr>
              <w:pStyle w:val="a0"/>
              <w:jc w:val="left"/>
              <w:rPr>
                <w:bCs/>
              </w:rPr>
            </w:pPr>
            <w:r w:rsidRPr="006E40A2">
              <w:rPr>
                <w:bCs/>
              </w:rPr>
              <w:t>Текстиль загрязненный (спецодежда списанная, загрязненная нефтепродуктами менее 15%) 582 000 00 00 00 0</w:t>
            </w:r>
          </w:p>
          <w:p w:rsidR="00CC4A4F" w:rsidRPr="006E40A2" w:rsidRDefault="00CC4A4F" w:rsidP="00CD129C">
            <w:pPr>
              <w:pStyle w:val="a0"/>
              <w:jc w:val="left"/>
              <w:rPr>
                <w:bCs/>
              </w:rPr>
            </w:pPr>
            <w:r w:rsidRPr="006E40A2">
              <w:rPr>
                <w:bCs/>
              </w:rPr>
              <w:t>Лабораторные отходы и остатки химикалиев (отработанный материал после обеззараживания) 593 000 00 00 00 0</w:t>
            </w:r>
          </w:p>
          <w:p w:rsidR="00CC4A4F" w:rsidRPr="006E40A2" w:rsidRDefault="00CC4A4F" w:rsidP="00CD129C">
            <w:pPr>
              <w:pStyle w:val="a0"/>
              <w:jc w:val="left"/>
              <w:rPr>
                <w:bCs/>
              </w:rPr>
            </w:pPr>
            <w:r w:rsidRPr="006E40A2">
              <w:rPr>
                <w:bCs/>
              </w:rPr>
              <w:t>Отходы из жилищ несортированные (исключая крупногабаритные) 911 001 00 01 00 4</w:t>
            </w:r>
          </w:p>
          <w:p w:rsidR="00CC4A4F" w:rsidRPr="006E40A2" w:rsidRDefault="00CC4A4F" w:rsidP="00CD129C">
            <w:pPr>
              <w:pStyle w:val="a0"/>
              <w:jc w:val="left"/>
              <w:rPr>
                <w:bCs/>
              </w:rPr>
            </w:pPr>
            <w:r w:rsidRPr="006E40A2">
              <w:rPr>
                <w:bCs/>
              </w:rPr>
              <w:t>Отходы потребления на производстве, подобные коммунальным (смет с территории) 912 000 00 00 00 0</w:t>
            </w:r>
          </w:p>
          <w:p w:rsidR="00CC4A4F" w:rsidRPr="006E40A2" w:rsidRDefault="00CC4A4F" w:rsidP="00CD129C">
            <w:pPr>
              <w:pStyle w:val="a0"/>
              <w:jc w:val="left"/>
              <w:rPr>
                <w:bCs/>
              </w:rPr>
            </w:pPr>
            <w:r w:rsidRPr="006E40A2">
              <w:rPr>
                <w:bCs/>
              </w:rPr>
              <w:t>Отходы потребления на производстве, подобные коммунальным (мусор (смет) от уборки складских помещений)</w:t>
            </w:r>
          </w:p>
          <w:p w:rsidR="00CC4A4F" w:rsidRPr="006E40A2" w:rsidRDefault="00CC4A4F" w:rsidP="00CD129C">
            <w:pPr>
              <w:pStyle w:val="a0"/>
              <w:jc w:val="left"/>
              <w:rPr>
                <w:bCs/>
              </w:rPr>
            </w:pPr>
            <w:r w:rsidRPr="006E40A2">
              <w:rPr>
                <w:bCs/>
              </w:rPr>
              <w:t>912 000 00 00 00 0</w:t>
            </w:r>
          </w:p>
          <w:p w:rsidR="00CC4A4F" w:rsidRPr="006E40A2" w:rsidRDefault="00CC4A4F" w:rsidP="00CD129C">
            <w:pPr>
              <w:pStyle w:val="a0"/>
              <w:jc w:val="left"/>
              <w:rPr>
                <w:bCs/>
              </w:rPr>
            </w:pPr>
            <w:r w:rsidRPr="006E40A2">
              <w:rPr>
                <w:bCs/>
              </w:rPr>
              <w:t>Отходы потребления на производстве, подобные коммунальным (мусор (смет) от уборки прилегающей территории АБК (офисов) 912 000 00 00 00 0</w:t>
            </w:r>
          </w:p>
          <w:p w:rsidR="00CC4A4F" w:rsidRPr="006E40A2" w:rsidRDefault="00CC4A4F" w:rsidP="00CD129C">
            <w:pPr>
              <w:pStyle w:val="a0"/>
              <w:jc w:val="left"/>
              <w:rPr>
                <w:bCs/>
              </w:rPr>
            </w:pPr>
            <w:r w:rsidRPr="006E40A2">
              <w:rPr>
                <w:bCs/>
              </w:rPr>
              <w:t>Мусор от бытовых помещений организаций несортированный (исключая крупногабаритный) 912 004 00 01 00 4</w:t>
            </w:r>
          </w:p>
          <w:p w:rsidR="00CC4A4F" w:rsidRPr="006E40A2" w:rsidRDefault="00CC4A4F" w:rsidP="00CD129C">
            <w:pPr>
              <w:pStyle w:val="a0"/>
              <w:jc w:val="left"/>
              <w:rPr>
                <w:bCs/>
              </w:rPr>
            </w:pPr>
            <w:r w:rsidRPr="006E40A2">
              <w:rPr>
                <w:bCs/>
              </w:rPr>
              <w:t>Мусор строительный от разборки зданий 912 006 01 01 00 4</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вошедших в другие пункты (Отходы оргтехники) 920 000 00 00 00 0</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вошедших в другие пункты (тара металлическая с затвердевшими остатками лакокрасочных материалов) 920 000 00 00 00 0</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вошедших в другие пункты (фильтры воздушные отработанные)</w:t>
            </w:r>
          </w:p>
          <w:p w:rsidR="00CC4A4F" w:rsidRPr="006E40A2" w:rsidRDefault="00CC4A4F" w:rsidP="00CD129C">
            <w:pPr>
              <w:pStyle w:val="a0"/>
              <w:jc w:val="left"/>
              <w:rPr>
                <w:bCs/>
              </w:rPr>
            </w:pPr>
            <w:r w:rsidRPr="006E40A2">
              <w:rPr>
                <w:bCs/>
              </w:rPr>
              <w:t>920 000 00 00 00 0</w:t>
            </w:r>
          </w:p>
          <w:p w:rsidR="00CC4A4F" w:rsidRPr="006E40A2" w:rsidRDefault="00CC4A4F" w:rsidP="00CD129C">
            <w:pPr>
              <w:pStyle w:val="a0"/>
              <w:jc w:val="left"/>
              <w:rPr>
                <w:bCs/>
              </w:rPr>
            </w:pPr>
            <w:r w:rsidRPr="006E40A2">
              <w:rPr>
                <w:bCs/>
              </w:rPr>
              <w:t>Отходы от водоподготовки, обработки сточных вод и использования воды (отход, улавливаемый пескоуловителями на очистных сооружениях сточных вод) 940 000 00 00 00 0</w:t>
            </w:r>
          </w:p>
          <w:p w:rsidR="00CC4A4F" w:rsidRPr="006E40A2" w:rsidRDefault="00CC4A4F" w:rsidP="00CD129C">
            <w:pPr>
              <w:pStyle w:val="a0"/>
              <w:jc w:val="left"/>
              <w:rPr>
                <w:bCs/>
              </w:rPr>
            </w:pPr>
            <w:r w:rsidRPr="006E40A2">
              <w:rPr>
                <w:bCs/>
              </w:rPr>
              <w:t>Отходы (осадки) при подготовке воды (сульфоуголь отработанный)</w:t>
            </w:r>
          </w:p>
          <w:p w:rsidR="00CC4A4F" w:rsidRPr="006E40A2" w:rsidRDefault="00CC4A4F" w:rsidP="00CD129C">
            <w:pPr>
              <w:pStyle w:val="a0"/>
              <w:jc w:val="left"/>
              <w:rPr>
                <w:bCs/>
              </w:rPr>
            </w:pPr>
            <w:r w:rsidRPr="006E40A2">
              <w:rPr>
                <w:bCs/>
              </w:rPr>
              <w:t>941 000 00 00 00 0</w:t>
            </w:r>
          </w:p>
          <w:p w:rsidR="00CC4A4F" w:rsidRPr="006E40A2" w:rsidRDefault="00CC4A4F" w:rsidP="00CD129C">
            <w:pPr>
              <w:pStyle w:val="a0"/>
              <w:jc w:val="left"/>
              <w:rPr>
                <w:bCs/>
              </w:rPr>
            </w:pPr>
            <w:r w:rsidRPr="006E40A2">
              <w:rPr>
                <w:bCs/>
              </w:rPr>
              <w:t>Отходы (осадки) при обработке сточных вод, не вошедшие в другие позиции (мусор с защитных решеток при очистке сточных  вод) 948 000 00 00 00 0</w:t>
            </w:r>
          </w:p>
          <w:p w:rsidR="00CC4A4F" w:rsidRPr="006E40A2" w:rsidRDefault="00CC4A4F" w:rsidP="00CD129C">
            <w:pPr>
              <w:pStyle w:val="a0"/>
              <w:jc w:val="left"/>
              <w:rPr>
                <w:bCs/>
              </w:rPr>
            </w:pPr>
            <w:r w:rsidRPr="006E40A2">
              <w:rPr>
                <w:bCs/>
              </w:rPr>
              <w:t>Прочие коммунальные отходы (садовые и парковые отходы) 990 000 00 00 00 0</w:t>
            </w:r>
          </w:p>
          <w:p w:rsidR="00CC4A4F" w:rsidRPr="006E40A2" w:rsidRDefault="00CC4A4F" w:rsidP="00CD129C">
            <w:pPr>
              <w:pStyle w:val="a0"/>
              <w:jc w:val="left"/>
              <w:rPr>
                <w:bCs/>
              </w:rPr>
            </w:pPr>
            <w:r w:rsidRPr="006E40A2">
              <w:rPr>
                <w:bCs/>
              </w:rPr>
              <w:t>Прочие коммунальные отходы (шлам фекальный из канализации и выгребных ям) 990 000 00 00 00 0</w:t>
            </w:r>
          </w:p>
        </w:tc>
        <w:tc>
          <w:tcPr>
            <w:tcW w:w="483" w:type="pct"/>
          </w:tcPr>
          <w:p w:rsidR="00CC4A4F" w:rsidRPr="006E40A2" w:rsidRDefault="00CC4A4F" w:rsidP="00CD129C">
            <w:pPr>
              <w:pStyle w:val="a0"/>
              <w:jc w:val="left"/>
              <w:rPr>
                <w:bCs/>
              </w:rPr>
            </w:pPr>
            <w:r>
              <w:t>Отсутствует</w:t>
            </w:r>
          </w:p>
        </w:tc>
        <w:tc>
          <w:tcPr>
            <w:tcW w:w="532" w:type="pct"/>
          </w:tcPr>
          <w:p w:rsidR="00CC4A4F" w:rsidRPr="006E40A2" w:rsidRDefault="00CC4A4F" w:rsidP="00CD129C">
            <w:pPr>
              <w:pStyle w:val="a0"/>
              <w:jc w:val="left"/>
              <w:rPr>
                <w:bCs/>
              </w:rPr>
            </w:pPr>
            <w:r w:rsidRPr="006E40A2">
              <w:rPr>
                <w:bCs/>
              </w:rPr>
              <w:t>71 703 000</w:t>
            </w:r>
          </w:p>
        </w:tc>
        <w:tc>
          <w:tcPr>
            <w:tcW w:w="486" w:type="pct"/>
          </w:tcPr>
          <w:p w:rsidR="00CC4A4F" w:rsidRPr="006E40A2" w:rsidRDefault="00CC4A4F" w:rsidP="00CD129C">
            <w:pPr>
              <w:pStyle w:val="a0"/>
              <w:jc w:val="left"/>
              <w:rPr>
                <w:bCs/>
              </w:rPr>
            </w:pPr>
          </w:p>
        </w:tc>
        <w:tc>
          <w:tcPr>
            <w:tcW w:w="742" w:type="pct"/>
          </w:tcPr>
          <w:p w:rsidR="00CC4A4F" w:rsidRPr="006E40A2" w:rsidRDefault="00CC4A4F" w:rsidP="00CD129C">
            <w:pPr>
              <w:pStyle w:val="a0"/>
              <w:jc w:val="left"/>
              <w:rPr>
                <w:bCs/>
              </w:rPr>
            </w:pPr>
            <w:r w:rsidRPr="006E40A2">
              <w:t>МП «Заводоуковское ЖКХ», 627140, Тюменская область, г. Заводоуковск, ул. Школьная, 74</w:t>
            </w:r>
          </w:p>
        </w:tc>
      </w:tr>
      <w:tr w:rsidR="00CC4A4F" w:rsidRPr="00DC5106" w:rsidTr="006E40A2">
        <w:trPr>
          <w:trHeight w:val="1653"/>
        </w:trPr>
        <w:tc>
          <w:tcPr>
            <w:tcW w:w="266" w:type="pct"/>
          </w:tcPr>
          <w:p w:rsidR="00CC4A4F" w:rsidRPr="006E40A2" w:rsidRDefault="00CC4A4F" w:rsidP="00CD129C">
            <w:pPr>
              <w:pStyle w:val="a0"/>
              <w:jc w:val="left"/>
              <w:rPr>
                <w:bCs/>
              </w:rPr>
            </w:pPr>
            <w:r w:rsidRPr="006E40A2">
              <w:t>72-00020</w:t>
            </w:r>
            <w:r>
              <w:t>-З-00592-250914</w:t>
            </w:r>
          </w:p>
        </w:tc>
        <w:tc>
          <w:tcPr>
            <w:tcW w:w="820" w:type="pct"/>
          </w:tcPr>
          <w:p w:rsidR="00CC4A4F" w:rsidRPr="006E40A2" w:rsidRDefault="00CC4A4F" w:rsidP="00CD129C">
            <w:pPr>
              <w:pStyle w:val="a0"/>
              <w:jc w:val="left"/>
              <w:rPr>
                <w:bCs/>
              </w:rPr>
            </w:pPr>
            <w:r w:rsidRPr="006E40A2">
              <w:t>Полигон ТБО с. Вагай</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Отходы шлаковаты 314 016 01 01 00 4</w:t>
            </w:r>
          </w:p>
          <w:p w:rsidR="00CC4A4F" w:rsidRPr="006E40A2" w:rsidRDefault="00CC4A4F" w:rsidP="00CD129C">
            <w:pPr>
              <w:pStyle w:val="a0"/>
              <w:jc w:val="left"/>
              <w:rPr>
                <w:bCs/>
              </w:rPr>
            </w:pPr>
            <w:r w:rsidRPr="006E40A2">
              <w:rPr>
                <w:bCs/>
              </w:rPr>
              <w:t>Обтирочный материал, загрязненный маслами (содержание масел  менее 15%) 549 027 01 01 03 4</w:t>
            </w:r>
          </w:p>
          <w:p w:rsidR="00CC4A4F" w:rsidRPr="006E40A2" w:rsidRDefault="00CC4A4F" w:rsidP="00CD129C">
            <w:pPr>
              <w:pStyle w:val="a0"/>
              <w:jc w:val="left"/>
              <w:rPr>
                <w:bCs/>
              </w:rPr>
            </w:pPr>
            <w:r w:rsidRPr="006E40A2">
              <w:rPr>
                <w:bCs/>
              </w:rPr>
              <w:t>Резиноасбестовые отходы (в том  числе изделия отработанные и брак) 575 003 00 01 00 4</w:t>
            </w:r>
          </w:p>
          <w:p w:rsidR="00CC4A4F" w:rsidRPr="006E40A2" w:rsidRDefault="00CC4A4F" w:rsidP="00CD129C">
            <w:pPr>
              <w:pStyle w:val="a0"/>
              <w:jc w:val="left"/>
              <w:rPr>
                <w:bCs/>
              </w:rPr>
            </w:pPr>
            <w:r w:rsidRPr="006E40A2">
              <w:rPr>
                <w:bCs/>
              </w:rPr>
              <w:t>Отходы из жилищ</w:t>
            </w:r>
          </w:p>
          <w:p w:rsidR="00CC4A4F" w:rsidRPr="006E40A2" w:rsidRDefault="00CC4A4F" w:rsidP="00CD129C">
            <w:pPr>
              <w:pStyle w:val="a0"/>
              <w:jc w:val="left"/>
              <w:rPr>
                <w:bCs/>
              </w:rPr>
            </w:pPr>
            <w:r w:rsidRPr="006E40A2">
              <w:rPr>
                <w:bCs/>
              </w:rPr>
              <w:t>несортированные (исключая                                       крупногабаритные) 911 001 00 01 00 4</w:t>
            </w:r>
          </w:p>
          <w:p w:rsidR="00CC4A4F" w:rsidRPr="006E40A2" w:rsidRDefault="00CC4A4F" w:rsidP="00CD129C">
            <w:pPr>
              <w:pStyle w:val="a0"/>
              <w:jc w:val="left"/>
              <w:rPr>
                <w:bCs/>
              </w:rPr>
            </w:pPr>
            <w:r w:rsidRPr="006E40A2">
              <w:rPr>
                <w:bCs/>
              </w:rPr>
              <w:t>Мусор от бытовых помещений</w:t>
            </w:r>
          </w:p>
          <w:p w:rsidR="00CC4A4F" w:rsidRPr="006E40A2" w:rsidRDefault="00CC4A4F" w:rsidP="00CD129C">
            <w:pPr>
              <w:pStyle w:val="a0"/>
              <w:jc w:val="left"/>
              <w:rPr>
                <w:bCs/>
              </w:rPr>
            </w:pPr>
            <w:r w:rsidRPr="006E40A2">
              <w:rPr>
                <w:bCs/>
              </w:rPr>
              <w:t>организаций несортированный</w:t>
            </w:r>
          </w:p>
          <w:p w:rsidR="00CC4A4F" w:rsidRPr="006E40A2" w:rsidRDefault="00CC4A4F" w:rsidP="00CD129C">
            <w:pPr>
              <w:pStyle w:val="a0"/>
              <w:jc w:val="left"/>
              <w:rPr>
                <w:bCs/>
              </w:rPr>
            </w:pPr>
            <w:r w:rsidRPr="006E40A2">
              <w:rPr>
                <w:bCs/>
              </w:rPr>
              <w:t>(исключая крупногабаритный) 912 004 00 01 00 4</w:t>
            </w:r>
          </w:p>
          <w:p w:rsidR="00CC4A4F" w:rsidRPr="006E40A2" w:rsidRDefault="00CC4A4F" w:rsidP="00CD129C">
            <w:pPr>
              <w:pStyle w:val="a0"/>
              <w:jc w:val="left"/>
              <w:rPr>
                <w:bCs/>
              </w:rPr>
            </w:pPr>
            <w:r w:rsidRPr="006E40A2">
              <w:rPr>
                <w:bCs/>
              </w:rPr>
              <w:t>Отходы (осадки) при подготовке  воды 941 000 00 00 00 0</w:t>
            </w:r>
          </w:p>
        </w:tc>
        <w:tc>
          <w:tcPr>
            <w:tcW w:w="483" w:type="pct"/>
          </w:tcPr>
          <w:p w:rsidR="00CC4A4F" w:rsidRPr="006E40A2" w:rsidRDefault="00CC4A4F" w:rsidP="00CD129C">
            <w:pPr>
              <w:pStyle w:val="a0"/>
              <w:jc w:val="left"/>
              <w:rPr>
                <w:bCs/>
              </w:rPr>
            </w:pPr>
            <w:r>
              <w:t>Отсутствует</w:t>
            </w:r>
          </w:p>
        </w:tc>
        <w:tc>
          <w:tcPr>
            <w:tcW w:w="532" w:type="pct"/>
          </w:tcPr>
          <w:p w:rsidR="00CC4A4F" w:rsidRPr="006E40A2" w:rsidRDefault="00CC4A4F" w:rsidP="00CD129C">
            <w:pPr>
              <w:pStyle w:val="a0"/>
              <w:jc w:val="left"/>
              <w:rPr>
                <w:bCs/>
              </w:rPr>
            </w:pPr>
            <w:r w:rsidRPr="006E40A2">
              <w:rPr>
                <w:bCs/>
              </w:rPr>
              <w:t>71 613 460</w:t>
            </w:r>
          </w:p>
        </w:tc>
        <w:tc>
          <w:tcPr>
            <w:tcW w:w="486" w:type="pct"/>
          </w:tcPr>
          <w:p w:rsidR="00CC4A4F" w:rsidRPr="006E40A2" w:rsidRDefault="00CC4A4F" w:rsidP="00CD129C">
            <w:pPr>
              <w:pStyle w:val="a0"/>
              <w:jc w:val="left"/>
              <w:rPr>
                <w:bCs/>
              </w:rPr>
            </w:pPr>
            <w:r w:rsidRPr="006E40A2">
              <w:t>с. Вагай, Тюменская область</w:t>
            </w:r>
          </w:p>
        </w:tc>
        <w:tc>
          <w:tcPr>
            <w:tcW w:w="742" w:type="pct"/>
          </w:tcPr>
          <w:p w:rsidR="00CC4A4F" w:rsidRPr="006E40A2" w:rsidRDefault="00CC4A4F" w:rsidP="00CD129C">
            <w:pPr>
              <w:pStyle w:val="a0"/>
              <w:jc w:val="left"/>
              <w:rPr>
                <w:bCs/>
              </w:rPr>
            </w:pPr>
            <w:r w:rsidRPr="006E40A2">
              <w:t>МУП ЖКХ "Вагай", 626240, Тюменская область, Вагайский район, с. Вагай, ул. Речная,10</w:t>
            </w:r>
          </w:p>
        </w:tc>
      </w:tr>
      <w:tr w:rsidR="00CC4A4F" w:rsidRPr="00DC5106" w:rsidTr="006E40A2">
        <w:trPr>
          <w:trHeight w:val="1653"/>
        </w:trPr>
        <w:tc>
          <w:tcPr>
            <w:tcW w:w="266" w:type="pct"/>
          </w:tcPr>
          <w:p w:rsidR="00CC4A4F" w:rsidRPr="006E40A2" w:rsidRDefault="00CC4A4F" w:rsidP="00CD129C">
            <w:pPr>
              <w:pStyle w:val="a0"/>
              <w:jc w:val="left"/>
              <w:rPr>
                <w:bCs/>
              </w:rPr>
            </w:pPr>
            <w:r w:rsidRPr="006E40A2">
              <w:t>72-00021</w:t>
            </w:r>
            <w:r>
              <w:t>-З-00592-250914</w:t>
            </w:r>
          </w:p>
        </w:tc>
        <w:tc>
          <w:tcPr>
            <w:tcW w:w="820" w:type="pct"/>
          </w:tcPr>
          <w:p w:rsidR="00CC4A4F" w:rsidRPr="006E40A2" w:rsidRDefault="00CC4A4F" w:rsidP="00CD129C">
            <w:pPr>
              <w:pStyle w:val="a0"/>
              <w:jc w:val="left"/>
              <w:rPr>
                <w:bCs/>
              </w:rPr>
            </w:pPr>
            <w:r w:rsidRPr="006E40A2">
              <w:t>Городской полигон Велижанский (г. Тюмень)</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Отходы растениеводства, парникового хозяйства 111 200 00 00 00 0</w:t>
            </w:r>
          </w:p>
          <w:p w:rsidR="00CC4A4F" w:rsidRPr="006E40A2" w:rsidRDefault="00CC4A4F" w:rsidP="00CD129C">
            <w:pPr>
              <w:pStyle w:val="a0"/>
              <w:jc w:val="left"/>
              <w:rPr>
                <w:bCs/>
              </w:rPr>
            </w:pPr>
            <w:r w:rsidRPr="006E40A2">
              <w:rPr>
                <w:bCs/>
              </w:rPr>
              <w:t>Отходы продуктов из растительных и животных жиров, включая просроченные продукты и конфискаты 126 000 00 00 00 0</w:t>
            </w:r>
          </w:p>
          <w:p w:rsidR="00CC4A4F" w:rsidRPr="006E40A2" w:rsidRDefault="00CC4A4F" w:rsidP="00CD129C">
            <w:pPr>
              <w:pStyle w:val="a0"/>
              <w:jc w:val="left"/>
              <w:rPr>
                <w:bCs/>
              </w:rPr>
            </w:pPr>
            <w:r w:rsidRPr="006E40A2">
              <w:rPr>
                <w:bCs/>
              </w:rPr>
              <w:t>Обувь кожаная рабочая, потерявшая потребительские свойства 147 006 01 13 00 4</w:t>
            </w:r>
          </w:p>
          <w:p w:rsidR="00CC4A4F" w:rsidRPr="006E40A2" w:rsidRDefault="00CC4A4F" w:rsidP="00CD129C">
            <w:pPr>
              <w:pStyle w:val="a0"/>
              <w:jc w:val="left"/>
              <w:rPr>
                <w:bCs/>
              </w:rPr>
            </w:pPr>
            <w:r w:rsidRPr="006E40A2">
              <w:rPr>
                <w:bCs/>
              </w:rPr>
              <w:t>Отходы обработки натуральной чистой древесины, незагрязненные опасными веществами 171 100 00 00 00 0</w:t>
            </w:r>
          </w:p>
          <w:p w:rsidR="00CC4A4F" w:rsidRPr="006E40A2" w:rsidRDefault="00CC4A4F" w:rsidP="00CD129C">
            <w:pPr>
              <w:pStyle w:val="a0"/>
              <w:jc w:val="left"/>
              <w:rPr>
                <w:bCs/>
              </w:rPr>
            </w:pPr>
            <w:r w:rsidRPr="006E40A2">
              <w:rPr>
                <w:bCs/>
              </w:rPr>
              <w:t>Отходы коры 171 101 01 01 00 4</w:t>
            </w:r>
          </w:p>
          <w:p w:rsidR="00CC4A4F" w:rsidRPr="006E40A2" w:rsidRDefault="00CC4A4F" w:rsidP="00CD129C">
            <w:pPr>
              <w:pStyle w:val="a0"/>
              <w:jc w:val="left"/>
              <w:rPr>
                <w:bCs/>
              </w:rPr>
            </w:pPr>
            <w:r w:rsidRPr="006E40A2">
              <w:rPr>
                <w:bCs/>
              </w:rPr>
              <w:t>Кора с примесью земли 171 101 02 01 00 4</w:t>
            </w:r>
          </w:p>
          <w:p w:rsidR="00CC4A4F" w:rsidRPr="006E40A2" w:rsidRDefault="00CC4A4F" w:rsidP="00CD129C">
            <w:pPr>
              <w:pStyle w:val="a0"/>
              <w:jc w:val="left"/>
              <w:rPr>
                <w:bCs/>
              </w:rPr>
            </w:pPr>
            <w:r w:rsidRPr="006E40A2">
              <w:rPr>
                <w:bCs/>
              </w:rPr>
              <w:t>Деревянная упаковка (невозвратная тара) и деревянные отходы из натуральной чистой древесины 171 105 00 01 00 0</w:t>
            </w:r>
          </w:p>
          <w:p w:rsidR="00CC4A4F" w:rsidRPr="006E40A2" w:rsidRDefault="00CC4A4F" w:rsidP="00CD129C">
            <w:pPr>
              <w:pStyle w:val="a0"/>
              <w:jc w:val="left"/>
              <w:rPr>
                <w:bCs/>
              </w:rPr>
            </w:pPr>
            <w:r w:rsidRPr="006E40A2">
              <w:rPr>
                <w:bCs/>
              </w:rPr>
              <w:t>Пыль древесная от шлифовки натуральной чистой древесины 171 107 00 11 00 4</w:t>
            </w:r>
          </w:p>
          <w:p w:rsidR="00CC4A4F" w:rsidRPr="006E40A2" w:rsidRDefault="00CC4A4F" w:rsidP="00CD129C">
            <w:pPr>
              <w:pStyle w:val="a0"/>
              <w:jc w:val="left"/>
              <w:rPr>
                <w:bCs/>
              </w:rPr>
            </w:pPr>
            <w:r w:rsidRPr="006E40A2">
              <w:rPr>
                <w:bCs/>
              </w:rPr>
              <w:t>Древесные отходы с пропиткой и покрытиями, не загрязненные опасными веществами 171 200 00 00 00 0</w:t>
            </w:r>
          </w:p>
          <w:p w:rsidR="00CC4A4F" w:rsidRPr="006E40A2" w:rsidRDefault="00CC4A4F" w:rsidP="00CD129C">
            <w:pPr>
              <w:pStyle w:val="a0"/>
              <w:jc w:val="left"/>
              <w:rPr>
                <w:bCs/>
              </w:rPr>
            </w:pPr>
            <w:r w:rsidRPr="006E40A2">
              <w:rPr>
                <w:bCs/>
              </w:rPr>
              <w:t>Обрезь фанеры, содержащей связующие смолы в количестве от 0,2% до 2,5% включительно 171 201 01 01 01 4</w:t>
            </w:r>
          </w:p>
          <w:p w:rsidR="00CC4A4F" w:rsidRPr="006E40A2" w:rsidRDefault="00CC4A4F" w:rsidP="00CD129C">
            <w:pPr>
              <w:pStyle w:val="a0"/>
              <w:jc w:val="left"/>
              <w:rPr>
                <w:bCs/>
              </w:rPr>
            </w:pPr>
            <w:r w:rsidRPr="006E40A2">
              <w:rPr>
                <w:bCs/>
              </w:rPr>
              <w:t>Брак фанерных заготовок, содержащих связующие смолы в количестве от 0,2% до 2,5% включительно 171 201 02 01 01 4</w:t>
            </w:r>
          </w:p>
          <w:p w:rsidR="00CC4A4F" w:rsidRPr="006E40A2" w:rsidRDefault="00CC4A4F" w:rsidP="00CD129C">
            <w:pPr>
              <w:pStyle w:val="a0"/>
              <w:jc w:val="left"/>
              <w:rPr>
                <w:bCs/>
              </w:rPr>
            </w:pPr>
            <w:r w:rsidRPr="006E40A2">
              <w:rPr>
                <w:bCs/>
              </w:rPr>
              <w:t>Опилки древесно-стружечных и/или древесно-волокнистых плит, содержащие связующие смолы в количестве от 0,2% до 2,5% включительно 171 202 01 01 01 4</w:t>
            </w:r>
          </w:p>
          <w:p w:rsidR="00CC4A4F" w:rsidRPr="006E40A2" w:rsidRDefault="00CC4A4F" w:rsidP="00CD129C">
            <w:pPr>
              <w:pStyle w:val="a0"/>
              <w:jc w:val="left"/>
              <w:rPr>
                <w:bCs/>
              </w:rPr>
            </w:pPr>
            <w:r w:rsidRPr="006E40A2">
              <w:rPr>
                <w:bCs/>
              </w:rPr>
              <w:t>Стружка древесно-стружечных и/или древесно-волокнистых плит, содержащая связующие смолы в количестве от 0,2% до 2,5% включительно 171 202 02 01 01 4</w:t>
            </w:r>
          </w:p>
          <w:p w:rsidR="00CC4A4F" w:rsidRPr="006E40A2" w:rsidRDefault="00CC4A4F" w:rsidP="00CD129C">
            <w:pPr>
              <w:pStyle w:val="a0"/>
              <w:jc w:val="left"/>
              <w:rPr>
                <w:bCs/>
              </w:rPr>
            </w:pPr>
            <w:r w:rsidRPr="006E40A2">
              <w:rPr>
                <w:bCs/>
              </w:rPr>
              <w:t>Обрезки, кусковые отходы древесно-стружечных и/или древесно-волокнистых плит, содержащих связующие смолы в количестве от 0,2 % до 2,5 % включительно 171 202 03 01 01 4</w:t>
            </w:r>
          </w:p>
          <w:p w:rsidR="00CC4A4F" w:rsidRPr="006E40A2" w:rsidRDefault="00CC4A4F" w:rsidP="00CD129C">
            <w:pPr>
              <w:pStyle w:val="a0"/>
              <w:jc w:val="left"/>
              <w:rPr>
                <w:bCs/>
              </w:rPr>
            </w:pPr>
            <w:r w:rsidRPr="006E40A2">
              <w:rPr>
                <w:bCs/>
              </w:rPr>
              <w:t>Древесно-стружечные и/или древесно-волокнистые плиты, содержащие связующие смолы в количестве от 0,2% до 2,5% включительно, некондиционные, брак 171 202 04 01 01 4</w:t>
            </w:r>
          </w:p>
          <w:p w:rsidR="00CC4A4F" w:rsidRPr="006E40A2" w:rsidRDefault="00CC4A4F" w:rsidP="00CD129C">
            <w:pPr>
              <w:pStyle w:val="a0"/>
              <w:jc w:val="left"/>
              <w:rPr>
                <w:bCs/>
              </w:rPr>
            </w:pPr>
            <w:r w:rsidRPr="006E40A2">
              <w:rPr>
                <w:bCs/>
              </w:rPr>
              <w:t>Пыль при изготовлении и обработке древесно-стружечных и/или древесно-волокнистых плит, содержащих связующие смолы в количестве от 0,2% до 2,5%  включительно 171 202 05 11 01 4</w:t>
            </w:r>
          </w:p>
          <w:p w:rsidR="00CC4A4F" w:rsidRPr="006E40A2" w:rsidRDefault="00CC4A4F" w:rsidP="00CD129C">
            <w:pPr>
              <w:pStyle w:val="a0"/>
              <w:jc w:val="left"/>
              <w:rPr>
                <w:bCs/>
              </w:rPr>
            </w:pPr>
            <w:r w:rsidRPr="006E40A2">
              <w:rPr>
                <w:bCs/>
              </w:rPr>
              <w:t>Шлам при изготовлении и обработке древесно-стружечных и/или древесно-волокнистых плит, содержащих связующие смолы в количестве от 0,2% до 2,5% включительно 171 202 06 04 01 4</w:t>
            </w:r>
          </w:p>
          <w:p w:rsidR="00CC4A4F" w:rsidRPr="006E40A2" w:rsidRDefault="00CC4A4F" w:rsidP="00CD129C">
            <w:pPr>
              <w:pStyle w:val="a0"/>
              <w:jc w:val="left"/>
              <w:rPr>
                <w:bCs/>
              </w:rPr>
            </w:pPr>
            <w:r w:rsidRPr="006E40A2">
              <w:rPr>
                <w:bCs/>
              </w:rPr>
              <w:t>Отходы древесных строительных лесоматериалов, в том числе от сноса и разборки строений 171 205 00 01 00 4</w:t>
            </w:r>
          </w:p>
          <w:p w:rsidR="00CC4A4F" w:rsidRPr="006E40A2" w:rsidRDefault="00CC4A4F" w:rsidP="00CD129C">
            <w:pPr>
              <w:pStyle w:val="a0"/>
              <w:jc w:val="left"/>
              <w:rPr>
                <w:bCs/>
              </w:rPr>
            </w:pPr>
            <w:r w:rsidRPr="006E40A2">
              <w:rPr>
                <w:bCs/>
              </w:rPr>
              <w:t>Шпалы железнодорожные деревянные, пропитанные антисептическими средствами, отработанные и брак</w:t>
            </w:r>
          </w:p>
          <w:p w:rsidR="00CC4A4F" w:rsidRPr="006E40A2" w:rsidRDefault="00CC4A4F" w:rsidP="00CD129C">
            <w:pPr>
              <w:pStyle w:val="a0"/>
              <w:jc w:val="left"/>
              <w:rPr>
                <w:bCs/>
              </w:rPr>
            </w:pPr>
            <w:r w:rsidRPr="006E40A2">
              <w:rPr>
                <w:bCs/>
              </w:rPr>
              <w:t>171 206 00 13 01 3</w:t>
            </w:r>
          </w:p>
          <w:p w:rsidR="00CC4A4F" w:rsidRPr="006E40A2" w:rsidRDefault="00CC4A4F" w:rsidP="00CD129C">
            <w:pPr>
              <w:pStyle w:val="a0"/>
              <w:jc w:val="left"/>
              <w:rPr>
                <w:bCs/>
              </w:rPr>
            </w:pPr>
            <w:r w:rsidRPr="006E40A2">
              <w:rPr>
                <w:bCs/>
              </w:rPr>
              <w:t>Отходы древесины, пропитанные 5% раствором (NH4)2HPО4 (производство спичек) 171 207 01 01 01 4</w:t>
            </w:r>
          </w:p>
          <w:p w:rsidR="00CC4A4F" w:rsidRPr="006E40A2" w:rsidRDefault="00CC4A4F" w:rsidP="00CD129C">
            <w:pPr>
              <w:pStyle w:val="a0"/>
              <w:jc w:val="left"/>
              <w:rPr>
                <w:bCs/>
              </w:rPr>
            </w:pPr>
            <w:r w:rsidRPr="006E40A2">
              <w:rPr>
                <w:bCs/>
              </w:rPr>
              <w:t>Отходы древесины с масляной пропиткой 171 208 00 01 01 4</w:t>
            </w:r>
          </w:p>
          <w:p w:rsidR="00CC4A4F" w:rsidRPr="006E40A2" w:rsidRDefault="00CC4A4F" w:rsidP="00CD129C">
            <w:pPr>
              <w:pStyle w:val="a0"/>
              <w:jc w:val="left"/>
              <w:rPr>
                <w:bCs/>
              </w:rPr>
            </w:pPr>
            <w:r w:rsidRPr="006E40A2">
              <w:rPr>
                <w:bCs/>
              </w:rPr>
              <w:t>Древесные отходы с пропиткой и покрытиями несортированные 171 220 00 01 01 4</w:t>
            </w:r>
          </w:p>
          <w:p w:rsidR="00CC4A4F" w:rsidRPr="006E40A2" w:rsidRDefault="00CC4A4F" w:rsidP="00CD129C">
            <w:pPr>
              <w:pStyle w:val="a0"/>
              <w:jc w:val="left"/>
              <w:rPr>
                <w:bCs/>
              </w:rPr>
            </w:pPr>
            <w:r w:rsidRPr="006E40A2">
              <w:rPr>
                <w:bCs/>
              </w:rPr>
              <w:t>Опилки древесные, загрязненные минеральными маслами (содержание масел – менее 15 %) 171 302 01 01 03 4</w:t>
            </w:r>
          </w:p>
          <w:p w:rsidR="00CC4A4F" w:rsidRPr="006E40A2" w:rsidRDefault="00CC4A4F" w:rsidP="00CD129C">
            <w:pPr>
              <w:pStyle w:val="a0"/>
              <w:jc w:val="left"/>
              <w:rPr>
                <w:bCs/>
              </w:rPr>
            </w:pPr>
            <w:r w:rsidRPr="006E40A2">
              <w:rPr>
                <w:bCs/>
              </w:rPr>
              <w:t>Стружка древесная, загрязненная минеральными маслами (содержание масел - 15% и более) 171 302 02 04 03 3</w:t>
            </w:r>
          </w:p>
          <w:p w:rsidR="00CC4A4F" w:rsidRPr="006E40A2" w:rsidRDefault="00CC4A4F" w:rsidP="00CD129C">
            <w:pPr>
              <w:pStyle w:val="a0"/>
              <w:jc w:val="left"/>
              <w:rPr>
                <w:bCs/>
              </w:rPr>
            </w:pPr>
            <w:r w:rsidRPr="006E40A2">
              <w:rPr>
                <w:bCs/>
              </w:rPr>
              <w:t>Опилки древесные, загрязненные бензином (содержание бензина – менее15 %) 171 303 01 01 03 4</w:t>
            </w:r>
          </w:p>
          <w:p w:rsidR="00CC4A4F" w:rsidRPr="006E40A2" w:rsidRDefault="00CC4A4F" w:rsidP="00CD129C">
            <w:pPr>
              <w:pStyle w:val="a0"/>
              <w:jc w:val="left"/>
              <w:rPr>
                <w:bCs/>
              </w:rPr>
            </w:pPr>
            <w:r w:rsidRPr="006E40A2">
              <w:rPr>
                <w:bCs/>
              </w:rPr>
              <w:t xml:space="preserve">Стружка древесная, загрязненная бензином (содержание бензина – </w:t>
            </w:r>
          </w:p>
          <w:p w:rsidR="00CC4A4F" w:rsidRPr="006E40A2" w:rsidRDefault="00CC4A4F" w:rsidP="00CD129C">
            <w:pPr>
              <w:pStyle w:val="a0"/>
              <w:jc w:val="left"/>
              <w:rPr>
                <w:bCs/>
              </w:rPr>
            </w:pPr>
            <w:r w:rsidRPr="006E40A2">
              <w:rPr>
                <w:bCs/>
              </w:rPr>
              <w:t>15% и более) 171 303 02 04 03 3</w:t>
            </w:r>
          </w:p>
          <w:p w:rsidR="00CC4A4F" w:rsidRPr="006E40A2" w:rsidRDefault="00CC4A4F" w:rsidP="00CD129C">
            <w:pPr>
              <w:pStyle w:val="a0"/>
              <w:jc w:val="left"/>
              <w:rPr>
                <w:bCs/>
              </w:rPr>
            </w:pPr>
            <w:r w:rsidRPr="006E40A2">
              <w:rPr>
                <w:bCs/>
              </w:rPr>
              <w:t>Обрезь разнородной древесины (например, содержащая обрезь древесно-стружечных и/или древесно-волокнистых плит) 171 901 06 01 00 4</w:t>
            </w:r>
          </w:p>
          <w:p w:rsidR="00CC4A4F" w:rsidRPr="006E40A2" w:rsidRDefault="00CC4A4F" w:rsidP="00CD129C">
            <w:pPr>
              <w:pStyle w:val="a0"/>
              <w:jc w:val="left"/>
              <w:rPr>
                <w:bCs/>
              </w:rPr>
            </w:pPr>
            <w:r w:rsidRPr="006E40A2">
              <w:rPr>
                <w:bCs/>
              </w:rPr>
              <w:t xml:space="preserve">Отходы древесины от лесоразработок 173 001 00 00 00 0 </w:t>
            </w:r>
          </w:p>
          <w:p w:rsidR="00CC4A4F" w:rsidRPr="006E40A2" w:rsidRDefault="00CC4A4F" w:rsidP="00CD129C">
            <w:pPr>
              <w:pStyle w:val="a0"/>
              <w:jc w:val="left"/>
              <w:rPr>
                <w:bCs/>
              </w:rPr>
            </w:pPr>
            <w:r w:rsidRPr="006E40A2">
              <w:rPr>
                <w:bCs/>
              </w:rPr>
              <w:t>Отходы бумаги и картона незагрязненные 187 100 00 00 00 0</w:t>
            </w:r>
          </w:p>
          <w:p w:rsidR="00CC4A4F" w:rsidRPr="006E40A2" w:rsidRDefault="00CC4A4F" w:rsidP="00CD129C">
            <w:pPr>
              <w:pStyle w:val="a0"/>
              <w:jc w:val="left"/>
              <w:rPr>
                <w:bCs/>
              </w:rPr>
            </w:pPr>
            <w:r w:rsidRPr="006E40A2">
              <w:rPr>
                <w:bCs/>
              </w:rPr>
              <w:t>Отходы упаковочных материалов из бумаги и картона незагрязненные 187 102 00 01 00 0</w:t>
            </w:r>
          </w:p>
          <w:p w:rsidR="00CC4A4F" w:rsidRPr="006E40A2" w:rsidRDefault="00CC4A4F" w:rsidP="00CD129C">
            <w:pPr>
              <w:pStyle w:val="a0"/>
              <w:jc w:val="left"/>
              <w:rPr>
                <w:bCs/>
              </w:rPr>
            </w:pPr>
            <w:r w:rsidRPr="006E40A2">
              <w:rPr>
                <w:bCs/>
              </w:rPr>
              <w:t>Прочие незагрязненные отходы бумаги и картона 187 199 00 01 00 0</w:t>
            </w:r>
          </w:p>
          <w:p w:rsidR="00CC4A4F" w:rsidRPr="006E40A2" w:rsidRDefault="00CC4A4F" w:rsidP="00CD129C">
            <w:pPr>
              <w:pStyle w:val="a0"/>
              <w:jc w:val="left"/>
              <w:rPr>
                <w:bCs/>
              </w:rPr>
            </w:pPr>
            <w:r w:rsidRPr="006E40A2">
              <w:rPr>
                <w:bCs/>
              </w:rPr>
              <w:t>Отходы бумаги с нанесенным лаком 187 201 01 01 01 4</w:t>
            </w:r>
          </w:p>
          <w:p w:rsidR="00CC4A4F" w:rsidRPr="006E40A2" w:rsidRDefault="00CC4A4F" w:rsidP="00CD129C">
            <w:pPr>
              <w:pStyle w:val="a0"/>
              <w:jc w:val="left"/>
              <w:rPr>
                <w:bCs/>
              </w:rPr>
            </w:pPr>
            <w:r w:rsidRPr="006E40A2">
              <w:rPr>
                <w:bCs/>
              </w:rPr>
              <w:t>Отходы фотобумаги 187 202 00 01 01 4</w:t>
            </w:r>
          </w:p>
          <w:p w:rsidR="00CC4A4F" w:rsidRPr="006E40A2" w:rsidRDefault="00CC4A4F" w:rsidP="00CD129C">
            <w:pPr>
              <w:pStyle w:val="a0"/>
              <w:jc w:val="left"/>
              <w:rPr>
                <w:bCs/>
              </w:rPr>
            </w:pPr>
            <w:r w:rsidRPr="006E40A2">
              <w:rPr>
                <w:bCs/>
              </w:rPr>
              <w:t>Отходы рубероида 187 204 01 01 01 4</w:t>
            </w:r>
          </w:p>
          <w:p w:rsidR="00CC4A4F" w:rsidRPr="006E40A2" w:rsidRDefault="00CC4A4F" w:rsidP="00CD129C">
            <w:pPr>
              <w:pStyle w:val="a0"/>
              <w:jc w:val="left"/>
              <w:rPr>
                <w:bCs/>
              </w:rPr>
            </w:pPr>
            <w:r w:rsidRPr="006E40A2">
              <w:rPr>
                <w:bCs/>
              </w:rPr>
              <w:t>Отходы толи 187 204 02 01 01 4</w:t>
            </w:r>
          </w:p>
          <w:p w:rsidR="00CC4A4F" w:rsidRPr="006E40A2" w:rsidRDefault="00CC4A4F" w:rsidP="00CD129C">
            <w:pPr>
              <w:pStyle w:val="a0"/>
              <w:jc w:val="left"/>
              <w:rPr>
                <w:bCs/>
              </w:rPr>
            </w:pPr>
            <w:r w:rsidRPr="006E40A2">
              <w:rPr>
                <w:bCs/>
              </w:rPr>
              <w:t>Разнородные отходы бумаги и картона (например, содержащие отходы фотобумаги) 187 901 00 01 00 4</w:t>
            </w:r>
          </w:p>
          <w:p w:rsidR="00CC4A4F" w:rsidRPr="006E40A2" w:rsidRDefault="00CC4A4F" w:rsidP="00CD129C">
            <w:pPr>
              <w:pStyle w:val="a0"/>
              <w:jc w:val="left"/>
              <w:rPr>
                <w:bCs/>
              </w:rPr>
            </w:pPr>
            <w:r w:rsidRPr="006E40A2">
              <w:t>Печной бой, металлургический и литейный  щебень (брак) 311 000 00 00 00 0</w:t>
            </w:r>
          </w:p>
          <w:p w:rsidR="00CC4A4F" w:rsidRPr="006E40A2" w:rsidRDefault="00CC4A4F" w:rsidP="00CD129C">
            <w:pPr>
              <w:pStyle w:val="a0"/>
              <w:jc w:val="left"/>
              <w:rPr>
                <w:bCs/>
              </w:rPr>
            </w:pPr>
            <w:r w:rsidRPr="006E40A2">
              <w:rPr>
                <w:bCs/>
              </w:rPr>
              <w:t>Золы, шлаки и пыль от топочных установок и от термической обработки отходов 313 000 00 00 00 0</w:t>
            </w:r>
          </w:p>
          <w:p w:rsidR="00CC4A4F" w:rsidRPr="006E40A2" w:rsidRDefault="00CC4A4F" w:rsidP="00CD129C">
            <w:pPr>
              <w:pStyle w:val="a0"/>
              <w:jc w:val="left"/>
              <w:rPr>
                <w:bCs/>
              </w:rPr>
            </w:pPr>
            <w:r w:rsidRPr="006E40A2">
              <w:rPr>
                <w:bCs/>
              </w:rPr>
              <w:t>Золошлаки от сжигания углей 313 002 00 01 00 0</w:t>
            </w:r>
          </w:p>
          <w:p w:rsidR="00CC4A4F" w:rsidRPr="006E40A2" w:rsidRDefault="00CC4A4F" w:rsidP="00CD129C">
            <w:pPr>
              <w:pStyle w:val="a0"/>
              <w:jc w:val="left"/>
              <w:rPr>
                <w:bCs/>
              </w:rPr>
            </w:pPr>
            <w:r w:rsidRPr="006E40A2">
              <w:rPr>
                <w:bCs/>
              </w:rPr>
              <w:t>Золошлаки от сжигания углей (Березовский) 313 002 02 01 00 4</w:t>
            </w:r>
          </w:p>
          <w:p w:rsidR="00CC4A4F" w:rsidRPr="006E40A2" w:rsidRDefault="00CC4A4F" w:rsidP="00CD129C">
            <w:pPr>
              <w:pStyle w:val="a0"/>
              <w:jc w:val="left"/>
              <w:rPr>
                <w:bCs/>
              </w:rPr>
            </w:pPr>
            <w:r w:rsidRPr="006E40A2">
              <w:rPr>
                <w:bCs/>
              </w:rPr>
              <w:t>Прочие твердые минеральные отходы 31400000 00 00 0</w:t>
            </w:r>
          </w:p>
          <w:p w:rsidR="00CC4A4F" w:rsidRPr="006E40A2" w:rsidRDefault="00CC4A4F" w:rsidP="00CD129C">
            <w:pPr>
              <w:pStyle w:val="a0"/>
              <w:jc w:val="left"/>
              <w:rPr>
                <w:bCs/>
              </w:rPr>
            </w:pPr>
            <w:r w:rsidRPr="006E40A2">
              <w:rPr>
                <w:bCs/>
              </w:rPr>
              <w:t>Отходы песка очистных и пескоструйных устройств (в металлургии) 314 002 00 08 00 4</w:t>
            </w:r>
          </w:p>
          <w:p w:rsidR="00CC4A4F" w:rsidRPr="006E40A2" w:rsidRDefault="00CC4A4F" w:rsidP="00CD129C">
            <w:pPr>
              <w:pStyle w:val="a0"/>
              <w:jc w:val="left"/>
              <w:rPr>
                <w:bCs/>
              </w:rPr>
            </w:pPr>
            <w:r w:rsidRPr="006E40A2">
              <w:rPr>
                <w:bCs/>
              </w:rPr>
              <w:t xml:space="preserve">Абразивная пыль и порошок от шлифования черных металлов (с содержанием металла менее </w:t>
            </w:r>
          </w:p>
          <w:p w:rsidR="00CC4A4F" w:rsidRPr="006E40A2" w:rsidRDefault="00CC4A4F" w:rsidP="00CD129C">
            <w:pPr>
              <w:pStyle w:val="a0"/>
              <w:jc w:val="left"/>
              <w:rPr>
                <w:bCs/>
              </w:rPr>
            </w:pPr>
            <w:r w:rsidRPr="006E40A2">
              <w:rPr>
                <w:bCs/>
              </w:rPr>
              <w:t>50 %) 314 003 00 11 00 4</w:t>
            </w:r>
          </w:p>
          <w:p w:rsidR="00CC4A4F" w:rsidRPr="006E40A2" w:rsidRDefault="00CC4A4F" w:rsidP="00CD129C">
            <w:pPr>
              <w:pStyle w:val="a0"/>
              <w:jc w:val="left"/>
              <w:rPr>
                <w:bCs/>
              </w:rPr>
            </w:pPr>
            <w:r w:rsidRPr="006E40A2">
              <w:rPr>
                <w:bCs/>
              </w:rPr>
              <w:t>Пыль керамзитовая 314 006 01 11 00 4</w:t>
            </w:r>
          </w:p>
          <w:p w:rsidR="00CC4A4F" w:rsidRPr="006E40A2" w:rsidRDefault="00CC4A4F" w:rsidP="00CD129C">
            <w:pPr>
              <w:pStyle w:val="a0"/>
              <w:jc w:val="left"/>
              <w:rPr>
                <w:bCs/>
              </w:rPr>
            </w:pPr>
            <w:r w:rsidRPr="006E40A2">
              <w:rPr>
                <w:bCs/>
              </w:rPr>
              <w:t>Пыль керамическая 314 007 01 11 00 4</w:t>
            </w:r>
          </w:p>
          <w:p w:rsidR="00CC4A4F" w:rsidRPr="006E40A2" w:rsidRDefault="00CC4A4F" w:rsidP="00CD129C">
            <w:pPr>
              <w:pStyle w:val="a0"/>
              <w:jc w:val="left"/>
              <w:rPr>
                <w:bCs/>
              </w:rPr>
            </w:pPr>
            <w:r w:rsidRPr="006E40A2">
              <w:rPr>
                <w:bCs/>
              </w:rPr>
              <w:t>Стеклянные отходы 314 008 00 01 00 0</w:t>
            </w:r>
          </w:p>
          <w:p w:rsidR="00CC4A4F" w:rsidRPr="006E40A2" w:rsidRDefault="00CC4A4F" w:rsidP="00CD129C">
            <w:pPr>
              <w:pStyle w:val="a0"/>
              <w:jc w:val="left"/>
              <w:rPr>
                <w:bCs/>
              </w:rPr>
            </w:pPr>
            <w:r w:rsidRPr="006E40A2">
              <w:rPr>
                <w:bCs/>
              </w:rPr>
              <w:t>Пыль стеклянная 314 008 01 11 00 4</w:t>
            </w:r>
          </w:p>
          <w:p w:rsidR="00CC4A4F" w:rsidRPr="006E40A2" w:rsidRDefault="00CC4A4F" w:rsidP="00CD129C">
            <w:pPr>
              <w:pStyle w:val="a0"/>
              <w:jc w:val="left"/>
              <w:rPr>
                <w:bCs/>
              </w:rPr>
            </w:pPr>
            <w:r w:rsidRPr="006E40A2">
              <w:rPr>
                <w:bCs/>
              </w:rPr>
              <w:t>Отходы строительного щебня 314 009 00 01 00 0</w:t>
            </w:r>
          </w:p>
          <w:p w:rsidR="00CC4A4F" w:rsidRPr="006E40A2" w:rsidRDefault="00CC4A4F" w:rsidP="00CD129C">
            <w:pPr>
              <w:pStyle w:val="a0"/>
              <w:jc w:val="left"/>
              <w:rPr>
                <w:bCs/>
              </w:rPr>
            </w:pPr>
            <w:r w:rsidRPr="006E40A2">
              <w:rPr>
                <w:bCs/>
              </w:rPr>
              <w:t>Пыль щебеночная 314 009 01 11 00 4</w:t>
            </w:r>
          </w:p>
          <w:p w:rsidR="00CC4A4F" w:rsidRPr="006E40A2" w:rsidRDefault="00CC4A4F" w:rsidP="00CD129C">
            <w:pPr>
              <w:pStyle w:val="a0"/>
              <w:jc w:val="left"/>
              <w:rPr>
                <w:bCs/>
              </w:rPr>
            </w:pPr>
            <w:r w:rsidRPr="006E40A2">
              <w:rPr>
                <w:bCs/>
              </w:rPr>
              <w:t>Отходы асбоцемента в кусковой форме 314 012 02 01 01 4</w:t>
            </w:r>
          </w:p>
          <w:p w:rsidR="00CC4A4F" w:rsidRPr="006E40A2" w:rsidRDefault="00CC4A4F" w:rsidP="00CD129C">
            <w:pPr>
              <w:pStyle w:val="a0"/>
              <w:jc w:val="left"/>
              <w:rPr>
                <w:bCs/>
              </w:rPr>
            </w:pPr>
            <w:r w:rsidRPr="006E40A2">
              <w:rPr>
                <w:bCs/>
              </w:rPr>
              <w:t>Отходы мела в виде порошка или пыли 314 013 05 11 00 4</w:t>
            </w:r>
          </w:p>
          <w:p w:rsidR="00CC4A4F" w:rsidRPr="006E40A2" w:rsidRDefault="00CC4A4F" w:rsidP="00CD129C">
            <w:pPr>
              <w:pStyle w:val="a0"/>
              <w:jc w:val="left"/>
              <w:rPr>
                <w:bCs/>
              </w:rPr>
            </w:pPr>
            <w:r w:rsidRPr="006E40A2">
              <w:rPr>
                <w:bCs/>
              </w:rPr>
              <w:t>Отходы кирпича (включая шамотный кирпич) 314 014 00 01 00 0</w:t>
            </w:r>
          </w:p>
          <w:p w:rsidR="00CC4A4F" w:rsidRPr="006E40A2" w:rsidRDefault="00CC4A4F" w:rsidP="00CD129C">
            <w:pPr>
              <w:pStyle w:val="a0"/>
              <w:jc w:val="left"/>
              <w:rPr>
                <w:bCs/>
              </w:rPr>
            </w:pPr>
            <w:r w:rsidRPr="006E40A2">
              <w:rPr>
                <w:bCs/>
              </w:rPr>
              <w:t>Пыль кирпичная 314 014 02 11 00 4</w:t>
            </w:r>
          </w:p>
          <w:p w:rsidR="00CC4A4F" w:rsidRPr="006E40A2" w:rsidRDefault="00CC4A4F" w:rsidP="00CD129C">
            <w:pPr>
              <w:pStyle w:val="a0"/>
              <w:jc w:val="left"/>
              <w:rPr>
                <w:bCs/>
              </w:rPr>
            </w:pPr>
            <w:r w:rsidRPr="006E40A2">
              <w:rPr>
                <w:bCs/>
              </w:rPr>
              <w:t>Отходы шлаковаты 314 016 01 01 00 4</w:t>
            </w:r>
          </w:p>
          <w:p w:rsidR="00CC4A4F" w:rsidRPr="006E40A2" w:rsidRDefault="00CC4A4F" w:rsidP="00CD129C">
            <w:pPr>
              <w:pStyle w:val="a0"/>
              <w:jc w:val="left"/>
              <w:rPr>
                <w:bCs/>
              </w:rPr>
            </w:pPr>
            <w:r w:rsidRPr="006E40A2">
              <w:rPr>
                <w:bCs/>
              </w:rPr>
              <w:t>Пыль от шлаковаты 314 016 02 11 00 4</w:t>
            </w:r>
          </w:p>
          <w:p w:rsidR="00CC4A4F" w:rsidRPr="006E40A2" w:rsidRDefault="00CC4A4F" w:rsidP="00CD129C">
            <w:pPr>
              <w:pStyle w:val="a0"/>
              <w:jc w:val="left"/>
              <w:rPr>
                <w:bCs/>
              </w:rPr>
            </w:pPr>
            <w:r w:rsidRPr="006E40A2">
              <w:rPr>
                <w:bCs/>
              </w:rPr>
              <w:t>Пыль каменноугольная 314 021 01 11 00 4</w:t>
            </w:r>
          </w:p>
          <w:p w:rsidR="00CC4A4F" w:rsidRPr="006E40A2" w:rsidRDefault="00CC4A4F" w:rsidP="00CD129C">
            <w:pPr>
              <w:pStyle w:val="a0"/>
              <w:jc w:val="left"/>
              <w:rPr>
                <w:bCs/>
              </w:rPr>
            </w:pPr>
            <w:r w:rsidRPr="006E40A2">
              <w:rPr>
                <w:bCs/>
              </w:rPr>
              <w:t>Песок, загрязненный мазутом (содержание мазута менее -15%) 314 023 02 01 03 3</w:t>
            </w:r>
          </w:p>
          <w:p w:rsidR="00CC4A4F" w:rsidRPr="006E40A2" w:rsidRDefault="00CC4A4F" w:rsidP="00CD129C">
            <w:pPr>
              <w:pStyle w:val="a0"/>
              <w:jc w:val="left"/>
              <w:rPr>
                <w:bCs/>
              </w:rPr>
            </w:pPr>
            <w:r w:rsidRPr="006E40A2">
              <w:rPr>
                <w:bCs/>
              </w:rPr>
              <w:t>Песок, загрязненный мазутом (содержание мазута -15% и более) 314 023 02 04 03 3</w:t>
            </w:r>
          </w:p>
          <w:p w:rsidR="00CC4A4F" w:rsidRPr="006E40A2" w:rsidRDefault="00CC4A4F" w:rsidP="00CD129C">
            <w:pPr>
              <w:pStyle w:val="a0"/>
              <w:jc w:val="left"/>
              <w:rPr>
                <w:bCs/>
              </w:rPr>
            </w:pPr>
            <w:r w:rsidRPr="006E40A2">
              <w:rPr>
                <w:bCs/>
              </w:rPr>
              <w:t>Песок, загрязненный маслами (содержание масел менее 15%) 314 023 03 01 03 4</w:t>
            </w:r>
          </w:p>
          <w:p w:rsidR="00CC4A4F" w:rsidRPr="006E40A2" w:rsidRDefault="00CC4A4F" w:rsidP="00CD129C">
            <w:pPr>
              <w:pStyle w:val="a0"/>
              <w:jc w:val="left"/>
              <w:rPr>
                <w:bCs/>
              </w:rPr>
            </w:pPr>
            <w:r w:rsidRPr="006E40A2">
              <w:rPr>
                <w:bCs/>
              </w:rPr>
              <w:t>Песок, загрязненный маслами (содержание масел 15% и более) 314 023 03 04 03 3</w:t>
            </w:r>
          </w:p>
          <w:p w:rsidR="00CC4A4F" w:rsidRPr="006E40A2" w:rsidRDefault="00CC4A4F" w:rsidP="00CD129C">
            <w:pPr>
              <w:pStyle w:val="a0"/>
              <w:jc w:val="left"/>
              <w:rPr>
                <w:bCs/>
              </w:rPr>
            </w:pPr>
            <w:r w:rsidRPr="006E40A2">
              <w:rPr>
                <w:bCs/>
              </w:rPr>
              <w:t>Отходы бетона, железобетона 314 027 00 01 00 0</w:t>
            </w:r>
          </w:p>
          <w:p w:rsidR="00CC4A4F" w:rsidRPr="006E40A2" w:rsidRDefault="00CC4A4F" w:rsidP="00CD129C">
            <w:pPr>
              <w:pStyle w:val="a0"/>
              <w:jc w:val="left"/>
              <w:rPr>
                <w:bCs/>
              </w:rPr>
            </w:pPr>
            <w:r w:rsidRPr="006E40A2">
              <w:rPr>
                <w:bCs/>
              </w:rPr>
              <w:t>Пыль бетонная 314 027 03 11 00 4</w:t>
            </w:r>
          </w:p>
          <w:p w:rsidR="00CC4A4F" w:rsidRPr="006E40A2" w:rsidRDefault="00CC4A4F" w:rsidP="00CD129C">
            <w:pPr>
              <w:pStyle w:val="a0"/>
              <w:jc w:val="left"/>
              <w:rPr>
                <w:bCs/>
              </w:rPr>
            </w:pPr>
            <w:r w:rsidRPr="006E40A2">
              <w:rPr>
                <w:bCs/>
              </w:rPr>
              <w:t>Отходы графита 314 032 00 01 00 0</w:t>
            </w:r>
          </w:p>
          <w:p w:rsidR="00CC4A4F" w:rsidRPr="006E40A2" w:rsidRDefault="00CC4A4F" w:rsidP="00CD129C">
            <w:pPr>
              <w:pStyle w:val="a0"/>
              <w:jc w:val="left"/>
              <w:rPr>
                <w:bCs/>
              </w:rPr>
            </w:pPr>
            <w:r w:rsidRPr="006E40A2">
              <w:rPr>
                <w:bCs/>
              </w:rPr>
              <w:t>Пыль древесного угля 314 034 01 11 00 4</w:t>
            </w:r>
          </w:p>
          <w:p w:rsidR="00CC4A4F" w:rsidRPr="006E40A2" w:rsidRDefault="00CC4A4F" w:rsidP="00CD129C">
            <w:pPr>
              <w:pStyle w:val="a0"/>
              <w:jc w:val="left"/>
              <w:rPr>
                <w:bCs/>
              </w:rPr>
            </w:pPr>
            <w:r w:rsidRPr="006E40A2">
              <w:rPr>
                <w:bCs/>
              </w:rPr>
              <w:t>Отходы асфальтобетона и/или асфальтобетонной смеси в виде пыли 314 035 01 11 00 4</w:t>
            </w:r>
          </w:p>
          <w:p w:rsidR="00CC4A4F" w:rsidRPr="006E40A2" w:rsidRDefault="00CC4A4F" w:rsidP="00CD129C">
            <w:pPr>
              <w:pStyle w:val="a0"/>
              <w:jc w:val="left"/>
              <w:rPr>
                <w:bCs/>
              </w:rPr>
            </w:pPr>
            <w:r w:rsidRPr="006E40A2">
              <w:rPr>
                <w:bCs/>
              </w:rPr>
              <w:t>Отходы асфальтобетона и/или асфальтобетонной смеси в кусковой форме 314 035 02 01 00 4</w:t>
            </w:r>
          </w:p>
          <w:p w:rsidR="00CC4A4F" w:rsidRPr="006E40A2" w:rsidRDefault="00CC4A4F" w:rsidP="00CD129C">
            <w:pPr>
              <w:pStyle w:val="a0"/>
              <w:jc w:val="left"/>
              <w:rPr>
                <w:bCs/>
              </w:rPr>
            </w:pPr>
            <w:r w:rsidRPr="006E40A2">
              <w:rPr>
                <w:bCs/>
              </w:rPr>
              <w:t>Отходы бетонной смеси с содержанием пыли более 30 % 314 036 01 08 00 4</w:t>
            </w:r>
          </w:p>
          <w:p w:rsidR="00CC4A4F" w:rsidRPr="006E40A2" w:rsidRDefault="00CC4A4F" w:rsidP="00CD129C">
            <w:pPr>
              <w:pStyle w:val="a0"/>
              <w:jc w:val="left"/>
              <w:rPr>
                <w:bCs/>
              </w:rPr>
            </w:pPr>
            <w:r w:rsidRPr="006E40A2">
              <w:rPr>
                <w:bCs/>
              </w:rPr>
              <w:t>Отходы асбеста в кусковой форме 314 037 02 01 01 4</w:t>
            </w:r>
          </w:p>
          <w:p w:rsidR="00CC4A4F" w:rsidRPr="006E40A2" w:rsidRDefault="00CC4A4F" w:rsidP="00CD129C">
            <w:pPr>
              <w:pStyle w:val="a0"/>
              <w:jc w:val="left"/>
              <w:rPr>
                <w:bCs/>
              </w:rPr>
            </w:pPr>
            <w:r w:rsidRPr="006E40A2">
              <w:rPr>
                <w:bCs/>
              </w:rPr>
              <w:t>Отходы асбестовой бумаги, отходы асбестовой крошки 314 037 03 01 01 4</w:t>
            </w:r>
          </w:p>
          <w:p w:rsidR="00CC4A4F" w:rsidRPr="006E40A2" w:rsidRDefault="00CC4A4F" w:rsidP="00CD129C">
            <w:pPr>
              <w:pStyle w:val="a0"/>
              <w:jc w:val="left"/>
              <w:rPr>
                <w:bCs/>
              </w:rPr>
            </w:pPr>
            <w:r w:rsidRPr="006E40A2">
              <w:rPr>
                <w:bCs/>
              </w:rPr>
              <w:t>Отходы гипса 314 038 00 01 00 0</w:t>
            </w:r>
          </w:p>
          <w:p w:rsidR="00CC4A4F" w:rsidRPr="006E40A2" w:rsidRDefault="00CC4A4F" w:rsidP="00CD129C">
            <w:pPr>
              <w:pStyle w:val="a0"/>
              <w:jc w:val="left"/>
              <w:rPr>
                <w:bCs/>
              </w:rPr>
            </w:pPr>
            <w:r w:rsidRPr="006E40A2">
              <w:rPr>
                <w:bCs/>
              </w:rPr>
              <w:t>Пыль гипсовая 314 038 01 11 00 4</w:t>
            </w:r>
          </w:p>
          <w:p w:rsidR="00CC4A4F" w:rsidRPr="006E40A2" w:rsidRDefault="00CC4A4F" w:rsidP="00CD129C">
            <w:pPr>
              <w:pStyle w:val="a0"/>
              <w:jc w:val="left"/>
              <w:rPr>
                <w:bCs/>
              </w:rPr>
            </w:pPr>
            <w:r w:rsidRPr="006E40A2">
              <w:rPr>
                <w:bCs/>
              </w:rPr>
              <w:t>Отходы абразивных материалов и инструментов 314 043 00 01 00 0</w:t>
            </w:r>
          </w:p>
          <w:p w:rsidR="00CC4A4F" w:rsidRPr="006E40A2" w:rsidRDefault="00CC4A4F" w:rsidP="00CD129C">
            <w:pPr>
              <w:pStyle w:val="a0"/>
              <w:jc w:val="left"/>
              <w:rPr>
                <w:bCs/>
              </w:rPr>
            </w:pPr>
            <w:r w:rsidRPr="006E40A2">
              <w:rPr>
                <w:bCs/>
              </w:rPr>
              <w:t>Отходы абразивных материалов в виде пыли и порошка 314 043 04 11 00 4</w:t>
            </w:r>
          </w:p>
          <w:p w:rsidR="00CC4A4F" w:rsidRPr="006E40A2" w:rsidRDefault="00CC4A4F" w:rsidP="00CD129C">
            <w:pPr>
              <w:pStyle w:val="a0"/>
              <w:jc w:val="left"/>
              <w:rPr>
                <w:bCs/>
              </w:rPr>
            </w:pPr>
            <w:r w:rsidRPr="006E40A2">
              <w:rPr>
                <w:bCs/>
              </w:rPr>
              <w:t>Шлак сварочный 314 048 00 01 99 4</w:t>
            </w:r>
          </w:p>
          <w:p w:rsidR="00CC4A4F" w:rsidRPr="006E40A2" w:rsidRDefault="00CC4A4F" w:rsidP="00CD129C">
            <w:pPr>
              <w:pStyle w:val="a0"/>
              <w:jc w:val="left"/>
              <w:rPr>
                <w:bCs/>
              </w:rPr>
            </w:pPr>
            <w:r w:rsidRPr="006E40A2">
              <w:rPr>
                <w:bCs/>
              </w:rPr>
              <w:t>Отходы цемента 314 055 00 01 00 0</w:t>
            </w:r>
          </w:p>
          <w:p w:rsidR="00CC4A4F" w:rsidRPr="006E40A2" w:rsidRDefault="00CC4A4F" w:rsidP="00CD129C">
            <w:pPr>
              <w:pStyle w:val="a0"/>
              <w:jc w:val="left"/>
              <w:rPr>
                <w:bCs/>
              </w:rPr>
            </w:pPr>
            <w:r w:rsidRPr="006E40A2">
              <w:rPr>
                <w:bCs/>
              </w:rPr>
              <w:t>Пыль цементная 314 055 01 11 00 3</w:t>
            </w:r>
          </w:p>
          <w:p w:rsidR="00CC4A4F" w:rsidRPr="006E40A2" w:rsidRDefault="00CC4A4F" w:rsidP="00CD129C">
            <w:pPr>
              <w:pStyle w:val="a0"/>
              <w:jc w:val="left"/>
              <w:rPr>
                <w:bCs/>
              </w:rPr>
            </w:pPr>
            <w:r w:rsidRPr="006E40A2">
              <w:rPr>
                <w:bCs/>
              </w:rPr>
              <w:t>Уголь активированный отработанный, загрязненный минеральными маслами (содержание масла – менее15 %) 314 801 02 01 03 4</w:t>
            </w:r>
          </w:p>
          <w:p w:rsidR="00CC4A4F" w:rsidRPr="006E40A2" w:rsidRDefault="00CC4A4F" w:rsidP="00CD129C">
            <w:pPr>
              <w:pStyle w:val="a0"/>
              <w:jc w:val="left"/>
              <w:rPr>
                <w:bCs/>
              </w:rPr>
            </w:pPr>
            <w:r w:rsidRPr="006E40A2">
              <w:rPr>
                <w:bCs/>
              </w:rPr>
              <w:t>Угольные фильтры отработанные, загрязненные минеральными маслами (содержание масла – менее15%) 314 802 02 01 03 4</w:t>
            </w:r>
          </w:p>
          <w:p w:rsidR="00CC4A4F" w:rsidRPr="006E40A2" w:rsidRDefault="00CC4A4F" w:rsidP="00CD129C">
            <w:pPr>
              <w:pStyle w:val="a0"/>
              <w:jc w:val="left"/>
              <w:rPr>
                <w:bCs/>
              </w:rPr>
            </w:pPr>
            <w:r w:rsidRPr="006E40A2">
              <w:rPr>
                <w:bCs/>
              </w:rPr>
              <w:t>Лом и отходы металлокерамики с черными металлами 351 001 00 01 00 0</w:t>
            </w:r>
          </w:p>
          <w:p w:rsidR="00CC4A4F" w:rsidRPr="006E40A2" w:rsidRDefault="00CC4A4F" w:rsidP="00CD129C">
            <w:pPr>
              <w:pStyle w:val="a0"/>
              <w:jc w:val="left"/>
              <w:rPr>
                <w:bCs/>
              </w:rPr>
            </w:pPr>
            <w:r w:rsidRPr="006E40A2">
              <w:rPr>
                <w:bCs/>
              </w:rPr>
              <w:t>Лом и отходы, содержащие чугун 351 100 00 01 00 0</w:t>
            </w:r>
          </w:p>
          <w:p w:rsidR="00CC4A4F" w:rsidRPr="006E40A2" w:rsidRDefault="00CC4A4F" w:rsidP="00CD129C">
            <w:pPr>
              <w:pStyle w:val="a0"/>
              <w:jc w:val="left"/>
              <w:rPr>
                <w:bCs/>
              </w:rPr>
            </w:pPr>
            <w:r w:rsidRPr="006E40A2">
              <w:rPr>
                <w:bCs/>
              </w:rPr>
              <w:t>Отходы, содержащие чугун (в том числе чугунную пыль), несортированные 351 101 11 01 00 4</w:t>
            </w:r>
          </w:p>
          <w:p w:rsidR="00CC4A4F" w:rsidRPr="006E40A2" w:rsidRDefault="00CC4A4F" w:rsidP="00CD129C">
            <w:pPr>
              <w:pStyle w:val="a0"/>
              <w:jc w:val="left"/>
              <w:rPr>
                <w:bCs/>
              </w:rPr>
            </w:pPr>
            <w:r w:rsidRPr="006E40A2">
              <w:rPr>
                <w:bCs/>
              </w:rPr>
              <w:t>Пыль чугунная незагрязненная 351 101 16 11 00 4</w:t>
            </w:r>
          </w:p>
          <w:p w:rsidR="00CC4A4F" w:rsidRPr="006E40A2" w:rsidRDefault="00CC4A4F" w:rsidP="00CD129C">
            <w:pPr>
              <w:pStyle w:val="a0"/>
              <w:jc w:val="left"/>
              <w:rPr>
                <w:bCs/>
              </w:rPr>
            </w:pPr>
            <w:r w:rsidRPr="006E40A2">
              <w:rPr>
                <w:bCs/>
              </w:rPr>
              <w:t>Лом и отходы, содержащие сталь 351 200 00 01 00 0</w:t>
            </w:r>
          </w:p>
          <w:p w:rsidR="00CC4A4F" w:rsidRPr="006E40A2" w:rsidRDefault="00CC4A4F" w:rsidP="00CD129C">
            <w:pPr>
              <w:pStyle w:val="a0"/>
              <w:jc w:val="left"/>
              <w:rPr>
                <w:bCs/>
              </w:rPr>
            </w:pPr>
            <w:r w:rsidRPr="006E40A2">
              <w:rPr>
                <w:bCs/>
              </w:rPr>
              <w:t>Отходы содержащие сталь (в том числе стальную пыль) несортированные 351 201 11 01 00 4</w:t>
            </w:r>
          </w:p>
          <w:p w:rsidR="00CC4A4F" w:rsidRPr="006E40A2" w:rsidRDefault="00CC4A4F" w:rsidP="00CD129C">
            <w:pPr>
              <w:pStyle w:val="a0"/>
              <w:jc w:val="left"/>
              <w:rPr>
                <w:bCs/>
              </w:rPr>
            </w:pPr>
            <w:r w:rsidRPr="006E40A2">
              <w:rPr>
                <w:bCs/>
              </w:rPr>
              <w:t>Пыль стальная незагрязненная 351 201 16 11 00 4</w:t>
            </w:r>
          </w:p>
          <w:p w:rsidR="00CC4A4F" w:rsidRPr="006E40A2" w:rsidRDefault="00CC4A4F" w:rsidP="00CD129C">
            <w:pPr>
              <w:pStyle w:val="a0"/>
              <w:jc w:val="left"/>
              <w:rPr>
                <w:bCs/>
              </w:rPr>
            </w:pPr>
            <w:r w:rsidRPr="006E40A2">
              <w:rPr>
                <w:bCs/>
              </w:rPr>
              <w:t>Отходы, содержащие сталь углеродистых марок (в том числе стальную пыль), несортированные 351 202 11 01 00 4</w:t>
            </w:r>
          </w:p>
          <w:p w:rsidR="00CC4A4F" w:rsidRPr="006E40A2" w:rsidRDefault="00CC4A4F" w:rsidP="00CD129C">
            <w:pPr>
              <w:pStyle w:val="a0"/>
              <w:jc w:val="left"/>
              <w:rPr>
                <w:bCs/>
              </w:rPr>
            </w:pPr>
            <w:r w:rsidRPr="006E40A2">
              <w:rPr>
                <w:bCs/>
              </w:rPr>
              <w:t>Пыль стали углеродистых марок незагрязненная 351 202 16 11 00 4</w:t>
            </w:r>
          </w:p>
          <w:p w:rsidR="00CC4A4F" w:rsidRPr="006E40A2" w:rsidRDefault="00CC4A4F" w:rsidP="00CD129C">
            <w:pPr>
              <w:pStyle w:val="a0"/>
              <w:jc w:val="left"/>
              <w:rPr>
                <w:bCs/>
              </w:rPr>
            </w:pPr>
            <w:r w:rsidRPr="006E40A2">
              <w:rPr>
                <w:bCs/>
              </w:rPr>
              <w:t>Отходы, содержащие  легированную сталь (в том числе стальную пыль) несортированные 351 203 11 01 00 4</w:t>
            </w:r>
          </w:p>
          <w:p w:rsidR="00CC4A4F" w:rsidRPr="006E40A2" w:rsidRDefault="00CC4A4F" w:rsidP="00CD129C">
            <w:pPr>
              <w:pStyle w:val="a0"/>
              <w:jc w:val="left"/>
              <w:rPr>
                <w:bCs/>
              </w:rPr>
            </w:pPr>
            <w:r w:rsidRPr="006E40A2">
              <w:rPr>
                <w:bCs/>
              </w:rPr>
              <w:t>Пыль легированной стали незагрязненная 351 203 16 11 00 4</w:t>
            </w:r>
          </w:p>
          <w:p w:rsidR="00CC4A4F" w:rsidRPr="006E40A2" w:rsidRDefault="00CC4A4F" w:rsidP="00CD129C">
            <w:pPr>
              <w:pStyle w:val="a0"/>
              <w:jc w:val="left"/>
              <w:rPr>
                <w:bCs/>
              </w:rPr>
            </w:pPr>
            <w:r w:rsidRPr="006E40A2">
              <w:rPr>
                <w:bCs/>
              </w:rPr>
              <w:t>Отходы, содержащие оцинкованную сталь (в том числе стальную пыль) несортированные 351 204 11 01 00 4</w:t>
            </w:r>
          </w:p>
          <w:p w:rsidR="00CC4A4F" w:rsidRPr="006E40A2" w:rsidRDefault="00CC4A4F" w:rsidP="00CD129C">
            <w:pPr>
              <w:pStyle w:val="a0"/>
              <w:jc w:val="left"/>
              <w:rPr>
                <w:bCs/>
              </w:rPr>
            </w:pPr>
            <w:r w:rsidRPr="006E40A2">
              <w:rPr>
                <w:bCs/>
              </w:rPr>
              <w:t>Пыль оцинкованной стали незагрязненная 351 204 16 11 00 4</w:t>
            </w:r>
          </w:p>
          <w:p w:rsidR="00CC4A4F" w:rsidRPr="006E40A2" w:rsidRDefault="00CC4A4F" w:rsidP="00CD129C">
            <w:pPr>
              <w:pStyle w:val="a0"/>
              <w:jc w:val="left"/>
              <w:rPr>
                <w:bCs/>
              </w:rPr>
            </w:pPr>
            <w:r w:rsidRPr="006E40A2">
              <w:rPr>
                <w:bCs/>
              </w:rPr>
              <w:t>Отходы, содержащие луженую сталь (в том числе стальную пыль), несортированные 351 205 11 01 00 4</w:t>
            </w:r>
          </w:p>
          <w:p w:rsidR="00CC4A4F" w:rsidRPr="006E40A2" w:rsidRDefault="00CC4A4F" w:rsidP="00CD129C">
            <w:pPr>
              <w:pStyle w:val="a0"/>
              <w:jc w:val="left"/>
              <w:rPr>
                <w:bCs/>
              </w:rPr>
            </w:pPr>
            <w:r w:rsidRPr="006E40A2">
              <w:rPr>
                <w:bCs/>
              </w:rPr>
              <w:t>Отходы стальных электродов 351 216 00 01 00 0</w:t>
            </w:r>
          </w:p>
          <w:p w:rsidR="00CC4A4F" w:rsidRPr="006E40A2" w:rsidRDefault="00CC4A4F" w:rsidP="00CD129C">
            <w:pPr>
              <w:pStyle w:val="a0"/>
              <w:jc w:val="left"/>
              <w:rPr>
                <w:bCs/>
              </w:rPr>
            </w:pPr>
            <w:r w:rsidRPr="006E40A2">
              <w:rPr>
                <w:bCs/>
              </w:rPr>
              <w:t>Лом и отходы, содержащие несортированные черные металлы 351 300 00 01 00 0</w:t>
            </w:r>
          </w:p>
          <w:p w:rsidR="00CC4A4F" w:rsidRPr="006E40A2" w:rsidRDefault="00CC4A4F" w:rsidP="00CD129C">
            <w:pPr>
              <w:pStyle w:val="a0"/>
              <w:jc w:val="left"/>
              <w:rPr>
                <w:bCs/>
              </w:rPr>
            </w:pPr>
            <w:r w:rsidRPr="006E40A2">
              <w:rPr>
                <w:bCs/>
              </w:rPr>
              <w:t>Пыль черных металлов незагрязненная 351 316 00 11 00 4</w:t>
            </w:r>
          </w:p>
          <w:p w:rsidR="00CC4A4F" w:rsidRPr="006E40A2" w:rsidRDefault="00CC4A4F" w:rsidP="00CD129C">
            <w:pPr>
              <w:pStyle w:val="a0"/>
              <w:jc w:val="left"/>
              <w:rPr>
                <w:bCs/>
              </w:rPr>
            </w:pPr>
            <w:r w:rsidRPr="006E40A2">
              <w:rPr>
                <w:bCs/>
              </w:rPr>
              <w:t>Лом и отходы черных металлов с примесями или загрязненные опасными веществами 351 500 00 01 00 0</w:t>
            </w:r>
          </w:p>
          <w:p w:rsidR="00CC4A4F" w:rsidRPr="006E40A2" w:rsidRDefault="00CC4A4F" w:rsidP="00CD129C">
            <w:pPr>
              <w:pStyle w:val="a0"/>
              <w:jc w:val="left"/>
              <w:rPr>
                <w:bCs/>
              </w:rPr>
            </w:pPr>
            <w:r w:rsidRPr="006E40A2">
              <w:rPr>
                <w:bCs/>
              </w:rPr>
              <w:t>Пыль (или порошок) от шлифования черных металлов с содержанием металла 50% и более 351 503 66 11 00 4</w:t>
            </w:r>
          </w:p>
          <w:p w:rsidR="00CC4A4F" w:rsidRPr="006E40A2" w:rsidRDefault="00CC4A4F" w:rsidP="00CD129C">
            <w:pPr>
              <w:pStyle w:val="a0"/>
              <w:jc w:val="left"/>
              <w:rPr>
                <w:bCs/>
              </w:rPr>
            </w:pPr>
            <w:r w:rsidRPr="006E40A2">
              <w:rPr>
                <w:bCs/>
              </w:rPr>
              <w:t>Лом и отходы, содержащие цветные металлы 353 100 00 01 00 0</w:t>
            </w:r>
          </w:p>
          <w:p w:rsidR="00CC4A4F" w:rsidRPr="006E40A2" w:rsidRDefault="00CC4A4F" w:rsidP="00CD129C">
            <w:pPr>
              <w:pStyle w:val="a0"/>
              <w:jc w:val="left"/>
              <w:rPr>
                <w:bCs/>
              </w:rPr>
            </w:pPr>
            <w:r w:rsidRPr="006E40A2">
              <w:rPr>
                <w:bCs/>
              </w:rPr>
              <w:t>Отходы, содержащие алюминий (в том числе алюминиевую пыль) несортированные 353 101 11 01 00 4</w:t>
            </w:r>
          </w:p>
          <w:p w:rsidR="00CC4A4F" w:rsidRPr="006E40A2" w:rsidRDefault="00CC4A4F" w:rsidP="00CD129C">
            <w:pPr>
              <w:pStyle w:val="a0"/>
              <w:jc w:val="left"/>
              <w:rPr>
                <w:bCs/>
              </w:rPr>
            </w:pPr>
            <w:r w:rsidRPr="006E40A2">
              <w:rPr>
                <w:bCs/>
              </w:rPr>
              <w:t>Пыль алюминиевая незагрязненная 353 101 16 11 00 4</w:t>
            </w:r>
          </w:p>
          <w:p w:rsidR="00CC4A4F" w:rsidRPr="006E40A2" w:rsidRDefault="00CC4A4F" w:rsidP="00CD129C">
            <w:pPr>
              <w:pStyle w:val="a0"/>
              <w:jc w:val="left"/>
              <w:rPr>
                <w:bCs/>
              </w:rPr>
            </w:pPr>
            <w:r w:rsidRPr="006E40A2">
              <w:rPr>
                <w:bCs/>
              </w:rPr>
              <w:t>Отходы, содержащие медь, несортированные 353 103 11 01 01 3</w:t>
            </w:r>
          </w:p>
          <w:p w:rsidR="00CC4A4F" w:rsidRPr="006E40A2" w:rsidRDefault="00CC4A4F" w:rsidP="00CD129C">
            <w:pPr>
              <w:pStyle w:val="a0"/>
              <w:jc w:val="left"/>
              <w:rPr>
                <w:bCs/>
              </w:rPr>
            </w:pPr>
            <w:r w:rsidRPr="006E40A2">
              <w:rPr>
                <w:bCs/>
              </w:rPr>
              <w:t>Тара и упаковка из алюминия, загрязненная горюче-смазочными материалами (содержание ГСМ – менее 15% по весу) 353 501 03 13 03 4</w:t>
            </w:r>
          </w:p>
          <w:p w:rsidR="00CC4A4F" w:rsidRPr="006E40A2" w:rsidRDefault="00CC4A4F" w:rsidP="00CD129C">
            <w:pPr>
              <w:pStyle w:val="a0"/>
              <w:jc w:val="left"/>
              <w:rPr>
                <w:bCs/>
              </w:rPr>
            </w:pPr>
            <w:r w:rsidRPr="006E40A2">
              <w:rPr>
                <w:bCs/>
              </w:rPr>
              <w:t>Пыль (или порошок) от шлифования алюминия с содержанием металла 50% и более 353 501 16 11 00 4</w:t>
            </w:r>
          </w:p>
          <w:p w:rsidR="00CC4A4F" w:rsidRPr="006E40A2" w:rsidRDefault="00CC4A4F" w:rsidP="00CD129C">
            <w:pPr>
              <w:pStyle w:val="a0"/>
              <w:jc w:val="left"/>
              <w:rPr>
                <w:bCs/>
              </w:rPr>
            </w:pPr>
            <w:r w:rsidRPr="006E40A2">
              <w:rPr>
                <w:bCs/>
              </w:rPr>
              <w:t>Лом и отходы, содержащие сплавы цветных металлов 354 100 00 01 00 0</w:t>
            </w:r>
          </w:p>
          <w:p w:rsidR="00CC4A4F" w:rsidRPr="006E40A2" w:rsidRDefault="00CC4A4F" w:rsidP="00CD129C">
            <w:pPr>
              <w:pStyle w:val="a0"/>
              <w:jc w:val="left"/>
              <w:rPr>
                <w:bCs/>
              </w:rPr>
            </w:pPr>
            <w:r w:rsidRPr="006E40A2">
              <w:rPr>
                <w:bCs/>
              </w:rPr>
              <w:t>Отходы, содержащие медные сплавы (в том числе пыль медных сплавов) несортированные 354 101 11 01 00 4</w:t>
            </w:r>
          </w:p>
          <w:p w:rsidR="00CC4A4F" w:rsidRPr="006E40A2" w:rsidRDefault="00CC4A4F" w:rsidP="00CD129C">
            <w:pPr>
              <w:pStyle w:val="a0"/>
              <w:jc w:val="left"/>
              <w:rPr>
                <w:bCs/>
              </w:rPr>
            </w:pPr>
            <w:r w:rsidRPr="006E40A2">
              <w:rPr>
                <w:bCs/>
              </w:rPr>
              <w:t>Пыль медных сплавов незагрязненная 354 101 16 11 00 4</w:t>
            </w:r>
          </w:p>
          <w:p w:rsidR="00CC4A4F" w:rsidRPr="006E40A2" w:rsidRDefault="00CC4A4F" w:rsidP="00CD129C">
            <w:pPr>
              <w:pStyle w:val="a0"/>
              <w:jc w:val="left"/>
              <w:rPr>
                <w:bCs/>
              </w:rPr>
            </w:pPr>
            <w:r w:rsidRPr="006E40A2">
              <w:rPr>
                <w:bCs/>
              </w:rPr>
              <w:t>Отходы оксидов, гидроксидов, солей 51000000 00 00 0</w:t>
            </w:r>
          </w:p>
          <w:p w:rsidR="00CC4A4F" w:rsidRPr="006E40A2" w:rsidRDefault="00CC4A4F" w:rsidP="00CD129C">
            <w:pPr>
              <w:pStyle w:val="a0"/>
              <w:jc w:val="left"/>
              <w:rPr>
                <w:bCs/>
              </w:rPr>
            </w:pPr>
            <w:r w:rsidRPr="006E40A2">
              <w:rPr>
                <w:bCs/>
              </w:rPr>
              <w:t>Отходы битума, асфальта в твердой форме 549 012 00 01 00 4</w:t>
            </w:r>
          </w:p>
          <w:p w:rsidR="00CC4A4F" w:rsidRPr="006E40A2" w:rsidRDefault="00CC4A4F" w:rsidP="00CD129C">
            <w:pPr>
              <w:pStyle w:val="a0"/>
              <w:jc w:val="left"/>
              <w:rPr>
                <w:bCs/>
              </w:rPr>
            </w:pPr>
            <w:r w:rsidRPr="006E40A2">
              <w:rPr>
                <w:bCs/>
              </w:rPr>
              <w:t>Обтирочный материал, загрязненный маслами (содержание масел 15 % и более) 549 027 01 01 03 3</w:t>
            </w:r>
          </w:p>
          <w:p w:rsidR="00CC4A4F" w:rsidRPr="006E40A2" w:rsidRDefault="00CC4A4F" w:rsidP="00CD129C">
            <w:pPr>
              <w:pStyle w:val="a0"/>
              <w:jc w:val="left"/>
              <w:rPr>
                <w:bCs/>
              </w:rPr>
            </w:pPr>
            <w:r w:rsidRPr="006E40A2">
              <w:rPr>
                <w:bCs/>
              </w:rPr>
              <w:t xml:space="preserve">Обтирочный материал,   загрязненный маслами (содержание масел </w:t>
            </w:r>
          </w:p>
          <w:p w:rsidR="00CC4A4F" w:rsidRPr="006E40A2" w:rsidRDefault="00CC4A4F" w:rsidP="00CD129C">
            <w:pPr>
              <w:pStyle w:val="a0"/>
              <w:jc w:val="left"/>
              <w:rPr>
                <w:bCs/>
              </w:rPr>
            </w:pPr>
            <w:r w:rsidRPr="006E40A2">
              <w:rPr>
                <w:bCs/>
              </w:rPr>
              <w:t>менее 15%) 549 027 01 01 03 4</w:t>
            </w:r>
          </w:p>
          <w:p w:rsidR="00CC4A4F" w:rsidRPr="006E40A2" w:rsidRDefault="00CC4A4F" w:rsidP="00CD129C">
            <w:pPr>
              <w:pStyle w:val="a0"/>
              <w:jc w:val="left"/>
              <w:rPr>
                <w:bCs/>
              </w:rPr>
            </w:pPr>
            <w:r w:rsidRPr="006E40A2">
              <w:rPr>
                <w:bCs/>
              </w:rPr>
              <w:t>Окалина замасленная (содержание масла менее  15 %) 549 030 01 04 03 4</w:t>
            </w:r>
          </w:p>
          <w:p w:rsidR="00CC4A4F" w:rsidRPr="006E40A2" w:rsidRDefault="00CC4A4F" w:rsidP="00CD129C">
            <w:pPr>
              <w:pStyle w:val="a0"/>
              <w:jc w:val="left"/>
              <w:rPr>
                <w:bCs/>
              </w:rPr>
            </w:pPr>
            <w:r w:rsidRPr="006E40A2">
              <w:rPr>
                <w:bCs/>
              </w:rPr>
              <w:t xml:space="preserve">Пенька промасленная (содержание масла </w:t>
            </w:r>
          </w:p>
          <w:p w:rsidR="00CC4A4F" w:rsidRPr="006E40A2" w:rsidRDefault="00CC4A4F" w:rsidP="00CD129C">
            <w:pPr>
              <w:pStyle w:val="a0"/>
              <w:jc w:val="left"/>
              <w:rPr>
                <w:bCs/>
              </w:rPr>
            </w:pPr>
            <w:r w:rsidRPr="006E40A2">
              <w:rPr>
                <w:bCs/>
              </w:rPr>
              <w:t>менее 15 %) 549 030 02 01 03 4</w:t>
            </w:r>
          </w:p>
          <w:p w:rsidR="00CC4A4F" w:rsidRPr="006E40A2" w:rsidRDefault="00CC4A4F" w:rsidP="00CD129C">
            <w:pPr>
              <w:pStyle w:val="a0"/>
              <w:jc w:val="left"/>
              <w:rPr>
                <w:bCs/>
              </w:rPr>
            </w:pPr>
            <w:r w:rsidRPr="006E40A2">
              <w:rPr>
                <w:bCs/>
              </w:rPr>
              <w:t xml:space="preserve">Сальниковая набивка </w:t>
            </w:r>
          </w:p>
          <w:p w:rsidR="00CC4A4F" w:rsidRPr="006E40A2" w:rsidRDefault="00CC4A4F" w:rsidP="00CD129C">
            <w:pPr>
              <w:pStyle w:val="a0"/>
              <w:jc w:val="left"/>
              <w:rPr>
                <w:bCs/>
              </w:rPr>
            </w:pPr>
            <w:r w:rsidRPr="006E40A2">
              <w:rPr>
                <w:bCs/>
              </w:rPr>
              <w:t>асбесто-графитовая, промасленная (содержание масла менее15 %) 549 030 03 01 03 4</w:t>
            </w:r>
          </w:p>
          <w:p w:rsidR="00CC4A4F" w:rsidRPr="006E40A2" w:rsidRDefault="00CC4A4F" w:rsidP="00CD129C">
            <w:pPr>
              <w:pStyle w:val="a0"/>
              <w:jc w:val="left"/>
              <w:rPr>
                <w:bCs/>
              </w:rPr>
            </w:pPr>
            <w:r w:rsidRPr="006E40A2">
              <w:rPr>
                <w:bCs/>
              </w:rPr>
              <w:t>Отходы гетинакса, текстолита, вулканизированной фибры, пленкосинтетического картона 571 009 00 01 00 0</w:t>
            </w:r>
          </w:p>
          <w:p w:rsidR="00CC4A4F" w:rsidRPr="006E40A2" w:rsidRDefault="00CC4A4F" w:rsidP="00CD129C">
            <w:pPr>
              <w:pStyle w:val="a0"/>
              <w:jc w:val="left"/>
              <w:rPr>
                <w:bCs/>
              </w:rPr>
            </w:pPr>
            <w:r w:rsidRPr="006E40A2">
              <w:rPr>
                <w:bCs/>
              </w:rPr>
              <w:t>Отходы пленкосинтетического картона 571 009 01 01 00 4</w:t>
            </w:r>
          </w:p>
          <w:p w:rsidR="00CC4A4F" w:rsidRPr="006E40A2" w:rsidRDefault="00CC4A4F" w:rsidP="00CD129C">
            <w:pPr>
              <w:pStyle w:val="a0"/>
              <w:jc w:val="left"/>
              <w:rPr>
                <w:bCs/>
              </w:rPr>
            </w:pPr>
            <w:r w:rsidRPr="006E40A2">
              <w:rPr>
                <w:bCs/>
              </w:rPr>
              <w:t>Отходы фото – и кинопленки, рентгеновской пленки 571 015 00 01 00 4</w:t>
            </w:r>
          </w:p>
          <w:p w:rsidR="00CC4A4F" w:rsidRPr="006E40A2" w:rsidRDefault="00CC4A4F" w:rsidP="00CD129C">
            <w:pPr>
              <w:pStyle w:val="a0"/>
              <w:jc w:val="left"/>
              <w:rPr>
                <w:bCs/>
              </w:rPr>
            </w:pPr>
            <w:r w:rsidRPr="006E40A2">
              <w:rPr>
                <w:bCs/>
              </w:rPr>
              <w:t>Отходы затвердевшего поливинилхлорида и пенопласта на его базе 571 016 00 01 00 4</w:t>
            </w:r>
          </w:p>
          <w:p w:rsidR="00CC4A4F" w:rsidRPr="006E40A2" w:rsidRDefault="00CC4A4F" w:rsidP="00CD129C">
            <w:pPr>
              <w:pStyle w:val="a0"/>
              <w:jc w:val="left"/>
              <w:rPr>
                <w:bCs/>
              </w:rPr>
            </w:pPr>
            <w:r w:rsidRPr="006E40A2">
              <w:rPr>
                <w:bCs/>
              </w:rPr>
              <w:t>Отходы затвердевшей смолы ионообменников (в том числе  отработанной), не содержащей   опасные вещества 571 024 00 01 00 0</w:t>
            </w:r>
          </w:p>
          <w:p w:rsidR="00CC4A4F" w:rsidRPr="006E40A2" w:rsidRDefault="00CC4A4F" w:rsidP="00CD129C">
            <w:pPr>
              <w:pStyle w:val="a0"/>
              <w:jc w:val="left"/>
              <w:rPr>
                <w:bCs/>
              </w:rPr>
            </w:pPr>
            <w:r w:rsidRPr="006E40A2">
              <w:rPr>
                <w:bCs/>
              </w:rPr>
              <w:t>Отходы затвердевшего полиэтилена 571 029 00 01 00 0</w:t>
            </w:r>
          </w:p>
          <w:p w:rsidR="00CC4A4F" w:rsidRPr="006E40A2" w:rsidRDefault="00CC4A4F" w:rsidP="00CD129C">
            <w:pPr>
              <w:pStyle w:val="a0"/>
              <w:jc w:val="left"/>
              <w:rPr>
                <w:bCs/>
              </w:rPr>
            </w:pPr>
            <w:r w:rsidRPr="006E40A2">
              <w:rPr>
                <w:bCs/>
              </w:rPr>
              <w:t>Отходы затвердевшего полипропилена 571 030 00 01 00 0</w:t>
            </w:r>
          </w:p>
          <w:p w:rsidR="00CC4A4F" w:rsidRPr="006E40A2" w:rsidRDefault="00CC4A4F" w:rsidP="00CD129C">
            <w:pPr>
              <w:pStyle w:val="a0"/>
              <w:jc w:val="left"/>
              <w:rPr>
                <w:bCs/>
              </w:rPr>
            </w:pPr>
            <w:r w:rsidRPr="006E40A2">
              <w:rPr>
                <w:bCs/>
              </w:rPr>
              <w:t>Отходы затвердевших стеклопластиков 571 032 00 01 00 0</w:t>
            </w:r>
          </w:p>
          <w:p w:rsidR="00CC4A4F" w:rsidRPr="006E40A2" w:rsidRDefault="00CC4A4F" w:rsidP="00CD129C">
            <w:pPr>
              <w:pStyle w:val="a0"/>
              <w:jc w:val="left"/>
              <w:rPr>
                <w:bCs/>
              </w:rPr>
            </w:pPr>
            <w:r w:rsidRPr="006E40A2">
              <w:rPr>
                <w:bCs/>
              </w:rPr>
              <w:t>Отходы стеклолакоткани 571 032 01 01 00 4</w:t>
            </w:r>
          </w:p>
          <w:p w:rsidR="00CC4A4F" w:rsidRPr="006E40A2" w:rsidRDefault="00CC4A4F" w:rsidP="00CD129C">
            <w:pPr>
              <w:pStyle w:val="a0"/>
              <w:jc w:val="left"/>
              <w:rPr>
                <w:bCs/>
              </w:rPr>
            </w:pPr>
            <w:r w:rsidRPr="006E40A2">
              <w:rPr>
                <w:bCs/>
              </w:rPr>
              <w:t>Отходы твердых сополимеров стирола 571 036 00 01 00 0</w:t>
            </w:r>
          </w:p>
          <w:p w:rsidR="00CC4A4F" w:rsidRPr="006E40A2" w:rsidRDefault="00CC4A4F" w:rsidP="00CD129C">
            <w:pPr>
              <w:pStyle w:val="a0"/>
              <w:jc w:val="left"/>
              <w:rPr>
                <w:bCs/>
              </w:rPr>
            </w:pPr>
            <w:r w:rsidRPr="006E40A2">
              <w:rPr>
                <w:bCs/>
              </w:rPr>
              <w:t>Отходы смеси затвердевших разнородных пластмасс 571 099 00 01 00 4</w:t>
            </w:r>
          </w:p>
          <w:p w:rsidR="00CC4A4F" w:rsidRPr="006E40A2" w:rsidRDefault="00CC4A4F" w:rsidP="00CD129C">
            <w:pPr>
              <w:pStyle w:val="a0"/>
              <w:jc w:val="left"/>
              <w:rPr>
                <w:bCs/>
              </w:rPr>
            </w:pPr>
            <w:r w:rsidRPr="006E40A2">
              <w:rPr>
                <w:bCs/>
              </w:rPr>
              <w:t>Твердые отходы резины 575 001 00 01 00 4</w:t>
            </w:r>
          </w:p>
          <w:p w:rsidR="00CC4A4F" w:rsidRPr="006E40A2" w:rsidRDefault="00CC4A4F" w:rsidP="00CD129C">
            <w:pPr>
              <w:pStyle w:val="a0"/>
              <w:jc w:val="left"/>
              <w:rPr>
                <w:bCs/>
              </w:rPr>
            </w:pPr>
            <w:r w:rsidRPr="006E40A2">
              <w:rPr>
                <w:bCs/>
              </w:rPr>
              <w:t>Пыль (мука) резиновая 575 001 05 11 00 4</w:t>
            </w:r>
          </w:p>
          <w:p w:rsidR="00CC4A4F" w:rsidRPr="006E40A2" w:rsidRDefault="00CC4A4F" w:rsidP="00CD129C">
            <w:pPr>
              <w:pStyle w:val="a0"/>
              <w:jc w:val="left"/>
              <w:rPr>
                <w:bCs/>
              </w:rPr>
            </w:pPr>
            <w:r w:rsidRPr="006E40A2">
              <w:rPr>
                <w:bCs/>
              </w:rPr>
              <w:t>Шины пневматические отработанные 575 002 00 13 00 4</w:t>
            </w:r>
          </w:p>
          <w:p w:rsidR="00CC4A4F" w:rsidRPr="006E40A2" w:rsidRDefault="00CC4A4F" w:rsidP="00CD129C">
            <w:pPr>
              <w:pStyle w:val="a0"/>
              <w:jc w:val="left"/>
              <w:rPr>
                <w:bCs/>
              </w:rPr>
            </w:pPr>
            <w:r w:rsidRPr="006E40A2">
              <w:rPr>
                <w:bCs/>
              </w:rPr>
              <w:t>Камеры пневматические отработанные 575 002 01 13 00 4</w:t>
            </w:r>
          </w:p>
          <w:p w:rsidR="00CC4A4F" w:rsidRPr="006E40A2" w:rsidRDefault="00CC4A4F" w:rsidP="00CD129C">
            <w:pPr>
              <w:pStyle w:val="a0"/>
              <w:jc w:val="left"/>
              <w:rPr>
                <w:bCs/>
              </w:rPr>
            </w:pPr>
            <w:r w:rsidRPr="006E40A2">
              <w:rPr>
                <w:bCs/>
              </w:rPr>
              <w:t>Покрышки с тканевым кордом отработанные 575 002 03 13 00 4</w:t>
            </w:r>
          </w:p>
          <w:p w:rsidR="00CC4A4F" w:rsidRPr="006E40A2" w:rsidRDefault="00CC4A4F" w:rsidP="00CD129C">
            <w:pPr>
              <w:pStyle w:val="a0"/>
              <w:jc w:val="left"/>
              <w:rPr>
                <w:bCs/>
              </w:rPr>
            </w:pPr>
            <w:r w:rsidRPr="006E40A2">
              <w:rPr>
                <w:bCs/>
              </w:rPr>
              <w:t>Покрышки с металлическим кордом отработанные 575 002 04 13 00 4</w:t>
            </w:r>
          </w:p>
          <w:p w:rsidR="00CC4A4F" w:rsidRPr="006E40A2" w:rsidRDefault="00CC4A4F" w:rsidP="00CD129C">
            <w:pPr>
              <w:pStyle w:val="a0"/>
              <w:jc w:val="left"/>
              <w:rPr>
                <w:bCs/>
              </w:rPr>
            </w:pPr>
            <w:r w:rsidRPr="006E40A2">
              <w:rPr>
                <w:bCs/>
              </w:rPr>
              <w:t>Резиноасбестовые отходы (в том числе изделия отработанные и брак) 575 003 00 01 00 4</w:t>
            </w:r>
          </w:p>
          <w:p w:rsidR="00CC4A4F" w:rsidRPr="006E40A2" w:rsidRDefault="00CC4A4F" w:rsidP="00CD129C">
            <w:pPr>
              <w:pStyle w:val="a0"/>
              <w:jc w:val="left"/>
              <w:rPr>
                <w:bCs/>
              </w:rPr>
            </w:pPr>
            <w:r w:rsidRPr="006E40A2">
              <w:rPr>
                <w:bCs/>
              </w:rPr>
              <w:t>Отходы полимерных материалов из размалывающих устройств (легкие фракции) 578 001 00 01 00 4</w:t>
            </w:r>
          </w:p>
          <w:p w:rsidR="00CC4A4F" w:rsidRPr="006E40A2" w:rsidRDefault="00CC4A4F" w:rsidP="00CD129C">
            <w:pPr>
              <w:pStyle w:val="a0"/>
              <w:jc w:val="left"/>
              <w:rPr>
                <w:bCs/>
              </w:rPr>
            </w:pPr>
            <w:r w:rsidRPr="006E40A2">
              <w:rPr>
                <w:bCs/>
              </w:rPr>
              <w:t>Пыль полимерных материалов с фильтров размалывающих устройств 578 002 00 11 00 4</w:t>
            </w:r>
          </w:p>
          <w:p w:rsidR="00CC4A4F" w:rsidRPr="006E40A2" w:rsidRDefault="00CC4A4F" w:rsidP="00CD129C">
            <w:pPr>
              <w:pStyle w:val="a0"/>
              <w:jc w:val="left"/>
              <w:rPr>
                <w:bCs/>
              </w:rPr>
            </w:pPr>
            <w:r w:rsidRPr="006E40A2">
              <w:rPr>
                <w:bCs/>
              </w:rPr>
              <w:t>Текстильные отходы и шламы  5810000000000</w:t>
            </w:r>
          </w:p>
          <w:p w:rsidR="00CC4A4F" w:rsidRPr="006E40A2" w:rsidRDefault="00CC4A4F" w:rsidP="00CD129C">
            <w:pPr>
              <w:pStyle w:val="a0"/>
              <w:jc w:val="left"/>
              <w:rPr>
                <w:bCs/>
              </w:rPr>
            </w:pPr>
            <w:r w:rsidRPr="006E40A2">
              <w:rPr>
                <w:bCs/>
              </w:rPr>
              <w:t>Отходы тканей, старая одежда 581 011 00 01 00 0</w:t>
            </w:r>
          </w:p>
          <w:p w:rsidR="00CC4A4F" w:rsidRPr="006E40A2" w:rsidRDefault="00CC4A4F" w:rsidP="00CD129C">
            <w:pPr>
              <w:pStyle w:val="a0"/>
              <w:jc w:val="left"/>
              <w:rPr>
                <w:bCs/>
              </w:rPr>
            </w:pPr>
            <w:r w:rsidRPr="006E40A2">
              <w:rPr>
                <w:bCs/>
              </w:rPr>
              <w:t>Текстиль загрязненный 582 000 00 00 00 0</w:t>
            </w:r>
          </w:p>
          <w:p w:rsidR="00CC4A4F" w:rsidRPr="006E40A2" w:rsidRDefault="00CC4A4F" w:rsidP="00CD129C">
            <w:pPr>
              <w:pStyle w:val="a0"/>
              <w:jc w:val="left"/>
              <w:rPr>
                <w:bCs/>
              </w:rPr>
            </w:pPr>
            <w:r w:rsidRPr="006E40A2">
              <w:rPr>
                <w:bCs/>
              </w:rPr>
              <w:t>Текстиль загрязненный 582 000 00 00 00 0</w:t>
            </w:r>
          </w:p>
          <w:p w:rsidR="00CC4A4F" w:rsidRPr="006E40A2" w:rsidRDefault="00CC4A4F" w:rsidP="00CD129C">
            <w:pPr>
              <w:pStyle w:val="a0"/>
              <w:jc w:val="left"/>
              <w:rPr>
                <w:bCs/>
              </w:rPr>
            </w:pPr>
            <w:r w:rsidRPr="006E40A2">
              <w:rPr>
                <w:bCs/>
              </w:rPr>
              <w:t>Твердые коммунальные отходы 910 000 00 00 00 0</w:t>
            </w:r>
          </w:p>
          <w:p w:rsidR="00CC4A4F" w:rsidRPr="006E40A2" w:rsidRDefault="00CC4A4F" w:rsidP="00CD129C">
            <w:pPr>
              <w:pStyle w:val="a0"/>
              <w:jc w:val="left"/>
              <w:rPr>
                <w:bCs/>
              </w:rPr>
            </w:pPr>
            <w:r w:rsidRPr="006E40A2">
              <w:t>Отходы из жилищ 911 000 00 00 00 0</w:t>
            </w:r>
          </w:p>
          <w:p w:rsidR="00CC4A4F" w:rsidRPr="006E40A2" w:rsidRDefault="00CC4A4F" w:rsidP="00CD129C">
            <w:pPr>
              <w:pStyle w:val="a0"/>
              <w:jc w:val="left"/>
              <w:rPr>
                <w:bCs/>
              </w:rPr>
            </w:pPr>
            <w:r w:rsidRPr="006E40A2">
              <w:rPr>
                <w:bCs/>
              </w:rPr>
              <w:t>Отходы из жилищ несортированные (исключая крупногабаритные) 911 001 00 01 00 4</w:t>
            </w:r>
          </w:p>
          <w:p w:rsidR="00CC4A4F" w:rsidRPr="006E40A2" w:rsidRDefault="00CC4A4F" w:rsidP="00CD129C">
            <w:pPr>
              <w:pStyle w:val="a0"/>
              <w:jc w:val="left"/>
              <w:rPr>
                <w:bCs/>
              </w:rPr>
            </w:pPr>
            <w:r w:rsidRPr="006E40A2">
              <w:t>Отходы потребления  на  производстве,  подобныекоммунальным 912 000 00 00 00 0</w:t>
            </w:r>
          </w:p>
          <w:p w:rsidR="00CC4A4F" w:rsidRPr="006E40A2" w:rsidRDefault="00CC4A4F" w:rsidP="00CD129C">
            <w:pPr>
              <w:pStyle w:val="a0"/>
              <w:jc w:val="left"/>
              <w:rPr>
                <w:bCs/>
              </w:rPr>
            </w:pPr>
            <w:r w:rsidRPr="006E40A2">
              <w:rPr>
                <w:bCs/>
              </w:rPr>
              <w:t>Мусор от бытовых помещений организаций несортированный (исключая крупногабаритный) 912 004 00 01 00 4</w:t>
            </w:r>
          </w:p>
          <w:p w:rsidR="00CC4A4F" w:rsidRPr="006E40A2" w:rsidRDefault="00CC4A4F" w:rsidP="00CD129C">
            <w:pPr>
              <w:pStyle w:val="a0"/>
              <w:jc w:val="left"/>
              <w:rPr>
                <w:bCs/>
              </w:rPr>
            </w:pPr>
            <w:r w:rsidRPr="006E40A2">
              <w:rPr>
                <w:bCs/>
              </w:rPr>
              <w:t>Мусор строительный 912 006 00 01 00 0</w:t>
            </w:r>
          </w:p>
          <w:p w:rsidR="00CC4A4F" w:rsidRPr="006E40A2" w:rsidRDefault="00CC4A4F" w:rsidP="00CD129C">
            <w:pPr>
              <w:pStyle w:val="a0"/>
              <w:jc w:val="left"/>
              <w:rPr>
                <w:bCs/>
              </w:rPr>
            </w:pPr>
            <w:r w:rsidRPr="006E40A2">
              <w:rPr>
                <w:bCs/>
              </w:rPr>
              <w:t>Мусор строительный от разборки зданий 912 006 01 01 00 4</w:t>
            </w:r>
          </w:p>
          <w:p w:rsidR="00CC4A4F" w:rsidRPr="006E40A2" w:rsidRDefault="00CC4A4F" w:rsidP="00CD129C">
            <w:pPr>
              <w:pStyle w:val="a0"/>
              <w:jc w:val="left"/>
              <w:rPr>
                <w:bCs/>
              </w:rPr>
            </w:pPr>
            <w:r w:rsidRPr="006E40A2">
              <w:rPr>
                <w:bCs/>
              </w:rPr>
              <w:t>Отходы кухонь и предприятий общественного питания 912 010 00 00 00 0</w:t>
            </w:r>
          </w:p>
          <w:p w:rsidR="00CC4A4F" w:rsidRPr="006E40A2" w:rsidRDefault="00CC4A4F" w:rsidP="00CD129C">
            <w:pPr>
              <w:pStyle w:val="a0"/>
              <w:jc w:val="left"/>
              <w:rPr>
                <w:bCs/>
              </w:rPr>
            </w:pPr>
            <w:r w:rsidRPr="006E40A2">
              <w:rPr>
                <w:bCs/>
              </w:rPr>
              <w:t>Отходы  кухонь и предприятий общественного питания (пищевые отходы    кухонь и организаций общественного питания несортированные) 912 010 00 00 00 0</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вошедшие в другие пункты (фильтры масляные отработанные) 920 000 00 00 00 0</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вошедшие в другие пункты (фильтры воздушные отработанные) 920 000 00 00 00 0</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вошедшие в другие пункты (фильтры топливные отработанные) 920 000 00 00 00 0</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вошедшие в другие пункты (фильтры масляные отработанные) 920 000 00 00 00 0</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вошедшие в другие пункты (фильтры воздушные отработанные) 920 000 00 00 00 0</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вошедшие в другие пункты (фильтры топливные отработанные) 920 000 00 00 00 0</w:t>
            </w:r>
          </w:p>
          <w:p w:rsidR="00CC4A4F" w:rsidRPr="006E40A2" w:rsidRDefault="00CC4A4F" w:rsidP="00CD129C">
            <w:pPr>
              <w:pStyle w:val="a0"/>
              <w:jc w:val="left"/>
              <w:rPr>
                <w:bCs/>
              </w:rPr>
            </w:pPr>
            <w:r w:rsidRPr="006E40A2">
              <w:rPr>
                <w:bCs/>
              </w:rPr>
              <w:t>Электрическое оборудование, приборы, устройства и их части 921 000 00 00 00 0</w:t>
            </w:r>
          </w:p>
          <w:p w:rsidR="00CC4A4F" w:rsidRPr="006E40A2" w:rsidRDefault="00CC4A4F" w:rsidP="00CD129C">
            <w:pPr>
              <w:pStyle w:val="a0"/>
              <w:jc w:val="left"/>
              <w:rPr>
                <w:bCs/>
              </w:rPr>
            </w:pPr>
            <w:r w:rsidRPr="006E40A2">
              <w:rPr>
                <w:bCs/>
              </w:rPr>
              <w:t>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проводники 923 000 00 00 00 0</w:t>
            </w:r>
          </w:p>
          <w:p w:rsidR="00CC4A4F" w:rsidRPr="006E40A2" w:rsidRDefault="00CC4A4F" w:rsidP="00CD129C">
            <w:pPr>
              <w:pStyle w:val="a0"/>
              <w:jc w:val="left"/>
              <w:rPr>
                <w:bCs/>
              </w:rPr>
            </w:pPr>
            <w:r w:rsidRPr="006E40A2">
              <w:rPr>
                <w:bCs/>
              </w:rPr>
              <w:t>Лампы электрические и электронные отработанные и брак 923 100 00 01 00 0</w:t>
            </w:r>
          </w:p>
          <w:p w:rsidR="00CC4A4F" w:rsidRPr="006E40A2" w:rsidRDefault="00CC4A4F" w:rsidP="00CD129C">
            <w:pPr>
              <w:pStyle w:val="a0"/>
              <w:jc w:val="left"/>
              <w:rPr>
                <w:bCs/>
              </w:rPr>
            </w:pPr>
            <w:r w:rsidRPr="006E40A2">
              <w:rPr>
                <w:bCs/>
              </w:rPr>
              <w:t>Провод медный, покрытый никелем, незагрязненный, потерявший потребительские свойства 923 602 00 01 01 3</w:t>
            </w:r>
          </w:p>
          <w:p w:rsidR="00CC4A4F" w:rsidRPr="006E40A2" w:rsidRDefault="00CC4A4F" w:rsidP="00CD129C">
            <w:pPr>
              <w:pStyle w:val="a0"/>
              <w:jc w:val="left"/>
              <w:rPr>
                <w:bCs/>
              </w:rPr>
            </w:pPr>
            <w:r w:rsidRPr="006E40A2">
              <w:rPr>
                <w:bCs/>
              </w:rPr>
              <w:t>Отходы водоподготовки, обработки сточных вод и использования воды 941 000 00 00 00 0</w:t>
            </w:r>
          </w:p>
          <w:p w:rsidR="00CC4A4F" w:rsidRPr="006E40A2" w:rsidRDefault="00CC4A4F" w:rsidP="00CD129C">
            <w:pPr>
              <w:pStyle w:val="a0"/>
              <w:jc w:val="left"/>
              <w:rPr>
                <w:bCs/>
              </w:rPr>
            </w:pPr>
            <w:r w:rsidRPr="006E40A2">
              <w:rPr>
                <w:bCs/>
              </w:rPr>
              <w:t>Отходы (осадки) при подготовке воды 941 000 00 00 00 0</w:t>
            </w:r>
          </w:p>
          <w:p w:rsidR="00CC4A4F" w:rsidRPr="006E40A2" w:rsidRDefault="00CC4A4F" w:rsidP="00CD129C">
            <w:pPr>
              <w:pStyle w:val="a0"/>
              <w:jc w:val="left"/>
              <w:rPr>
                <w:bCs/>
              </w:rPr>
            </w:pPr>
            <w:r w:rsidRPr="006E40A2">
              <w:rPr>
                <w:bCs/>
              </w:rPr>
              <w:t>Отходы (осадки) при механической и биологической очистке сточных вод 943 000 00 00 00 0</w:t>
            </w:r>
          </w:p>
          <w:p w:rsidR="00CC4A4F" w:rsidRPr="006E40A2" w:rsidRDefault="00CC4A4F" w:rsidP="00CD129C">
            <w:pPr>
              <w:pStyle w:val="a0"/>
              <w:jc w:val="left"/>
              <w:rPr>
                <w:bCs/>
              </w:rPr>
            </w:pPr>
            <w:r w:rsidRPr="006E40A2">
              <w:rPr>
                <w:bCs/>
              </w:rPr>
              <w:t>Отходы (осадки) от реагентной очистки сточных вод 945 000 00 00 00 0</w:t>
            </w:r>
          </w:p>
          <w:p w:rsidR="00CC4A4F" w:rsidRPr="006E40A2" w:rsidRDefault="00CC4A4F" w:rsidP="00CD129C">
            <w:pPr>
              <w:pStyle w:val="a0"/>
              <w:jc w:val="left"/>
              <w:rPr>
                <w:bCs/>
              </w:rPr>
            </w:pPr>
            <w:r w:rsidRPr="006E40A2">
              <w:rPr>
                <w:bCs/>
              </w:rPr>
              <w:t>Отходы (осадки) при промывке канализационных сетей 947 000 00 00 00 0</w:t>
            </w:r>
          </w:p>
          <w:p w:rsidR="00CC4A4F" w:rsidRPr="006E40A2" w:rsidRDefault="00CC4A4F" w:rsidP="00CD129C">
            <w:pPr>
              <w:pStyle w:val="a0"/>
              <w:jc w:val="left"/>
              <w:rPr>
                <w:bCs/>
              </w:rPr>
            </w:pPr>
            <w:r w:rsidRPr="006E40A2">
              <w:rPr>
                <w:bCs/>
              </w:rPr>
              <w:t>Отходы (осадки) при обработке сточных вод, не вошедшие в другие позиции 948 000 00 00 00 0</w:t>
            </w:r>
          </w:p>
          <w:p w:rsidR="00CC4A4F" w:rsidRPr="006E40A2" w:rsidRDefault="00CC4A4F" w:rsidP="00CD129C">
            <w:pPr>
              <w:pStyle w:val="a0"/>
              <w:jc w:val="left"/>
              <w:rPr>
                <w:bCs/>
              </w:rPr>
            </w:pPr>
            <w:r w:rsidRPr="006E40A2">
              <w:rPr>
                <w:bCs/>
              </w:rPr>
              <w:t>Отходы от водоэксплуатации 949 000 00 00 00 0</w:t>
            </w:r>
          </w:p>
          <w:p w:rsidR="00CC4A4F" w:rsidRPr="006E40A2" w:rsidRDefault="00CC4A4F" w:rsidP="00CD129C">
            <w:pPr>
              <w:pStyle w:val="a0"/>
              <w:jc w:val="left"/>
              <w:rPr>
                <w:bCs/>
              </w:rPr>
            </w:pPr>
            <w:r w:rsidRPr="006E40A2">
              <w:rPr>
                <w:bCs/>
              </w:rPr>
              <w:t>Прочие коммунальные отходы 990 000 00 00 00 0</w:t>
            </w:r>
          </w:p>
        </w:tc>
        <w:tc>
          <w:tcPr>
            <w:tcW w:w="483" w:type="pct"/>
          </w:tcPr>
          <w:p w:rsidR="00CC4A4F" w:rsidRPr="006E40A2" w:rsidRDefault="00CC4A4F" w:rsidP="00CD129C">
            <w:pPr>
              <w:pStyle w:val="a0"/>
              <w:jc w:val="left"/>
              <w:rPr>
                <w:bCs/>
              </w:rPr>
            </w:pPr>
            <w:r>
              <w:t>Отсутствует</w:t>
            </w:r>
          </w:p>
        </w:tc>
        <w:tc>
          <w:tcPr>
            <w:tcW w:w="532" w:type="pct"/>
          </w:tcPr>
          <w:p w:rsidR="00CC4A4F" w:rsidRPr="006E40A2" w:rsidRDefault="00CC4A4F" w:rsidP="00CD129C">
            <w:pPr>
              <w:pStyle w:val="a0"/>
              <w:jc w:val="left"/>
              <w:rPr>
                <w:bCs/>
              </w:rPr>
            </w:pPr>
            <w:r w:rsidRPr="006E40A2">
              <w:rPr>
                <w:bCs/>
              </w:rPr>
              <w:t>71 701 000</w:t>
            </w:r>
          </w:p>
        </w:tc>
        <w:tc>
          <w:tcPr>
            <w:tcW w:w="486" w:type="pct"/>
          </w:tcPr>
          <w:p w:rsidR="00CC4A4F" w:rsidRPr="006E40A2" w:rsidRDefault="00CC4A4F" w:rsidP="00CD129C">
            <w:pPr>
              <w:pStyle w:val="a0"/>
              <w:jc w:val="left"/>
              <w:rPr>
                <w:bCs/>
              </w:rPr>
            </w:pPr>
            <w:r w:rsidRPr="006E40A2">
              <w:t>г. Тюмень, с/о "Якорь"</w:t>
            </w:r>
          </w:p>
        </w:tc>
        <w:tc>
          <w:tcPr>
            <w:tcW w:w="742" w:type="pct"/>
          </w:tcPr>
          <w:p w:rsidR="00CC4A4F" w:rsidRPr="006E40A2" w:rsidRDefault="00CC4A4F" w:rsidP="00CD129C">
            <w:pPr>
              <w:pStyle w:val="a0"/>
              <w:jc w:val="left"/>
              <w:rPr>
                <w:bCs/>
              </w:rPr>
            </w:pPr>
            <w:r w:rsidRPr="006E40A2">
              <w:t>МУП г. Тюмени "Комтех", 625031, г. Тюмень, ул. Дружбы, 113</w:t>
            </w:r>
          </w:p>
        </w:tc>
      </w:tr>
      <w:tr w:rsidR="00CC4A4F" w:rsidRPr="00DC5106" w:rsidTr="006E40A2">
        <w:trPr>
          <w:trHeight w:val="1653"/>
        </w:trPr>
        <w:tc>
          <w:tcPr>
            <w:tcW w:w="266" w:type="pct"/>
          </w:tcPr>
          <w:p w:rsidR="00CC4A4F" w:rsidRPr="006E40A2" w:rsidRDefault="00CC4A4F" w:rsidP="00CD129C">
            <w:pPr>
              <w:pStyle w:val="a0"/>
              <w:jc w:val="left"/>
              <w:rPr>
                <w:bCs/>
              </w:rPr>
            </w:pPr>
            <w:r w:rsidRPr="006E40A2">
              <w:t>72-00022</w:t>
            </w:r>
            <w:r>
              <w:t>-З-00592-250914</w:t>
            </w:r>
          </w:p>
        </w:tc>
        <w:tc>
          <w:tcPr>
            <w:tcW w:w="820" w:type="pct"/>
          </w:tcPr>
          <w:p w:rsidR="00CC4A4F" w:rsidRPr="006E40A2" w:rsidRDefault="00CC4A4F" w:rsidP="00CD129C">
            <w:pPr>
              <w:pStyle w:val="a0"/>
              <w:jc w:val="left"/>
              <w:rPr>
                <w:bCs/>
              </w:rPr>
            </w:pPr>
            <w:r w:rsidRPr="006E40A2">
              <w:t>Полигон ТБО с. Исетское</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Шлак сварочный 3140480001994</w:t>
            </w:r>
          </w:p>
          <w:p w:rsidR="00CC4A4F" w:rsidRPr="006E40A2" w:rsidRDefault="00CC4A4F" w:rsidP="00CD129C">
            <w:pPr>
              <w:pStyle w:val="a0"/>
              <w:jc w:val="left"/>
              <w:rPr>
                <w:bCs/>
              </w:rPr>
            </w:pPr>
            <w:r w:rsidRPr="006E40A2">
              <w:rPr>
                <w:bCs/>
              </w:rPr>
              <w:t>Обтирочный материал, загрязненный маслами (содержание масел менее 15%) 5490270101034</w:t>
            </w:r>
          </w:p>
          <w:p w:rsidR="00CC4A4F" w:rsidRPr="006E40A2" w:rsidRDefault="00CC4A4F" w:rsidP="00CD129C">
            <w:pPr>
              <w:pStyle w:val="a0"/>
              <w:jc w:val="left"/>
              <w:rPr>
                <w:bCs/>
              </w:rPr>
            </w:pPr>
            <w:r w:rsidRPr="006E40A2">
              <w:rPr>
                <w:bCs/>
              </w:rPr>
              <w:t>Резиноасбестовые отходы (в том числе изделия отработанные и брак) 5750030001004</w:t>
            </w:r>
          </w:p>
          <w:p w:rsidR="00CC4A4F" w:rsidRPr="006E40A2" w:rsidRDefault="00CC4A4F" w:rsidP="00CD129C">
            <w:pPr>
              <w:pStyle w:val="a0"/>
              <w:jc w:val="left"/>
              <w:rPr>
                <w:bCs/>
              </w:rPr>
            </w:pPr>
            <w:r w:rsidRPr="006E40A2">
              <w:rPr>
                <w:bCs/>
              </w:rPr>
              <w:t>Мусор от бытовых помещений организаций несортированный (исключая крупногабаритный)  9120040001004</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вошедшие в другие пункты (фильтры воздушные отработанные) 9200000000000</w:t>
            </w:r>
          </w:p>
          <w:p w:rsidR="00CC4A4F" w:rsidRPr="006E40A2" w:rsidRDefault="00CC4A4F" w:rsidP="00CD129C">
            <w:pPr>
              <w:pStyle w:val="a0"/>
              <w:jc w:val="left"/>
              <w:rPr>
                <w:bCs/>
              </w:rPr>
            </w:pPr>
            <w:r w:rsidRPr="006E40A2">
              <w:rPr>
                <w:bCs/>
              </w:rPr>
              <w:t>Отходы от зачистки растительных и животных жиров 1260050000004</w:t>
            </w:r>
          </w:p>
          <w:p w:rsidR="00CC4A4F" w:rsidRPr="006E40A2" w:rsidRDefault="00CC4A4F" w:rsidP="00CD129C">
            <w:pPr>
              <w:pStyle w:val="a0"/>
              <w:jc w:val="left"/>
              <w:rPr>
                <w:bCs/>
              </w:rPr>
            </w:pPr>
            <w:r w:rsidRPr="006E40A2">
              <w:rPr>
                <w:bCs/>
              </w:rPr>
              <w:t>Обувь кожаная рабочая, потерявшая свои потребительские свойства 1470060113004</w:t>
            </w:r>
          </w:p>
          <w:p w:rsidR="00CC4A4F" w:rsidRPr="006E40A2" w:rsidRDefault="00CC4A4F" w:rsidP="00CD129C">
            <w:pPr>
              <w:pStyle w:val="a0"/>
              <w:jc w:val="left"/>
              <w:rPr>
                <w:bCs/>
              </w:rPr>
            </w:pPr>
            <w:r w:rsidRPr="006E40A2">
              <w:rPr>
                <w:bCs/>
              </w:rPr>
              <w:t>Отходы коры 1711010101004</w:t>
            </w:r>
          </w:p>
          <w:p w:rsidR="00CC4A4F" w:rsidRPr="006E40A2" w:rsidRDefault="00CC4A4F" w:rsidP="00CD129C">
            <w:pPr>
              <w:pStyle w:val="a0"/>
              <w:jc w:val="left"/>
              <w:rPr>
                <w:bCs/>
              </w:rPr>
            </w:pPr>
            <w:r w:rsidRPr="006E40A2">
              <w:rPr>
                <w:bCs/>
              </w:rPr>
              <w:t>Кора с примесью земли 1711010201004</w:t>
            </w:r>
          </w:p>
          <w:p w:rsidR="00CC4A4F" w:rsidRPr="006E40A2" w:rsidRDefault="00CC4A4F" w:rsidP="00CD129C">
            <w:pPr>
              <w:pStyle w:val="a0"/>
              <w:jc w:val="left"/>
              <w:rPr>
                <w:bCs/>
              </w:rPr>
            </w:pPr>
            <w:r w:rsidRPr="006E40A2">
              <w:rPr>
                <w:bCs/>
              </w:rPr>
              <w:t>Пыль древесная от шлифовки натуральной чистой древесины 1711070011004</w:t>
            </w:r>
          </w:p>
          <w:p w:rsidR="00CC4A4F" w:rsidRPr="006E40A2" w:rsidRDefault="00CC4A4F" w:rsidP="00CD129C">
            <w:pPr>
              <w:pStyle w:val="a0"/>
              <w:jc w:val="left"/>
              <w:rPr>
                <w:bCs/>
              </w:rPr>
            </w:pPr>
            <w:r w:rsidRPr="006E40A2">
              <w:rPr>
                <w:bCs/>
              </w:rPr>
              <w:t>Отходы древесных строительных материалов, в том числе от сноса и разборки строений 1712050001004</w:t>
            </w:r>
          </w:p>
          <w:p w:rsidR="00CC4A4F" w:rsidRPr="006E40A2" w:rsidRDefault="00CC4A4F" w:rsidP="00CD129C">
            <w:pPr>
              <w:pStyle w:val="a0"/>
              <w:jc w:val="left"/>
              <w:rPr>
                <w:bCs/>
              </w:rPr>
            </w:pPr>
            <w:r w:rsidRPr="006E40A2">
              <w:rPr>
                <w:bCs/>
              </w:rPr>
              <w:t>Отходы древесины с масляной пропиткой 1712080001014</w:t>
            </w:r>
          </w:p>
          <w:p w:rsidR="00CC4A4F" w:rsidRPr="006E40A2" w:rsidRDefault="00CC4A4F" w:rsidP="00CD129C">
            <w:pPr>
              <w:pStyle w:val="a0"/>
              <w:jc w:val="left"/>
              <w:rPr>
                <w:bCs/>
              </w:rPr>
            </w:pPr>
            <w:r w:rsidRPr="006E40A2">
              <w:rPr>
                <w:bCs/>
              </w:rPr>
              <w:t>Древесные отходы с пропиткой и покрытиями несортированные 1712200001014</w:t>
            </w:r>
          </w:p>
          <w:p w:rsidR="00CC4A4F" w:rsidRPr="006E40A2" w:rsidRDefault="00CC4A4F" w:rsidP="00CD129C">
            <w:pPr>
              <w:pStyle w:val="a0"/>
              <w:jc w:val="left"/>
              <w:rPr>
                <w:bCs/>
              </w:rPr>
            </w:pPr>
            <w:r w:rsidRPr="006E40A2">
              <w:rPr>
                <w:bCs/>
              </w:rPr>
              <w:t>Опилки древесные, загрязненные минеральными (содержание масел-менее 15%) 1713020101034</w:t>
            </w:r>
          </w:p>
          <w:p w:rsidR="00CC4A4F" w:rsidRPr="006E40A2" w:rsidRDefault="00CC4A4F" w:rsidP="00CD129C">
            <w:pPr>
              <w:pStyle w:val="a0"/>
              <w:jc w:val="left"/>
              <w:rPr>
                <w:bCs/>
              </w:rPr>
            </w:pPr>
            <w:r w:rsidRPr="006E40A2">
              <w:rPr>
                <w:bCs/>
              </w:rPr>
              <w:t>Стружка древесная, загрязненная минеральными маслами (содержание масел-менее 15%) 1713020201034</w:t>
            </w:r>
          </w:p>
          <w:p w:rsidR="00CC4A4F" w:rsidRPr="006E40A2" w:rsidRDefault="00CC4A4F" w:rsidP="00CD129C">
            <w:pPr>
              <w:pStyle w:val="a0"/>
              <w:jc w:val="left"/>
              <w:rPr>
                <w:bCs/>
              </w:rPr>
            </w:pPr>
            <w:r w:rsidRPr="006E40A2">
              <w:rPr>
                <w:bCs/>
              </w:rPr>
              <w:t>Опилки древесные, загрязненные бензином (содержание бензина-менее 15%) 1713030101034</w:t>
            </w:r>
          </w:p>
          <w:p w:rsidR="00CC4A4F" w:rsidRPr="006E40A2" w:rsidRDefault="00CC4A4F" w:rsidP="00CD129C">
            <w:pPr>
              <w:pStyle w:val="a0"/>
              <w:jc w:val="left"/>
              <w:rPr>
                <w:bCs/>
              </w:rPr>
            </w:pPr>
            <w:r w:rsidRPr="006E40A2">
              <w:rPr>
                <w:bCs/>
              </w:rPr>
              <w:t>Стружка древесная, загрязненная бензином (содержание бензина-менее 15%) 1713030201034</w:t>
            </w:r>
          </w:p>
          <w:p w:rsidR="00CC4A4F" w:rsidRPr="006E40A2" w:rsidRDefault="00CC4A4F" w:rsidP="00CD129C">
            <w:pPr>
              <w:pStyle w:val="a0"/>
              <w:jc w:val="left"/>
              <w:rPr>
                <w:bCs/>
              </w:rPr>
            </w:pPr>
            <w:r w:rsidRPr="006E40A2">
              <w:rPr>
                <w:bCs/>
              </w:rPr>
              <w:t>Отходы бумаги с нанесенным лаком 1872010101014</w:t>
            </w:r>
          </w:p>
          <w:p w:rsidR="00CC4A4F" w:rsidRPr="006E40A2" w:rsidRDefault="00CC4A4F" w:rsidP="00CD129C">
            <w:pPr>
              <w:pStyle w:val="a0"/>
              <w:jc w:val="left"/>
              <w:rPr>
                <w:bCs/>
              </w:rPr>
            </w:pPr>
            <w:r w:rsidRPr="006E40A2">
              <w:rPr>
                <w:bCs/>
              </w:rPr>
              <w:t>Отходы бумажной клеевой ленты 1872010201014</w:t>
            </w:r>
          </w:p>
          <w:p w:rsidR="00CC4A4F" w:rsidRPr="006E40A2" w:rsidRDefault="00CC4A4F" w:rsidP="00CD129C">
            <w:pPr>
              <w:pStyle w:val="a0"/>
              <w:jc w:val="left"/>
              <w:rPr>
                <w:bCs/>
              </w:rPr>
            </w:pPr>
            <w:r w:rsidRPr="006E40A2">
              <w:rPr>
                <w:bCs/>
              </w:rPr>
              <w:t>Отходы фотобумаги 1872020001014</w:t>
            </w:r>
          </w:p>
          <w:p w:rsidR="00CC4A4F" w:rsidRPr="006E40A2" w:rsidRDefault="00CC4A4F" w:rsidP="00CD129C">
            <w:pPr>
              <w:pStyle w:val="a0"/>
              <w:jc w:val="left"/>
              <w:rPr>
                <w:bCs/>
              </w:rPr>
            </w:pPr>
            <w:r w:rsidRPr="006E40A2">
              <w:rPr>
                <w:bCs/>
              </w:rPr>
              <w:t>Отходы рубероида 1872040101014</w:t>
            </w:r>
          </w:p>
          <w:p w:rsidR="00CC4A4F" w:rsidRPr="006E40A2" w:rsidRDefault="00CC4A4F" w:rsidP="00CD129C">
            <w:pPr>
              <w:pStyle w:val="a0"/>
              <w:jc w:val="left"/>
              <w:rPr>
                <w:bCs/>
              </w:rPr>
            </w:pPr>
            <w:r w:rsidRPr="006E40A2">
              <w:rPr>
                <w:bCs/>
              </w:rPr>
              <w:t>Отходы толи 1872040201014</w:t>
            </w:r>
          </w:p>
          <w:p w:rsidR="00CC4A4F" w:rsidRPr="006E40A2" w:rsidRDefault="00CC4A4F" w:rsidP="00CD129C">
            <w:pPr>
              <w:pStyle w:val="a0"/>
              <w:jc w:val="left"/>
              <w:rPr>
                <w:bCs/>
              </w:rPr>
            </w:pPr>
            <w:r w:rsidRPr="006E40A2">
              <w:rPr>
                <w:bCs/>
              </w:rPr>
              <w:t>Разнородные отходы бумаги и картона (например, содержащие отходы фотобумаги) 1879010001004</w:t>
            </w:r>
          </w:p>
          <w:p w:rsidR="00CC4A4F" w:rsidRPr="006E40A2" w:rsidRDefault="00CC4A4F" w:rsidP="00CD129C">
            <w:pPr>
              <w:pStyle w:val="a0"/>
              <w:jc w:val="left"/>
              <w:rPr>
                <w:bCs/>
              </w:rPr>
            </w:pPr>
            <w:r w:rsidRPr="006E40A2">
              <w:rPr>
                <w:bCs/>
              </w:rPr>
              <w:t>Абразивная пыль и порошок от шлифования черных металлов (с содержанием металла менее 50 %) 3140030011004</w:t>
            </w:r>
          </w:p>
          <w:p w:rsidR="00CC4A4F" w:rsidRPr="006E40A2" w:rsidRDefault="00CC4A4F" w:rsidP="00CD129C">
            <w:pPr>
              <w:pStyle w:val="a0"/>
              <w:jc w:val="left"/>
              <w:rPr>
                <w:bCs/>
              </w:rPr>
            </w:pPr>
            <w:r w:rsidRPr="006E40A2">
              <w:rPr>
                <w:bCs/>
              </w:rPr>
              <w:t>Пыль керамзитовая 3140060111004</w:t>
            </w:r>
          </w:p>
          <w:p w:rsidR="00CC4A4F" w:rsidRPr="006E40A2" w:rsidRDefault="00CC4A4F" w:rsidP="00CD129C">
            <w:pPr>
              <w:pStyle w:val="a0"/>
              <w:jc w:val="left"/>
              <w:rPr>
                <w:bCs/>
              </w:rPr>
            </w:pPr>
            <w:r w:rsidRPr="006E40A2">
              <w:rPr>
                <w:bCs/>
              </w:rPr>
              <w:t>Пыль щебеночная 3140090111004</w:t>
            </w:r>
          </w:p>
          <w:p w:rsidR="00CC4A4F" w:rsidRPr="006E40A2" w:rsidRDefault="00CC4A4F" w:rsidP="00CD129C">
            <w:pPr>
              <w:pStyle w:val="a0"/>
              <w:jc w:val="left"/>
              <w:rPr>
                <w:bCs/>
              </w:rPr>
            </w:pPr>
            <w:r w:rsidRPr="006E40A2">
              <w:rPr>
                <w:bCs/>
              </w:rPr>
              <w:t>Отходы асбоцемента в кусковой форме 3140120201014</w:t>
            </w:r>
          </w:p>
          <w:p w:rsidR="00CC4A4F" w:rsidRPr="006E40A2" w:rsidRDefault="00CC4A4F" w:rsidP="00CD129C">
            <w:pPr>
              <w:pStyle w:val="a0"/>
              <w:jc w:val="left"/>
              <w:rPr>
                <w:bCs/>
              </w:rPr>
            </w:pPr>
            <w:r w:rsidRPr="006E40A2">
              <w:rPr>
                <w:bCs/>
              </w:rPr>
              <w:t>Пыль кирпичная 3140140211004</w:t>
            </w:r>
          </w:p>
          <w:p w:rsidR="00CC4A4F" w:rsidRPr="006E40A2" w:rsidRDefault="00CC4A4F" w:rsidP="00CD129C">
            <w:pPr>
              <w:pStyle w:val="a0"/>
              <w:jc w:val="left"/>
              <w:rPr>
                <w:bCs/>
              </w:rPr>
            </w:pPr>
            <w:r w:rsidRPr="006E40A2">
              <w:rPr>
                <w:bCs/>
              </w:rPr>
              <w:t>Отходы шлаковаты 3140160101004</w:t>
            </w:r>
          </w:p>
          <w:p w:rsidR="00CC4A4F" w:rsidRPr="006E40A2" w:rsidRDefault="00CC4A4F" w:rsidP="00CD129C">
            <w:pPr>
              <w:pStyle w:val="a0"/>
              <w:jc w:val="left"/>
              <w:rPr>
                <w:bCs/>
              </w:rPr>
            </w:pPr>
            <w:r w:rsidRPr="006E40A2">
              <w:rPr>
                <w:bCs/>
              </w:rPr>
              <w:t>Песок, загрязненный мазутом (содержание мазута-менее 15%) 3140230201034</w:t>
            </w:r>
          </w:p>
          <w:p w:rsidR="00CC4A4F" w:rsidRPr="006E40A2" w:rsidRDefault="00CC4A4F" w:rsidP="00CD129C">
            <w:pPr>
              <w:pStyle w:val="a0"/>
              <w:jc w:val="left"/>
              <w:rPr>
                <w:bCs/>
              </w:rPr>
            </w:pPr>
            <w:r w:rsidRPr="006E40A2">
              <w:rPr>
                <w:bCs/>
              </w:rPr>
              <w:t>Песок загрязненный маслами (содержание масел менее 15%) 3140230301034</w:t>
            </w:r>
          </w:p>
          <w:p w:rsidR="00CC4A4F" w:rsidRPr="006E40A2" w:rsidRDefault="00CC4A4F" w:rsidP="00CD129C">
            <w:pPr>
              <w:pStyle w:val="a0"/>
              <w:jc w:val="left"/>
              <w:rPr>
                <w:bCs/>
              </w:rPr>
            </w:pPr>
            <w:r w:rsidRPr="006E40A2">
              <w:rPr>
                <w:bCs/>
              </w:rPr>
              <w:t>Песок, загрязненный бензином (количество бензина менее 15%) 3140230401034</w:t>
            </w:r>
          </w:p>
          <w:p w:rsidR="00CC4A4F" w:rsidRPr="006E40A2" w:rsidRDefault="00CC4A4F" w:rsidP="00CD129C">
            <w:pPr>
              <w:pStyle w:val="a0"/>
              <w:jc w:val="left"/>
              <w:rPr>
                <w:bCs/>
              </w:rPr>
            </w:pPr>
            <w:r w:rsidRPr="006E40A2">
              <w:rPr>
                <w:bCs/>
              </w:rPr>
              <w:t>Отходы асфальтобетона и/или асфальтобетонной смеси в кусковой форме 3140350201004</w:t>
            </w:r>
          </w:p>
          <w:p w:rsidR="00CC4A4F" w:rsidRPr="006E40A2" w:rsidRDefault="00CC4A4F" w:rsidP="00CD129C">
            <w:pPr>
              <w:pStyle w:val="a0"/>
              <w:jc w:val="left"/>
              <w:rPr>
                <w:bCs/>
              </w:rPr>
            </w:pPr>
            <w:r w:rsidRPr="006E40A2">
              <w:rPr>
                <w:bCs/>
              </w:rPr>
              <w:t>Отходы бетонной смеси с содержанием пыли более 30% 3140360108004</w:t>
            </w:r>
          </w:p>
          <w:p w:rsidR="00CC4A4F" w:rsidRPr="006E40A2" w:rsidRDefault="00CC4A4F" w:rsidP="00CD129C">
            <w:pPr>
              <w:pStyle w:val="a0"/>
              <w:jc w:val="left"/>
              <w:rPr>
                <w:bCs/>
              </w:rPr>
            </w:pPr>
            <w:r w:rsidRPr="006E40A2">
              <w:rPr>
                <w:bCs/>
              </w:rPr>
              <w:t>Отходы асбеста в кусковой форме 3140370201014</w:t>
            </w:r>
          </w:p>
          <w:p w:rsidR="00CC4A4F" w:rsidRPr="006E40A2" w:rsidRDefault="00CC4A4F" w:rsidP="00CD129C">
            <w:pPr>
              <w:pStyle w:val="a0"/>
              <w:jc w:val="left"/>
              <w:rPr>
                <w:bCs/>
              </w:rPr>
            </w:pPr>
            <w:r w:rsidRPr="006E40A2">
              <w:rPr>
                <w:bCs/>
              </w:rPr>
              <w:t>Отходы абразивных материалов в виде пыли и порошка 3140430411004</w:t>
            </w:r>
          </w:p>
          <w:p w:rsidR="00CC4A4F" w:rsidRPr="006E40A2" w:rsidRDefault="00CC4A4F" w:rsidP="00CD129C">
            <w:pPr>
              <w:pStyle w:val="a0"/>
              <w:jc w:val="left"/>
              <w:rPr>
                <w:bCs/>
              </w:rPr>
            </w:pPr>
            <w:r w:rsidRPr="006E40A2">
              <w:rPr>
                <w:bCs/>
              </w:rPr>
              <w:t>Шлак сварочный 3140480001994</w:t>
            </w:r>
          </w:p>
          <w:p w:rsidR="00CC4A4F" w:rsidRPr="006E40A2" w:rsidRDefault="00CC4A4F" w:rsidP="00CD129C">
            <w:pPr>
              <w:pStyle w:val="a0"/>
              <w:jc w:val="left"/>
              <w:rPr>
                <w:bCs/>
              </w:rPr>
            </w:pPr>
            <w:r w:rsidRPr="006E40A2">
              <w:rPr>
                <w:bCs/>
              </w:rPr>
              <w:t>Уголь активированный отработанный, загрязненный минеральными маслами (содержание масла-менее 15%) 31480140201034</w:t>
            </w:r>
          </w:p>
          <w:p w:rsidR="00CC4A4F" w:rsidRPr="006E40A2" w:rsidRDefault="00CC4A4F" w:rsidP="00CD129C">
            <w:pPr>
              <w:pStyle w:val="a0"/>
              <w:jc w:val="left"/>
              <w:rPr>
                <w:bCs/>
              </w:rPr>
            </w:pPr>
            <w:r w:rsidRPr="006E40A2">
              <w:rPr>
                <w:bCs/>
              </w:rPr>
              <w:t>Коксовые массы отработанные, загрязненные минеральными маслами (содержание масла -менее 15%) 3148030201034</w:t>
            </w:r>
          </w:p>
          <w:p w:rsidR="00CC4A4F" w:rsidRPr="006E40A2" w:rsidRDefault="00CC4A4F" w:rsidP="00CD129C">
            <w:pPr>
              <w:pStyle w:val="a0"/>
              <w:jc w:val="left"/>
              <w:rPr>
                <w:bCs/>
              </w:rPr>
            </w:pPr>
            <w:r w:rsidRPr="006E40A2">
              <w:rPr>
                <w:bCs/>
              </w:rPr>
              <w:t>Пыль (или порошок) от шлифования черных металлов с содержанием металла 50 % и более 3515036611004</w:t>
            </w:r>
          </w:p>
          <w:p w:rsidR="00CC4A4F" w:rsidRPr="006E40A2" w:rsidRDefault="00CC4A4F" w:rsidP="00CD129C">
            <w:pPr>
              <w:pStyle w:val="a0"/>
              <w:jc w:val="left"/>
              <w:rPr>
                <w:bCs/>
              </w:rPr>
            </w:pPr>
            <w:r w:rsidRPr="006E40A2">
              <w:rPr>
                <w:bCs/>
              </w:rPr>
              <w:t>Отходы битума, асфальта в твердой форме 5490120001004</w:t>
            </w:r>
          </w:p>
          <w:p w:rsidR="00CC4A4F" w:rsidRPr="006E40A2" w:rsidRDefault="00CC4A4F" w:rsidP="00CD129C">
            <w:pPr>
              <w:pStyle w:val="a0"/>
              <w:jc w:val="left"/>
              <w:rPr>
                <w:bCs/>
              </w:rPr>
            </w:pPr>
            <w:r w:rsidRPr="006E40A2">
              <w:rPr>
                <w:bCs/>
              </w:rPr>
              <w:t>Обтирочный материал, загрязненный маслами (содержание масел менее 15%) 5490270101034</w:t>
            </w:r>
          </w:p>
          <w:p w:rsidR="00CC4A4F" w:rsidRPr="006E40A2" w:rsidRDefault="00CC4A4F" w:rsidP="00CD129C">
            <w:pPr>
              <w:pStyle w:val="a0"/>
              <w:jc w:val="left"/>
              <w:rPr>
                <w:bCs/>
              </w:rPr>
            </w:pPr>
            <w:r w:rsidRPr="006E40A2">
              <w:rPr>
                <w:bCs/>
              </w:rPr>
              <w:t>Отходы пленкоасбокартона 5710090201004</w:t>
            </w:r>
          </w:p>
          <w:p w:rsidR="00CC4A4F" w:rsidRPr="006E40A2" w:rsidRDefault="00CC4A4F" w:rsidP="00CD129C">
            <w:pPr>
              <w:pStyle w:val="a0"/>
              <w:jc w:val="left"/>
              <w:rPr>
                <w:bCs/>
              </w:rPr>
            </w:pPr>
            <w:r w:rsidRPr="006E40A2">
              <w:rPr>
                <w:bCs/>
              </w:rPr>
              <w:t>Отходы фото- и кинопленки, рентгеновской пленки 5710150001004</w:t>
            </w:r>
          </w:p>
          <w:p w:rsidR="00CC4A4F" w:rsidRPr="006E40A2" w:rsidRDefault="00CC4A4F" w:rsidP="00CD129C">
            <w:pPr>
              <w:pStyle w:val="a0"/>
              <w:jc w:val="left"/>
              <w:rPr>
                <w:bCs/>
              </w:rPr>
            </w:pPr>
            <w:r w:rsidRPr="006E40A2">
              <w:rPr>
                <w:bCs/>
              </w:rPr>
              <w:t>Отходы затвердевшего поливинилхлорида и пенопласта на его базе 5710160001004</w:t>
            </w:r>
          </w:p>
          <w:p w:rsidR="00CC4A4F" w:rsidRPr="006E40A2" w:rsidRDefault="00CC4A4F" w:rsidP="00CD129C">
            <w:pPr>
              <w:pStyle w:val="a0"/>
              <w:jc w:val="left"/>
              <w:rPr>
                <w:bCs/>
              </w:rPr>
            </w:pPr>
            <w:r w:rsidRPr="006E40A2">
              <w:rPr>
                <w:bCs/>
              </w:rPr>
              <w:t>Камеры пневматические отработанные 5750020113004</w:t>
            </w:r>
          </w:p>
          <w:p w:rsidR="00CC4A4F" w:rsidRPr="006E40A2" w:rsidRDefault="00CC4A4F" w:rsidP="00CD129C">
            <w:pPr>
              <w:pStyle w:val="a0"/>
              <w:jc w:val="left"/>
              <w:rPr>
                <w:bCs/>
              </w:rPr>
            </w:pPr>
            <w:r w:rsidRPr="006E40A2">
              <w:rPr>
                <w:bCs/>
              </w:rPr>
              <w:t>Резиноасбестовые отходы (в том числе изделия отработанные и брак) 5750030001004</w:t>
            </w:r>
          </w:p>
          <w:p w:rsidR="00CC4A4F" w:rsidRPr="006E40A2" w:rsidRDefault="00CC4A4F" w:rsidP="00CD129C">
            <w:pPr>
              <w:pStyle w:val="a0"/>
              <w:jc w:val="left"/>
              <w:rPr>
                <w:bCs/>
              </w:rPr>
            </w:pPr>
            <w:r w:rsidRPr="006E40A2">
              <w:rPr>
                <w:bCs/>
              </w:rPr>
              <w:t>Мусор от бытовых помещений организаций несортированный (исключая крупногабаритный) 9120040001004</w:t>
            </w:r>
          </w:p>
          <w:p w:rsidR="00CC4A4F" w:rsidRPr="006E40A2" w:rsidRDefault="00CC4A4F" w:rsidP="00CD129C">
            <w:pPr>
              <w:pStyle w:val="a0"/>
              <w:jc w:val="left"/>
              <w:rPr>
                <w:bCs/>
              </w:rPr>
            </w:pPr>
            <w:r w:rsidRPr="006E40A2">
              <w:rPr>
                <w:bCs/>
              </w:rPr>
              <w:t>Отходы смеси затвердевших разнородных пластмасс 5710990001004</w:t>
            </w:r>
          </w:p>
          <w:p w:rsidR="00CC4A4F" w:rsidRPr="006E40A2" w:rsidRDefault="00CC4A4F" w:rsidP="00CD129C">
            <w:pPr>
              <w:pStyle w:val="a0"/>
              <w:jc w:val="left"/>
              <w:rPr>
                <w:bCs/>
              </w:rPr>
            </w:pPr>
            <w:r w:rsidRPr="006E40A2">
              <w:rPr>
                <w:bCs/>
              </w:rPr>
              <w:t>Мусор строительный от разборки зданий 9120060101004</w:t>
            </w:r>
          </w:p>
          <w:p w:rsidR="00CC4A4F" w:rsidRPr="006E40A2" w:rsidRDefault="00CC4A4F" w:rsidP="00CD129C">
            <w:pPr>
              <w:pStyle w:val="a0"/>
              <w:jc w:val="left"/>
              <w:rPr>
                <w:bCs/>
              </w:rPr>
            </w:pPr>
            <w:r w:rsidRPr="006E40A2">
              <w:rPr>
                <w:bCs/>
              </w:rPr>
              <w:t>Отходы потребления на производстве, подобные коммунальным 9120000000000</w:t>
            </w:r>
          </w:p>
          <w:p w:rsidR="00CC4A4F" w:rsidRPr="006E40A2" w:rsidRDefault="00CC4A4F" w:rsidP="00CD129C">
            <w:pPr>
              <w:pStyle w:val="a0"/>
              <w:jc w:val="left"/>
              <w:rPr>
                <w:bCs/>
              </w:rPr>
            </w:pPr>
            <w:r w:rsidRPr="006E40A2">
              <w:rPr>
                <w:bCs/>
              </w:rPr>
              <w:t>Отходы из жилищ несортированные (исключая крупногабаритные) 9110010001004</w:t>
            </w:r>
          </w:p>
          <w:p w:rsidR="00CC4A4F" w:rsidRPr="006E40A2" w:rsidRDefault="00CC4A4F" w:rsidP="00CD129C">
            <w:pPr>
              <w:pStyle w:val="a0"/>
              <w:jc w:val="left"/>
              <w:rPr>
                <w:bCs/>
              </w:rPr>
            </w:pPr>
            <w:r w:rsidRPr="006E40A2">
              <w:rPr>
                <w:bCs/>
              </w:rPr>
              <w:t>Отходы (осадки) при механической и биологической очистке сточных вод 9430000000000</w:t>
            </w:r>
          </w:p>
          <w:p w:rsidR="00CC4A4F" w:rsidRPr="006E40A2" w:rsidRDefault="00CC4A4F" w:rsidP="00CD129C">
            <w:pPr>
              <w:pStyle w:val="a0"/>
              <w:jc w:val="left"/>
              <w:rPr>
                <w:bCs/>
              </w:rPr>
            </w:pPr>
            <w:r w:rsidRPr="006E40A2">
              <w:rPr>
                <w:bCs/>
              </w:rPr>
              <w:t>Отходы (осадки) при обработке сточных вод, не вошедшие в другие позиции 9480000000000</w:t>
            </w:r>
          </w:p>
        </w:tc>
        <w:tc>
          <w:tcPr>
            <w:tcW w:w="483" w:type="pct"/>
          </w:tcPr>
          <w:p w:rsidR="00CC4A4F" w:rsidRPr="006E40A2" w:rsidRDefault="00CC4A4F" w:rsidP="00CD129C">
            <w:pPr>
              <w:pStyle w:val="a0"/>
              <w:jc w:val="left"/>
              <w:rPr>
                <w:bCs/>
              </w:rPr>
            </w:pPr>
            <w:r>
              <w:t>Отсутствует</w:t>
            </w:r>
          </w:p>
        </w:tc>
        <w:tc>
          <w:tcPr>
            <w:tcW w:w="532" w:type="pct"/>
          </w:tcPr>
          <w:p w:rsidR="00CC4A4F" w:rsidRPr="006E40A2" w:rsidRDefault="00CC4A4F" w:rsidP="00CD129C">
            <w:pPr>
              <w:pStyle w:val="a0"/>
              <w:jc w:val="left"/>
              <w:rPr>
                <w:bCs/>
              </w:rPr>
            </w:pPr>
            <w:r w:rsidRPr="006E40A2">
              <w:rPr>
                <w:bCs/>
              </w:rPr>
              <w:t>71 624 425</w:t>
            </w:r>
          </w:p>
        </w:tc>
        <w:tc>
          <w:tcPr>
            <w:tcW w:w="486" w:type="pct"/>
          </w:tcPr>
          <w:p w:rsidR="00CC4A4F" w:rsidRPr="006E40A2" w:rsidRDefault="00CC4A4F" w:rsidP="00CD129C">
            <w:pPr>
              <w:pStyle w:val="a0"/>
              <w:jc w:val="left"/>
              <w:rPr>
                <w:bCs/>
              </w:rPr>
            </w:pPr>
            <w:r w:rsidRPr="006E40A2">
              <w:t>п. Новикова, Исетского района, Тюменская область</w:t>
            </w:r>
          </w:p>
        </w:tc>
        <w:tc>
          <w:tcPr>
            <w:tcW w:w="742" w:type="pct"/>
          </w:tcPr>
          <w:p w:rsidR="00CC4A4F" w:rsidRPr="006E40A2" w:rsidRDefault="00CC4A4F" w:rsidP="00CD129C">
            <w:pPr>
              <w:pStyle w:val="a0"/>
              <w:jc w:val="left"/>
              <w:rPr>
                <w:bCs/>
              </w:rPr>
            </w:pPr>
            <w:r w:rsidRPr="006E40A2">
              <w:t>ОАО "Сервис", 626380, Тюменская область, с. Исетское, ул. Кирова, 6</w:t>
            </w:r>
          </w:p>
        </w:tc>
      </w:tr>
      <w:tr w:rsidR="00CC4A4F" w:rsidRPr="00DC5106" w:rsidTr="006E40A2">
        <w:trPr>
          <w:trHeight w:val="1653"/>
        </w:trPr>
        <w:tc>
          <w:tcPr>
            <w:tcW w:w="266" w:type="pct"/>
          </w:tcPr>
          <w:p w:rsidR="00CC4A4F" w:rsidRPr="006E40A2" w:rsidRDefault="00CC4A4F" w:rsidP="00CD129C">
            <w:pPr>
              <w:pStyle w:val="a0"/>
              <w:jc w:val="left"/>
            </w:pPr>
            <w:r w:rsidRPr="006E40A2">
              <w:rPr>
                <w:bCs/>
              </w:rPr>
              <w:t>72-00023</w:t>
            </w:r>
            <w:r>
              <w:rPr>
                <w:bCs/>
              </w:rPr>
              <w:t>-З-00592-250914</w:t>
            </w:r>
          </w:p>
        </w:tc>
        <w:tc>
          <w:tcPr>
            <w:tcW w:w="820" w:type="pct"/>
          </w:tcPr>
          <w:p w:rsidR="00CC4A4F" w:rsidRPr="006E40A2" w:rsidRDefault="00CC4A4F" w:rsidP="00CD129C">
            <w:pPr>
              <w:pStyle w:val="a0"/>
              <w:jc w:val="left"/>
            </w:pPr>
            <w:r w:rsidRPr="006E40A2">
              <w:rPr>
                <w:bCs/>
              </w:rPr>
              <w:t>Полигон ТБО п. Винзили</w:t>
            </w:r>
          </w:p>
        </w:tc>
        <w:tc>
          <w:tcPr>
            <w:tcW w:w="461" w:type="pct"/>
          </w:tcPr>
          <w:p w:rsidR="00CC4A4F" w:rsidRPr="006E40A2" w:rsidRDefault="00CC4A4F" w:rsidP="00CD129C">
            <w:pPr>
              <w:pStyle w:val="a0"/>
              <w:jc w:val="left"/>
            </w:pPr>
            <w:r w:rsidRPr="006E40A2">
              <w:rPr>
                <w:bCs/>
              </w:rPr>
              <w:t>Захоронение отходов</w:t>
            </w:r>
          </w:p>
        </w:tc>
        <w:tc>
          <w:tcPr>
            <w:tcW w:w="1210" w:type="pct"/>
          </w:tcPr>
          <w:p w:rsidR="00CC4A4F" w:rsidRPr="006E40A2" w:rsidRDefault="00CC4A4F" w:rsidP="00CD129C">
            <w:pPr>
              <w:pStyle w:val="a0"/>
              <w:jc w:val="left"/>
            </w:pPr>
            <w:r w:rsidRPr="006E40A2">
              <w:t>Обтирочный материал, загрязненный маслами (содержание масел менее 15%) 549 02701 01 03 4</w:t>
            </w:r>
          </w:p>
          <w:p w:rsidR="00CC4A4F" w:rsidRPr="006E40A2" w:rsidRDefault="00CC4A4F" w:rsidP="00CD129C">
            <w:pPr>
              <w:pStyle w:val="a0"/>
              <w:jc w:val="left"/>
            </w:pPr>
            <w:r w:rsidRPr="006E40A2">
              <w:t>Отходы из жилищ несортированные (исключая крупногабаритные) 911001 00 01004</w:t>
            </w:r>
          </w:p>
          <w:p w:rsidR="00CC4A4F" w:rsidRPr="006E40A2" w:rsidRDefault="00CC4A4F" w:rsidP="00CD129C">
            <w:pPr>
              <w:pStyle w:val="a0"/>
              <w:jc w:val="left"/>
            </w:pPr>
            <w:r w:rsidRPr="006E40A2">
              <w:t>Отходы потребления на производстве, подобные коммунальным (смет с территории) 9120000000000</w:t>
            </w:r>
          </w:p>
          <w:p w:rsidR="00CC4A4F" w:rsidRPr="006E40A2" w:rsidRDefault="00CC4A4F" w:rsidP="00CD129C">
            <w:pPr>
              <w:pStyle w:val="a0"/>
              <w:jc w:val="left"/>
            </w:pPr>
            <w:r w:rsidRPr="006E40A2">
              <w:t>Мусор строительный от разборки здания 9120060101004</w:t>
            </w:r>
          </w:p>
          <w:p w:rsidR="00CC4A4F" w:rsidRPr="006E40A2" w:rsidRDefault="00CC4A4F" w:rsidP="00CD129C">
            <w:pPr>
              <w:pStyle w:val="a0"/>
              <w:jc w:val="left"/>
            </w:pPr>
            <w:r w:rsidRPr="006E40A2">
              <w:t>Мусор от бытовых помещений организаций несортированный ( исключая крупногабаритный) 912004 00 01 00 4</w:t>
            </w:r>
          </w:p>
          <w:p w:rsidR="00CC4A4F" w:rsidRPr="006E40A2" w:rsidRDefault="00CC4A4F" w:rsidP="00CD129C">
            <w:pPr>
              <w:pStyle w:val="a0"/>
              <w:jc w:val="left"/>
            </w:pPr>
            <w:r w:rsidRPr="006E40A2">
              <w:t>Резиноасбестовые отходы ( в том числе изделия отработанные и брак)  575003 00 01 00 4</w:t>
            </w:r>
          </w:p>
          <w:p w:rsidR="00CC4A4F" w:rsidRPr="006E40A2" w:rsidRDefault="00CC4A4F" w:rsidP="00CD129C">
            <w:pPr>
              <w:pStyle w:val="a0"/>
              <w:jc w:val="left"/>
            </w:pPr>
            <w:r w:rsidRPr="006E40A2">
              <w:t>Отходы сложного комбинированного состава в виде изделий, оборудования , устройств не вошедшие в другие пункты ( фильтры воздушные автомобильные отработанные) 920000000 00 00</w:t>
            </w:r>
          </w:p>
          <w:p w:rsidR="00CC4A4F" w:rsidRPr="006E40A2" w:rsidRDefault="00CC4A4F" w:rsidP="00CD129C">
            <w:pPr>
              <w:pStyle w:val="a0"/>
              <w:jc w:val="left"/>
            </w:pPr>
            <w:r w:rsidRPr="006E40A2">
              <w:t>Отходы (осадки) при механической и биологической очистке сточных вод ( мусор с защитных решеток и затворов) 943000000 00 00</w:t>
            </w:r>
          </w:p>
        </w:tc>
        <w:tc>
          <w:tcPr>
            <w:tcW w:w="483" w:type="pct"/>
          </w:tcPr>
          <w:p w:rsidR="00CC4A4F" w:rsidRPr="006E40A2" w:rsidRDefault="00CC4A4F" w:rsidP="00CD129C">
            <w:pPr>
              <w:pStyle w:val="a0"/>
              <w:jc w:val="left"/>
            </w:pPr>
            <w:r>
              <w:rPr>
                <w:bCs/>
              </w:rPr>
              <w:t>Отсутствует</w:t>
            </w:r>
          </w:p>
        </w:tc>
        <w:tc>
          <w:tcPr>
            <w:tcW w:w="532" w:type="pct"/>
          </w:tcPr>
          <w:p w:rsidR="00CC4A4F" w:rsidRPr="006E40A2" w:rsidRDefault="00CC4A4F" w:rsidP="00CD129C">
            <w:pPr>
              <w:pStyle w:val="a0"/>
              <w:jc w:val="left"/>
            </w:pPr>
            <w:r w:rsidRPr="006E40A2">
              <w:t>71 644 416</w:t>
            </w:r>
          </w:p>
        </w:tc>
        <w:tc>
          <w:tcPr>
            <w:tcW w:w="486" w:type="pct"/>
          </w:tcPr>
          <w:p w:rsidR="00CC4A4F" w:rsidRPr="006E40A2" w:rsidRDefault="00CC4A4F" w:rsidP="00CD129C">
            <w:pPr>
              <w:pStyle w:val="a0"/>
              <w:jc w:val="left"/>
            </w:pPr>
            <w:r w:rsidRPr="006E40A2">
              <w:rPr>
                <w:bCs/>
              </w:rPr>
              <w:t>п. Винзили, Тюменский район, Тюменская область</w:t>
            </w:r>
          </w:p>
        </w:tc>
        <w:tc>
          <w:tcPr>
            <w:tcW w:w="742" w:type="pct"/>
          </w:tcPr>
          <w:p w:rsidR="00CC4A4F" w:rsidRPr="006E40A2" w:rsidRDefault="00CC4A4F" w:rsidP="00CD129C">
            <w:pPr>
              <w:pStyle w:val="a0"/>
              <w:jc w:val="left"/>
            </w:pPr>
            <w:r w:rsidRPr="006E40A2">
              <w:rPr>
                <w:bCs/>
              </w:rPr>
              <w:t>ООО "МУП Винзилинское ЖКХ", 625530, Тюменская обл., Тюменский р-н, п. Винзили, ул. Заводская, 15</w:t>
            </w:r>
          </w:p>
        </w:tc>
      </w:tr>
      <w:tr w:rsidR="00CC4A4F" w:rsidRPr="00DC5106" w:rsidTr="006E40A2">
        <w:trPr>
          <w:trHeight w:val="1653"/>
        </w:trPr>
        <w:tc>
          <w:tcPr>
            <w:tcW w:w="266" w:type="pct"/>
          </w:tcPr>
          <w:p w:rsidR="00CC4A4F" w:rsidRPr="006E40A2" w:rsidRDefault="00CC4A4F" w:rsidP="00CD129C">
            <w:pPr>
              <w:pStyle w:val="a0"/>
              <w:jc w:val="left"/>
            </w:pPr>
            <w:r w:rsidRPr="006E40A2">
              <w:rPr>
                <w:bCs/>
              </w:rPr>
              <w:t>72-00024</w:t>
            </w:r>
            <w:r>
              <w:rPr>
                <w:bCs/>
              </w:rPr>
              <w:t>-З-00592-250914</w:t>
            </w:r>
          </w:p>
        </w:tc>
        <w:tc>
          <w:tcPr>
            <w:tcW w:w="820" w:type="pct"/>
          </w:tcPr>
          <w:p w:rsidR="00CC4A4F" w:rsidRPr="006E40A2" w:rsidRDefault="00CC4A4F" w:rsidP="00CD129C">
            <w:pPr>
              <w:pStyle w:val="a0"/>
              <w:jc w:val="left"/>
            </w:pPr>
            <w:r w:rsidRPr="006E40A2">
              <w:rPr>
                <w:bCs/>
              </w:rPr>
              <w:t>Полигон ТБО с. Упорово</w:t>
            </w:r>
          </w:p>
        </w:tc>
        <w:tc>
          <w:tcPr>
            <w:tcW w:w="461" w:type="pct"/>
          </w:tcPr>
          <w:p w:rsidR="00CC4A4F" w:rsidRPr="006E40A2" w:rsidRDefault="00CC4A4F" w:rsidP="00CD129C">
            <w:pPr>
              <w:pStyle w:val="a0"/>
              <w:jc w:val="left"/>
            </w:pPr>
            <w:r w:rsidRPr="006E40A2">
              <w:rPr>
                <w:bCs/>
              </w:rPr>
              <w:t>Захоронение отходов</w:t>
            </w:r>
          </w:p>
        </w:tc>
        <w:tc>
          <w:tcPr>
            <w:tcW w:w="1210" w:type="pct"/>
          </w:tcPr>
          <w:p w:rsidR="00CC4A4F" w:rsidRPr="006E40A2" w:rsidRDefault="00CC4A4F" w:rsidP="00CD129C">
            <w:pPr>
              <w:pStyle w:val="a0"/>
              <w:jc w:val="left"/>
            </w:pPr>
            <w:r w:rsidRPr="006E40A2">
              <w:t>Шпалы железнодорожные деревянные, пропитанные антисептическими средствами, отработанные и брак 1712060013013</w:t>
            </w:r>
          </w:p>
          <w:p w:rsidR="00CC4A4F" w:rsidRPr="006E40A2" w:rsidRDefault="00CC4A4F" w:rsidP="00CD129C">
            <w:pPr>
              <w:pStyle w:val="a0"/>
              <w:jc w:val="left"/>
            </w:pPr>
            <w:r w:rsidRPr="006E40A2">
              <w:t>Опилки древесные, загрязненные минеральными маслами (содержание масел - 15% и более) 1713020104033</w:t>
            </w:r>
          </w:p>
          <w:p w:rsidR="00CC4A4F" w:rsidRPr="006E40A2" w:rsidRDefault="00CC4A4F" w:rsidP="00CD129C">
            <w:pPr>
              <w:pStyle w:val="a0"/>
              <w:jc w:val="left"/>
            </w:pPr>
            <w:r w:rsidRPr="006E40A2">
              <w:t>Стружка древесная, загрязненная минеральными маслами (содержание масел - 15% и более) 1713020204033</w:t>
            </w:r>
          </w:p>
          <w:p w:rsidR="00CC4A4F" w:rsidRPr="006E40A2" w:rsidRDefault="00CC4A4F" w:rsidP="00CD129C">
            <w:pPr>
              <w:pStyle w:val="a0"/>
              <w:jc w:val="left"/>
            </w:pPr>
            <w:r w:rsidRPr="006E40A2">
              <w:t>Опилки древесные, загрязненные бензином (содержание бензина - 15% и более) 1713030104033</w:t>
            </w:r>
          </w:p>
          <w:p w:rsidR="00CC4A4F" w:rsidRPr="006E40A2" w:rsidRDefault="00CC4A4F" w:rsidP="00CD129C">
            <w:pPr>
              <w:pStyle w:val="a0"/>
              <w:jc w:val="left"/>
            </w:pPr>
            <w:r w:rsidRPr="006E40A2">
              <w:t>Стружка древесная, загрязненная бензином (содержание бензина - 15% и более) 1713030204033</w:t>
            </w:r>
          </w:p>
          <w:p w:rsidR="00CC4A4F" w:rsidRPr="006E40A2" w:rsidRDefault="00CC4A4F" w:rsidP="00CD129C">
            <w:pPr>
              <w:pStyle w:val="a0"/>
              <w:jc w:val="left"/>
            </w:pPr>
            <w:r w:rsidRPr="006E40A2">
              <w:t>Пыль цементная 3140550111003</w:t>
            </w:r>
          </w:p>
          <w:p w:rsidR="00CC4A4F" w:rsidRPr="006E40A2" w:rsidRDefault="00CC4A4F" w:rsidP="00CD129C">
            <w:pPr>
              <w:pStyle w:val="a0"/>
              <w:jc w:val="left"/>
            </w:pPr>
            <w:r w:rsidRPr="006E40A2">
              <w:t>Масла моторные отработанные  5410020102033</w:t>
            </w:r>
          </w:p>
          <w:p w:rsidR="00CC4A4F" w:rsidRPr="006E40A2" w:rsidRDefault="00CC4A4F" w:rsidP="00CD129C">
            <w:pPr>
              <w:pStyle w:val="a0"/>
              <w:jc w:val="left"/>
            </w:pPr>
            <w:r w:rsidRPr="006E40A2">
              <w:t>Масла трансмиссионные отработанные  5410020602033</w:t>
            </w:r>
          </w:p>
          <w:p w:rsidR="00CC4A4F" w:rsidRPr="006E40A2" w:rsidRDefault="00CC4A4F" w:rsidP="00CD129C">
            <w:pPr>
              <w:pStyle w:val="a0"/>
              <w:jc w:val="left"/>
            </w:pPr>
            <w:r w:rsidRPr="006E40A2">
              <w:t>Отходы сложного комбинированного состава в виде изделий, оборудования, устройств, не вошедшие в другие пункты (фильтры масляные отработанные)  9200000000000</w:t>
            </w:r>
          </w:p>
          <w:p w:rsidR="00CC4A4F" w:rsidRPr="006E40A2" w:rsidRDefault="00CC4A4F" w:rsidP="00CD129C">
            <w:pPr>
              <w:pStyle w:val="a0"/>
              <w:jc w:val="left"/>
            </w:pPr>
            <w:r w:rsidRPr="006E40A2">
              <w:t>Провод медный, покрытый никелем, незагрязненный, потерявший потребительские свойства 9236020001013</w:t>
            </w:r>
          </w:p>
          <w:p w:rsidR="00CC4A4F" w:rsidRPr="006E40A2" w:rsidRDefault="00CC4A4F" w:rsidP="00CD129C">
            <w:pPr>
              <w:pStyle w:val="a0"/>
              <w:jc w:val="left"/>
            </w:pPr>
            <w:r w:rsidRPr="006E40A2">
              <w:t>Обувь кожаная рабочая, потерявшая потребительские свойства 1470060113004</w:t>
            </w:r>
          </w:p>
          <w:p w:rsidR="00CC4A4F" w:rsidRPr="006E40A2" w:rsidRDefault="00CC4A4F" w:rsidP="00CD129C">
            <w:pPr>
              <w:pStyle w:val="a0"/>
              <w:jc w:val="left"/>
            </w:pPr>
            <w:r w:rsidRPr="006E40A2">
              <w:t>Отходы обработки натуральной чистой древесины, незагрязненные опасными веществами 1711000000000</w:t>
            </w:r>
          </w:p>
          <w:p w:rsidR="00CC4A4F" w:rsidRPr="006E40A2" w:rsidRDefault="00CC4A4F" w:rsidP="00CD129C">
            <w:pPr>
              <w:pStyle w:val="a0"/>
              <w:jc w:val="left"/>
            </w:pPr>
            <w:r w:rsidRPr="006E40A2">
              <w:t>Отходы коры 1711010101004</w:t>
            </w:r>
          </w:p>
          <w:p w:rsidR="00CC4A4F" w:rsidRPr="006E40A2" w:rsidRDefault="00CC4A4F" w:rsidP="00CD129C">
            <w:pPr>
              <w:pStyle w:val="a0"/>
              <w:jc w:val="left"/>
            </w:pPr>
            <w:r w:rsidRPr="006E40A2">
              <w:t>Кора с примесью земли 1711010201004</w:t>
            </w:r>
          </w:p>
          <w:p w:rsidR="00CC4A4F" w:rsidRPr="006E40A2" w:rsidRDefault="00CC4A4F" w:rsidP="00CD129C">
            <w:pPr>
              <w:pStyle w:val="a0"/>
              <w:jc w:val="left"/>
            </w:pPr>
            <w:r w:rsidRPr="006E40A2">
              <w:t>Деревянная упаковка (невозвратная тара) и деревянные отходы из натуральной чистой древесины 1711050001000</w:t>
            </w:r>
          </w:p>
          <w:p w:rsidR="00CC4A4F" w:rsidRPr="006E40A2" w:rsidRDefault="00CC4A4F" w:rsidP="00CD129C">
            <w:pPr>
              <w:pStyle w:val="a0"/>
              <w:jc w:val="left"/>
            </w:pPr>
            <w:r w:rsidRPr="006E40A2">
              <w:t>Пыль древесная от шлифовки натуральной чистой древесины 1711070011004</w:t>
            </w:r>
          </w:p>
          <w:p w:rsidR="00CC4A4F" w:rsidRPr="006E40A2" w:rsidRDefault="00CC4A4F" w:rsidP="00CD129C">
            <w:pPr>
              <w:pStyle w:val="a0"/>
              <w:jc w:val="left"/>
            </w:pPr>
            <w:r w:rsidRPr="006E40A2">
              <w:t>Древесные отходы с пропиткой и покрытиями, не загрязненные опасными веществами 1712000000000</w:t>
            </w:r>
          </w:p>
          <w:p w:rsidR="00CC4A4F" w:rsidRPr="006E40A2" w:rsidRDefault="00CC4A4F" w:rsidP="00CD129C">
            <w:pPr>
              <w:pStyle w:val="a0"/>
              <w:jc w:val="left"/>
            </w:pPr>
            <w:r w:rsidRPr="006E40A2">
              <w:t>Обрезь фанеры, содержащей связующие смолы в количестве от 0,2% до 2,5% включительно 1712010101014</w:t>
            </w:r>
          </w:p>
          <w:p w:rsidR="00CC4A4F" w:rsidRPr="006E40A2" w:rsidRDefault="00CC4A4F" w:rsidP="00CD129C">
            <w:pPr>
              <w:pStyle w:val="a0"/>
              <w:jc w:val="left"/>
            </w:pPr>
            <w:r w:rsidRPr="006E40A2">
              <w:t>Брак фанерных заготовок, содержащих связующие смолы в количестве от 0,2% до 2,5% включительно 1712010201014</w:t>
            </w:r>
          </w:p>
          <w:p w:rsidR="00CC4A4F" w:rsidRPr="006E40A2" w:rsidRDefault="00CC4A4F" w:rsidP="00CD129C">
            <w:pPr>
              <w:pStyle w:val="a0"/>
              <w:jc w:val="left"/>
            </w:pPr>
            <w:r w:rsidRPr="006E40A2">
              <w:t>Опилки древесно-стружечных и/или древесно-волокнистых плит, содержащие связующие смолы в количестве от 0,2% до 2,5% включительно 1712020101014 Стружка древесно-стружечных и/или древесно-волокнистых плит, содержащая связующие смолы в количестве от 0,2% до 2,5% включительно 1712020201014</w:t>
            </w:r>
          </w:p>
          <w:p w:rsidR="00CC4A4F" w:rsidRPr="006E40A2" w:rsidRDefault="00CC4A4F" w:rsidP="00CD129C">
            <w:pPr>
              <w:pStyle w:val="a0"/>
              <w:jc w:val="left"/>
            </w:pPr>
            <w:r w:rsidRPr="006E40A2">
              <w:t xml:space="preserve">Обрезки, кусковые отходы древесно-стружечных и/или древесно-волокнистых плит, содержащих связующие смолы в количестве от 0,2%  до 2,5%  включительно 1712020301014 </w:t>
            </w:r>
          </w:p>
          <w:p w:rsidR="00CC4A4F" w:rsidRPr="006E40A2" w:rsidRDefault="00CC4A4F" w:rsidP="00CD129C">
            <w:pPr>
              <w:pStyle w:val="a0"/>
              <w:jc w:val="left"/>
            </w:pPr>
            <w:r w:rsidRPr="006E40A2">
              <w:t>Древесно-стружечные и/или древесно-волокнистые плиты, содержащие связующие смолы в количестве от 0,2% до 2,5% включительно, некондиционные, брак 1712020401014</w:t>
            </w:r>
          </w:p>
          <w:p w:rsidR="00CC4A4F" w:rsidRPr="006E40A2" w:rsidRDefault="00CC4A4F" w:rsidP="00CD129C">
            <w:pPr>
              <w:pStyle w:val="a0"/>
              <w:jc w:val="left"/>
            </w:pPr>
            <w:r w:rsidRPr="006E40A2">
              <w:t>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w:t>
            </w:r>
          </w:p>
          <w:p w:rsidR="00CC4A4F" w:rsidRPr="006E40A2" w:rsidRDefault="00CC4A4F" w:rsidP="00CD129C">
            <w:pPr>
              <w:pStyle w:val="a0"/>
              <w:jc w:val="left"/>
            </w:pPr>
            <w:r w:rsidRPr="006E40A2">
              <w:t>Шлам при изготовлении и обработке древесно-стружечных и/или древесно-волокнистых плит, содержащих связующие смолы в количестве от 0,2% до 2,5% включительно 1712020604014</w:t>
            </w:r>
          </w:p>
          <w:p w:rsidR="00CC4A4F" w:rsidRPr="006E40A2" w:rsidRDefault="00CC4A4F" w:rsidP="00CD129C">
            <w:pPr>
              <w:pStyle w:val="a0"/>
              <w:jc w:val="left"/>
            </w:pPr>
            <w:r w:rsidRPr="006E40A2">
              <w:t>Отходы древесных строительных лесоматериалов, в том числе от сноса и разборки строений 1712050001004</w:t>
            </w:r>
          </w:p>
          <w:p w:rsidR="00CC4A4F" w:rsidRPr="006E40A2" w:rsidRDefault="00CC4A4F" w:rsidP="00CD129C">
            <w:pPr>
              <w:pStyle w:val="a0"/>
              <w:jc w:val="left"/>
            </w:pPr>
            <w:r w:rsidRPr="006E40A2">
              <w:t>Отходы древесины, пропитанные 5% раствором (NH4)2HPО4 (производство спичек) 1712070101014</w:t>
            </w:r>
          </w:p>
          <w:p w:rsidR="00CC4A4F" w:rsidRPr="006E40A2" w:rsidRDefault="00CC4A4F" w:rsidP="00CD129C">
            <w:pPr>
              <w:pStyle w:val="a0"/>
              <w:jc w:val="left"/>
            </w:pPr>
            <w:r w:rsidRPr="006E40A2">
              <w:t xml:space="preserve">Отходы древесины с масляной пропиткой 1712080001014 </w:t>
            </w:r>
          </w:p>
          <w:p w:rsidR="00CC4A4F" w:rsidRPr="006E40A2" w:rsidRDefault="00CC4A4F" w:rsidP="00CD129C">
            <w:pPr>
              <w:pStyle w:val="a0"/>
              <w:jc w:val="left"/>
            </w:pPr>
            <w:r w:rsidRPr="006E40A2">
              <w:t>Древесные отходы с пропиткой и покрытиями несортированные 1712200001014</w:t>
            </w:r>
          </w:p>
          <w:p w:rsidR="00CC4A4F" w:rsidRPr="006E40A2" w:rsidRDefault="00CC4A4F" w:rsidP="00CD129C">
            <w:pPr>
              <w:pStyle w:val="a0"/>
              <w:jc w:val="left"/>
            </w:pPr>
            <w:r w:rsidRPr="006E40A2">
              <w:t>Опилки и стружки древесные, загрязненные минеральными маслами 1713020001030</w:t>
            </w:r>
          </w:p>
          <w:p w:rsidR="00CC4A4F" w:rsidRPr="006E40A2" w:rsidRDefault="00CC4A4F" w:rsidP="00CD129C">
            <w:pPr>
              <w:pStyle w:val="a0"/>
              <w:jc w:val="left"/>
            </w:pPr>
            <w:r w:rsidRPr="006E40A2">
              <w:t>Опилки древесные, загрязненные минеральными маслами (содержание масел - менее 15%) 1713020101034</w:t>
            </w:r>
          </w:p>
          <w:p w:rsidR="00CC4A4F" w:rsidRPr="006E40A2" w:rsidRDefault="00CC4A4F" w:rsidP="00CD129C">
            <w:pPr>
              <w:pStyle w:val="a0"/>
              <w:jc w:val="left"/>
            </w:pPr>
            <w:r w:rsidRPr="006E40A2">
              <w:t>Стружка древесная, загрязненная минеральными маслами (содержание масел - менее 15%) 1713020201034</w:t>
            </w:r>
          </w:p>
          <w:p w:rsidR="00CC4A4F" w:rsidRPr="006E40A2" w:rsidRDefault="00CC4A4F" w:rsidP="00CD129C">
            <w:pPr>
              <w:pStyle w:val="a0"/>
              <w:jc w:val="left"/>
            </w:pPr>
            <w:r w:rsidRPr="006E40A2">
              <w:t>Опилки древесные, загрязненные бензином (содержание бензина – менее 15) 1713030101034</w:t>
            </w:r>
          </w:p>
          <w:p w:rsidR="00CC4A4F" w:rsidRPr="006E40A2" w:rsidRDefault="00CC4A4F" w:rsidP="00CD129C">
            <w:pPr>
              <w:pStyle w:val="a0"/>
              <w:jc w:val="left"/>
            </w:pPr>
            <w:r w:rsidRPr="006E40A2">
              <w:t>Стружка древесная, загрязненная бензином (содержание бензина - менее 15%) 1713030201034</w:t>
            </w:r>
          </w:p>
          <w:p w:rsidR="00CC4A4F" w:rsidRPr="006E40A2" w:rsidRDefault="00CC4A4F" w:rsidP="00CD129C">
            <w:pPr>
              <w:pStyle w:val="a0"/>
              <w:jc w:val="left"/>
            </w:pPr>
            <w:r w:rsidRPr="006E40A2">
              <w:t>Опилки разнородной древесины (например, содержащие опилки древесно-стружечных и/или древесно-волокнистых плит) 1719010101004</w:t>
            </w:r>
          </w:p>
          <w:p w:rsidR="00CC4A4F" w:rsidRPr="006E40A2" w:rsidRDefault="00CC4A4F" w:rsidP="00CD129C">
            <w:pPr>
              <w:pStyle w:val="a0"/>
              <w:jc w:val="left"/>
            </w:pPr>
            <w:r w:rsidRPr="006E40A2">
              <w:t>Стружка разнородной древесины (например, содержащая стружку древесно-стружечных и/или древесно-волокнистых плит) 1719010201004</w:t>
            </w:r>
          </w:p>
          <w:p w:rsidR="00CC4A4F" w:rsidRPr="006E40A2" w:rsidRDefault="00CC4A4F" w:rsidP="00CD129C">
            <w:pPr>
              <w:pStyle w:val="a0"/>
              <w:jc w:val="left"/>
            </w:pPr>
            <w:r w:rsidRPr="006E40A2">
              <w:t>Опилки и стружки разнородной древесины (например, содержащие опилки и стружку древесно-стружечных и/или древесно-волокнистых плит) 1719010301004</w:t>
            </w:r>
          </w:p>
          <w:p w:rsidR="00CC4A4F" w:rsidRPr="006E40A2" w:rsidRDefault="00CC4A4F" w:rsidP="00CD129C">
            <w:pPr>
              <w:pStyle w:val="a0"/>
              <w:jc w:val="left"/>
            </w:pPr>
            <w:r w:rsidRPr="006E40A2">
              <w:t>Пыль от обработки разнородной древесины (например, содержащая пыль древесно-стружечных и/или древесно-волокнистых плит) 1719010411004</w:t>
            </w:r>
          </w:p>
          <w:p w:rsidR="00CC4A4F" w:rsidRPr="006E40A2" w:rsidRDefault="00CC4A4F" w:rsidP="00CD129C">
            <w:pPr>
              <w:pStyle w:val="a0"/>
              <w:jc w:val="left"/>
            </w:pPr>
            <w:r w:rsidRPr="006E40A2">
              <w:t>Шлам от обработки разнородной древесины (например, содержащий шлам древесно-стружечных и/или древесно-волокнистых плит) 1719010504004</w:t>
            </w:r>
          </w:p>
          <w:p w:rsidR="00CC4A4F" w:rsidRPr="006E40A2" w:rsidRDefault="00CC4A4F" w:rsidP="00CD129C">
            <w:pPr>
              <w:pStyle w:val="a0"/>
              <w:jc w:val="left"/>
            </w:pPr>
            <w:r w:rsidRPr="006E40A2">
              <w:t>Обрезь разнородной древесины (например, содержащая обрезь древесно-стружечных и/или древесно-волокнистых плит) 1719010601004</w:t>
            </w:r>
          </w:p>
          <w:p w:rsidR="00CC4A4F" w:rsidRPr="006E40A2" w:rsidRDefault="00CC4A4F" w:rsidP="00CD129C">
            <w:pPr>
              <w:pStyle w:val="a0"/>
              <w:jc w:val="left"/>
            </w:pPr>
            <w:r w:rsidRPr="006E40A2">
              <w:t>Отходы бумаги и картона 1870000000000</w:t>
            </w:r>
          </w:p>
          <w:p w:rsidR="00CC4A4F" w:rsidRPr="006E40A2" w:rsidRDefault="00CC4A4F" w:rsidP="00CD129C">
            <w:pPr>
              <w:pStyle w:val="a0"/>
              <w:jc w:val="left"/>
            </w:pPr>
            <w:r w:rsidRPr="006E40A2">
              <w:t>Отходы упаковочных материалов из бумаги и картона незагрязненные 1871020001000</w:t>
            </w:r>
          </w:p>
          <w:p w:rsidR="00CC4A4F" w:rsidRPr="006E40A2" w:rsidRDefault="00CC4A4F" w:rsidP="00CD129C">
            <w:pPr>
              <w:pStyle w:val="a0"/>
              <w:jc w:val="left"/>
            </w:pPr>
            <w:r w:rsidRPr="006E40A2">
              <w:t>Прочие незагрязненные отходы бумаги и картона1871990001000</w:t>
            </w:r>
          </w:p>
          <w:p w:rsidR="00CC4A4F" w:rsidRPr="006E40A2" w:rsidRDefault="00CC4A4F" w:rsidP="00CD129C">
            <w:pPr>
              <w:pStyle w:val="a0"/>
              <w:jc w:val="left"/>
            </w:pPr>
            <w:r w:rsidRPr="006E40A2">
              <w:t>Отходы бумаги с нанесенным лаком 1872010101014</w:t>
            </w:r>
          </w:p>
          <w:p w:rsidR="00CC4A4F" w:rsidRPr="006E40A2" w:rsidRDefault="00CC4A4F" w:rsidP="00CD129C">
            <w:pPr>
              <w:pStyle w:val="a0"/>
              <w:jc w:val="left"/>
            </w:pPr>
            <w:r w:rsidRPr="006E40A2">
              <w:t>Отходы фотобумаги 1872020001014</w:t>
            </w:r>
          </w:p>
          <w:p w:rsidR="00CC4A4F" w:rsidRPr="006E40A2" w:rsidRDefault="00CC4A4F" w:rsidP="00CD129C">
            <w:pPr>
              <w:pStyle w:val="a0"/>
              <w:jc w:val="left"/>
            </w:pPr>
            <w:r w:rsidRPr="006E40A2">
              <w:t>Отходы рубероида 1872040101014</w:t>
            </w:r>
          </w:p>
          <w:p w:rsidR="00CC4A4F" w:rsidRPr="006E40A2" w:rsidRDefault="00CC4A4F" w:rsidP="00CD129C">
            <w:pPr>
              <w:pStyle w:val="a0"/>
              <w:jc w:val="left"/>
            </w:pPr>
            <w:r w:rsidRPr="006E40A2">
              <w:t>Отходы толи 1872040201014</w:t>
            </w:r>
          </w:p>
          <w:p w:rsidR="00CC4A4F" w:rsidRPr="006E40A2" w:rsidRDefault="00CC4A4F" w:rsidP="00CD129C">
            <w:pPr>
              <w:pStyle w:val="a0"/>
              <w:jc w:val="left"/>
            </w:pPr>
            <w:r w:rsidRPr="006E40A2">
              <w:t>Разнородные отходы бумаги и картона (например, содержащие отходы фотобумаги) 1879010001004</w:t>
            </w:r>
          </w:p>
          <w:p w:rsidR="00CC4A4F" w:rsidRPr="006E40A2" w:rsidRDefault="00CC4A4F" w:rsidP="00CD129C">
            <w:pPr>
              <w:pStyle w:val="a0"/>
              <w:jc w:val="left"/>
            </w:pPr>
            <w:r w:rsidRPr="006E40A2">
              <w:t>Золошлаки от сжигания углей (Березовский) 3130020201004</w:t>
            </w:r>
          </w:p>
          <w:p w:rsidR="00CC4A4F" w:rsidRPr="006E40A2" w:rsidRDefault="00CC4A4F" w:rsidP="00CD129C">
            <w:pPr>
              <w:pStyle w:val="a0"/>
              <w:jc w:val="left"/>
            </w:pPr>
            <w:r w:rsidRPr="006E40A2">
              <w:t>Отходы песка очистных и пескоструйных устройств (в металлургии) 3140020008004</w:t>
            </w:r>
          </w:p>
          <w:p w:rsidR="00CC4A4F" w:rsidRPr="006E40A2" w:rsidRDefault="00CC4A4F" w:rsidP="00CD129C">
            <w:pPr>
              <w:pStyle w:val="a0"/>
              <w:jc w:val="left"/>
            </w:pPr>
            <w:r w:rsidRPr="006E40A2">
              <w:t>Абразивная пыль и порошок от шлифования черных металлов (с содержанием металла менее 50%) 3140030011004</w:t>
            </w:r>
          </w:p>
          <w:p w:rsidR="00CC4A4F" w:rsidRPr="006E40A2" w:rsidRDefault="00CC4A4F" w:rsidP="00CD129C">
            <w:pPr>
              <w:pStyle w:val="a0"/>
              <w:jc w:val="left"/>
            </w:pPr>
            <w:r w:rsidRPr="006E40A2">
              <w:t>Пыль керамзитовая 3140060111004</w:t>
            </w:r>
          </w:p>
          <w:p w:rsidR="00CC4A4F" w:rsidRPr="006E40A2" w:rsidRDefault="00CC4A4F" w:rsidP="00CD129C">
            <w:pPr>
              <w:pStyle w:val="a0"/>
              <w:jc w:val="left"/>
            </w:pPr>
            <w:r w:rsidRPr="006E40A2">
              <w:t>Пыль керамическая 3140070111004</w:t>
            </w:r>
          </w:p>
          <w:p w:rsidR="00CC4A4F" w:rsidRPr="006E40A2" w:rsidRDefault="00CC4A4F" w:rsidP="00CD129C">
            <w:pPr>
              <w:pStyle w:val="a0"/>
              <w:jc w:val="left"/>
            </w:pPr>
            <w:r w:rsidRPr="006E40A2">
              <w:t>Пыль стеклянная 3140080111004</w:t>
            </w:r>
          </w:p>
          <w:p w:rsidR="00CC4A4F" w:rsidRPr="006E40A2" w:rsidRDefault="00CC4A4F" w:rsidP="00CD129C">
            <w:pPr>
              <w:pStyle w:val="a0"/>
              <w:jc w:val="left"/>
            </w:pPr>
            <w:r w:rsidRPr="006E40A2">
              <w:t>Пыль щебеночная 3140090111004</w:t>
            </w:r>
          </w:p>
          <w:p w:rsidR="00CC4A4F" w:rsidRPr="006E40A2" w:rsidRDefault="00CC4A4F" w:rsidP="00CD129C">
            <w:pPr>
              <w:pStyle w:val="a0"/>
              <w:jc w:val="left"/>
            </w:pPr>
            <w:r w:rsidRPr="006E40A2">
              <w:t>Отходы асбоцемента в кусковой форме 3140120201014</w:t>
            </w:r>
          </w:p>
          <w:p w:rsidR="00CC4A4F" w:rsidRPr="006E40A2" w:rsidRDefault="00CC4A4F" w:rsidP="00CD129C">
            <w:pPr>
              <w:pStyle w:val="a0"/>
              <w:jc w:val="left"/>
            </w:pPr>
            <w:r w:rsidRPr="006E40A2">
              <w:t>Отходы мела в виде порошка или пыли 3140130511004</w:t>
            </w:r>
          </w:p>
          <w:p w:rsidR="00CC4A4F" w:rsidRPr="006E40A2" w:rsidRDefault="00CC4A4F" w:rsidP="00CD129C">
            <w:pPr>
              <w:pStyle w:val="a0"/>
              <w:jc w:val="left"/>
            </w:pPr>
            <w:r w:rsidRPr="006E40A2">
              <w:t>Пыль кирпичная 3140140211004</w:t>
            </w:r>
          </w:p>
          <w:p w:rsidR="00CC4A4F" w:rsidRPr="006E40A2" w:rsidRDefault="00CC4A4F" w:rsidP="00CD129C">
            <w:pPr>
              <w:pStyle w:val="a0"/>
              <w:jc w:val="left"/>
            </w:pPr>
            <w:r w:rsidRPr="006E40A2">
              <w:t>Отходы шлаковаты 3140160101004</w:t>
            </w:r>
          </w:p>
          <w:p w:rsidR="00CC4A4F" w:rsidRPr="006E40A2" w:rsidRDefault="00CC4A4F" w:rsidP="00CD129C">
            <w:pPr>
              <w:pStyle w:val="a0"/>
              <w:jc w:val="left"/>
            </w:pPr>
            <w:r w:rsidRPr="006E40A2">
              <w:t>Пыль от шлаковаты 3140160211004</w:t>
            </w:r>
          </w:p>
          <w:p w:rsidR="00CC4A4F" w:rsidRPr="006E40A2" w:rsidRDefault="00CC4A4F" w:rsidP="00CD129C">
            <w:pPr>
              <w:pStyle w:val="a0"/>
              <w:jc w:val="left"/>
            </w:pPr>
            <w:r w:rsidRPr="006E40A2">
              <w:t>Пыль каменноугольная 3140210111004</w:t>
            </w:r>
          </w:p>
          <w:p w:rsidR="00CC4A4F" w:rsidRPr="006E40A2" w:rsidRDefault="00CC4A4F" w:rsidP="00CD129C">
            <w:pPr>
              <w:pStyle w:val="a0"/>
              <w:jc w:val="left"/>
            </w:pPr>
            <w:r w:rsidRPr="006E40A2">
              <w:t>Песок, загрязненный мазутом (содержание мазута - менее 15% ) 3140230201034</w:t>
            </w:r>
          </w:p>
          <w:p w:rsidR="00CC4A4F" w:rsidRPr="006E40A2" w:rsidRDefault="00CC4A4F" w:rsidP="00CD129C">
            <w:pPr>
              <w:pStyle w:val="a0"/>
              <w:jc w:val="left"/>
            </w:pPr>
            <w:r w:rsidRPr="006E40A2">
              <w:t>Песок, загрязненный маслами (содержание масел менее 15% ) 3140230301034</w:t>
            </w:r>
          </w:p>
          <w:p w:rsidR="00CC4A4F" w:rsidRPr="006E40A2" w:rsidRDefault="00CC4A4F" w:rsidP="00CD129C">
            <w:pPr>
              <w:pStyle w:val="a0"/>
              <w:jc w:val="left"/>
            </w:pPr>
            <w:r w:rsidRPr="006E40A2">
              <w:t>Песок, загрязненный бензином (количество бензина менее 15% ) 3140230401034</w:t>
            </w:r>
          </w:p>
          <w:p w:rsidR="00CC4A4F" w:rsidRPr="006E40A2" w:rsidRDefault="00CC4A4F" w:rsidP="00CD129C">
            <w:pPr>
              <w:pStyle w:val="a0"/>
              <w:jc w:val="left"/>
            </w:pPr>
            <w:r w:rsidRPr="006E40A2">
              <w:t>Пыль бетонная 3140270311004</w:t>
            </w:r>
          </w:p>
          <w:p w:rsidR="00CC4A4F" w:rsidRPr="006E40A2" w:rsidRDefault="00CC4A4F" w:rsidP="00CD129C">
            <w:pPr>
              <w:pStyle w:val="a0"/>
              <w:jc w:val="left"/>
            </w:pPr>
            <w:r w:rsidRPr="006E40A2">
              <w:t>Пыль древесного угля 3140340111004</w:t>
            </w:r>
          </w:p>
          <w:p w:rsidR="00CC4A4F" w:rsidRPr="006E40A2" w:rsidRDefault="00CC4A4F" w:rsidP="00CD129C">
            <w:pPr>
              <w:pStyle w:val="a0"/>
              <w:jc w:val="left"/>
            </w:pPr>
            <w:r w:rsidRPr="006E40A2">
              <w:t>Отходы асфальтобетона и/или асфальтобетонной смеси в виде пыли 3140350111004</w:t>
            </w:r>
          </w:p>
          <w:p w:rsidR="00CC4A4F" w:rsidRPr="006E40A2" w:rsidRDefault="00CC4A4F" w:rsidP="00CD129C">
            <w:pPr>
              <w:pStyle w:val="a0"/>
              <w:jc w:val="left"/>
            </w:pPr>
            <w:r w:rsidRPr="006E40A2">
              <w:t>Отходы асфальтобетона и/или асфальтобетонной смеси в кусковой форме 3140350201004</w:t>
            </w:r>
          </w:p>
          <w:p w:rsidR="00CC4A4F" w:rsidRPr="006E40A2" w:rsidRDefault="00CC4A4F" w:rsidP="00CD129C">
            <w:pPr>
              <w:pStyle w:val="a0"/>
              <w:jc w:val="left"/>
            </w:pPr>
            <w:r w:rsidRPr="006E40A2">
              <w:t>Отходы бетонной смеси с содержанием пыли более 30% 3140360108004</w:t>
            </w:r>
          </w:p>
          <w:p w:rsidR="00CC4A4F" w:rsidRPr="006E40A2" w:rsidRDefault="00CC4A4F" w:rsidP="00CD129C">
            <w:pPr>
              <w:pStyle w:val="a0"/>
              <w:jc w:val="left"/>
            </w:pPr>
            <w:r w:rsidRPr="006E40A2">
              <w:t>Отходы асбеста в кусковой форме 3140370201014</w:t>
            </w:r>
          </w:p>
          <w:p w:rsidR="00CC4A4F" w:rsidRPr="006E40A2" w:rsidRDefault="00CC4A4F" w:rsidP="00CD129C">
            <w:pPr>
              <w:pStyle w:val="a0"/>
              <w:jc w:val="left"/>
            </w:pPr>
            <w:r w:rsidRPr="006E40A2">
              <w:t>Отходы асбестовой бумаги, отходы асбестовой крошки 3140370301014</w:t>
            </w:r>
          </w:p>
          <w:p w:rsidR="00CC4A4F" w:rsidRPr="006E40A2" w:rsidRDefault="00CC4A4F" w:rsidP="00CD129C">
            <w:pPr>
              <w:pStyle w:val="a0"/>
              <w:jc w:val="left"/>
            </w:pPr>
            <w:r w:rsidRPr="006E40A2">
              <w:t xml:space="preserve"> Отходы  абразивных материалов в виде пыли и порошка 3140430411004</w:t>
            </w:r>
          </w:p>
          <w:p w:rsidR="00CC4A4F" w:rsidRPr="006E40A2" w:rsidRDefault="00CC4A4F" w:rsidP="00CD129C">
            <w:pPr>
              <w:pStyle w:val="a0"/>
              <w:jc w:val="left"/>
            </w:pPr>
            <w:r w:rsidRPr="006E40A2">
              <w:t>Шлак сварочный 3140480001994</w:t>
            </w:r>
          </w:p>
          <w:p w:rsidR="00CC4A4F" w:rsidRPr="006E40A2" w:rsidRDefault="00CC4A4F" w:rsidP="00CD129C">
            <w:pPr>
              <w:pStyle w:val="a0"/>
              <w:jc w:val="left"/>
            </w:pPr>
            <w:r w:rsidRPr="006E40A2">
              <w:t>Уголь активированный отработанный, загрязненный минеральными маслами (содержание масла – менее 15%) 3148010201034</w:t>
            </w:r>
          </w:p>
          <w:p w:rsidR="00CC4A4F" w:rsidRPr="006E40A2" w:rsidRDefault="00CC4A4F" w:rsidP="00CD129C">
            <w:pPr>
              <w:pStyle w:val="a0"/>
              <w:jc w:val="left"/>
            </w:pPr>
            <w:r w:rsidRPr="006E40A2">
              <w:t xml:space="preserve"> Угольные фильтры отработанные, загрязненные минеральными маслами (содержание масла – менее15%) 3148020201034</w:t>
            </w:r>
          </w:p>
          <w:p w:rsidR="00CC4A4F" w:rsidRPr="006E40A2" w:rsidRDefault="00CC4A4F" w:rsidP="00CD129C">
            <w:pPr>
              <w:pStyle w:val="a0"/>
              <w:jc w:val="left"/>
            </w:pPr>
            <w:r w:rsidRPr="006E40A2">
              <w:t>Отходы, содержащие чугун (в том числе чугунную пыль), несортированные 3511011101004</w:t>
            </w:r>
          </w:p>
          <w:p w:rsidR="00CC4A4F" w:rsidRPr="006E40A2" w:rsidRDefault="00CC4A4F" w:rsidP="00CD129C">
            <w:pPr>
              <w:pStyle w:val="a0"/>
              <w:jc w:val="left"/>
            </w:pPr>
            <w:r w:rsidRPr="006E40A2">
              <w:t>Пыль чугунная незагрязненная 3511011611004</w:t>
            </w:r>
          </w:p>
          <w:p w:rsidR="00CC4A4F" w:rsidRPr="006E40A2" w:rsidRDefault="00CC4A4F" w:rsidP="00CD129C">
            <w:pPr>
              <w:pStyle w:val="a0"/>
              <w:jc w:val="left"/>
            </w:pPr>
            <w:r w:rsidRPr="006E40A2">
              <w:t>Отходы содержащие сталь (в том числе стальную пыль) несортированные 3512011101004</w:t>
            </w:r>
          </w:p>
          <w:p w:rsidR="00CC4A4F" w:rsidRPr="006E40A2" w:rsidRDefault="00CC4A4F" w:rsidP="00CD129C">
            <w:pPr>
              <w:pStyle w:val="a0"/>
              <w:jc w:val="left"/>
            </w:pPr>
            <w:r w:rsidRPr="006E40A2">
              <w:t>Пыль стальная незагрязненная 3512011611004</w:t>
            </w:r>
          </w:p>
          <w:p w:rsidR="00CC4A4F" w:rsidRPr="006E40A2" w:rsidRDefault="00CC4A4F" w:rsidP="00CD129C">
            <w:pPr>
              <w:pStyle w:val="a0"/>
              <w:jc w:val="left"/>
            </w:pPr>
            <w:r w:rsidRPr="006E40A2">
              <w:t>Отходы, содержащие  легированную сталь (в том числе стальную пыль) несортированные 3512031101004</w:t>
            </w:r>
          </w:p>
          <w:p w:rsidR="00CC4A4F" w:rsidRPr="006E40A2" w:rsidRDefault="00CC4A4F" w:rsidP="00CD129C">
            <w:pPr>
              <w:pStyle w:val="a0"/>
              <w:jc w:val="left"/>
            </w:pPr>
            <w:r w:rsidRPr="006E40A2">
              <w:t>Пыль легированной стали незагрязненная 3512031611004</w:t>
            </w:r>
          </w:p>
          <w:p w:rsidR="00CC4A4F" w:rsidRPr="006E40A2" w:rsidRDefault="00CC4A4F" w:rsidP="00CD129C">
            <w:pPr>
              <w:pStyle w:val="a0"/>
              <w:jc w:val="left"/>
            </w:pPr>
            <w:r w:rsidRPr="006E40A2">
              <w:t>Отходы, содержащие оцинкованную сталь (в том числе стальную пыль) несортированные 3512041101004</w:t>
            </w:r>
          </w:p>
          <w:p w:rsidR="00CC4A4F" w:rsidRPr="006E40A2" w:rsidRDefault="00CC4A4F" w:rsidP="00CD129C">
            <w:pPr>
              <w:pStyle w:val="a0"/>
              <w:jc w:val="left"/>
            </w:pPr>
            <w:r w:rsidRPr="006E40A2">
              <w:t>Пыль оцинкованной стали незагрязненная 3512041611004</w:t>
            </w:r>
          </w:p>
          <w:p w:rsidR="00CC4A4F" w:rsidRPr="006E40A2" w:rsidRDefault="00CC4A4F" w:rsidP="00CD129C">
            <w:pPr>
              <w:pStyle w:val="a0"/>
              <w:jc w:val="left"/>
            </w:pPr>
            <w:r w:rsidRPr="006E40A2">
              <w:t>Пыль черных металлов незагрязненная 3513160011004</w:t>
            </w:r>
          </w:p>
          <w:p w:rsidR="00CC4A4F" w:rsidRPr="006E40A2" w:rsidRDefault="00CC4A4F" w:rsidP="00CD129C">
            <w:pPr>
              <w:pStyle w:val="a0"/>
              <w:jc w:val="left"/>
            </w:pPr>
            <w:r w:rsidRPr="006E40A2">
              <w:t>Пыль (или порошок) от шлифования черных металлов с содержанием металла 50% и более 3515036611004</w:t>
            </w:r>
          </w:p>
          <w:p w:rsidR="00CC4A4F" w:rsidRPr="006E40A2" w:rsidRDefault="00CC4A4F" w:rsidP="00CD129C">
            <w:pPr>
              <w:pStyle w:val="a0"/>
              <w:jc w:val="left"/>
            </w:pPr>
            <w:r w:rsidRPr="006E40A2">
              <w:t>Отходы, содержащие алюминий (в том числе алюминиевую пыль) несортированные 3531011101004</w:t>
            </w:r>
          </w:p>
          <w:p w:rsidR="00CC4A4F" w:rsidRPr="006E40A2" w:rsidRDefault="00CC4A4F" w:rsidP="00CD129C">
            <w:pPr>
              <w:pStyle w:val="a0"/>
              <w:jc w:val="left"/>
            </w:pPr>
            <w:r w:rsidRPr="006E40A2">
              <w:t>Пыль алюминиевая незагрязненная 3531011611004</w:t>
            </w:r>
          </w:p>
          <w:p w:rsidR="00CC4A4F" w:rsidRPr="006E40A2" w:rsidRDefault="00CC4A4F" w:rsidP="00CD129C">
            <w:pPr>
              <w:pStyle w:val="a0"/>
              <w:jc w:val="left"/>
            </w:pPr>
            <w:r w:rsidRPr="006E40A2">
              <w:t>Тара и упаковка из алюминия, загрязненная горюче-смазочными материалами (содержание ГСМ – менее 15% по весу) 3535010313034</w:t>
            </w:r>
          </w:p>
          <w:p w:rsidR="00CC4A4F" w:rsidRPr="006E40A2" w:rsidRDefault="00CC4A4F" w:rsidP="00CD129C">
            <w:pPr>
              <w:pStyle w:val="a0"/>
              <w:jc w:val="left"/>
            </w:pPr>
            <w:r w:rsidRPr="006E40A2">
              <w:t>Пыль (или порошок) от шлифования алюминия с содержанием металла 50% и более 3535011611004</w:t>
            </w:r>
          </w:p>
          <w:p w:rsidR="00CC4A4F" w:rsidRPr="006E40A2" w:rsidRDefault="00CC4A4F" w:rsidP="00CD129C">
            <w:pPr>
              <w:pStyle w:val="a0"/>
              <w:jc w:val="left"/>
            </w:pPr>
            <w:r w:rsidRPr="006E40A2">
              <w:t>Отходы, содержащие медные сплавы (в том числе пыль медных сплавов) несортированные 3541011101004</w:t>
            </w:r>
          </w:p>
          <w:p w:rsidR="00CC4A4F" w:rsidRPr="006E40A2" w:rsidRDefault="00CC4A4F" w:rsidP="00CD129C">
            <w:pPr>
              <w:pStyle w:val="a0"/>
              <w:jc w:val="left"/>
            </w:pPr>
            <w:r w:rsidRPr="006E40A2">
              <w:t>Пыль медных сплавов незагрязненная 3541011611004</w:t>
            </w:r>
          </w:p>
          <w:p w:rsidR="00CC4A4F" w:rsidRPr="006E40A2" w:rsidRDefault="00CC4A4F" w:rsidP="00CD129C">
            <w:pPr>
              <w:pStyle w:val="a0"/>
              <w:jc w:val="left"/>
            </w:pPr>
            <w:r w:rsidRPr="006E40A2">
              <w:t>Отходы битума, асфальта в твердой форме 5490120001004</w:t>
            </w:r>
          </w:p>
          <w:p w:rsidR="00CC4A4F" w:rsidRPr="006E40A2" w:rsidRDefault="00CC4A4F" w:rsidP="00CD129C">
            <w:pPr>
              <w:pStyle w:val="a0"/>
              <w:jc w:val="left"/>
            </w:pPr>
            <w:r w:rsidRPr="006E40A2">
              <w:t>Обтирочный материал, загрязненный маслами (содержание масел менее 15%) 5490270101034</w:t>
            </w:r>
          </w:p>
          <w:p w:rsidR="00CC4A4F" w:rsidRPr="006E40A2" w:rsidRDefault="00CC4A4F" w:rsidP="00CD129C">
            <w:pPr>
              <w:pStyle w:val="a0"/>
              <w:jc w:val="left"/>
            </w:pPr>
            <w:r w:rsidRPr="006E40A2">
              <w:t>Отходы фото- и кинопленки, рентгеновской пленки 5710150001004</w:t>
            </w:r>
          </w:p>
          <w:p w:rsidR="00CC4A4F" w:rsidRPr="006E40A2" w:rsidRDefault="00CC4A4F" w:rsidP="00CD129C">
            <w:pPr>
              <w:pStyle w:val="a0"/>
              <w:jc w:val="left"/>
            </w:pPr>
            <w:r w:rsidRPr="006E40A2">
              <w:t>Отходы затвердевшего поливинилхлорида и пенопласта на его базе 5710160001004</w:t>
            </w:r>
          </w:p>
          <w:p w:rsidR="00CC4A4F" w:rsidRPr="006E40A2" w:rsidRDefault="00CC4A4F" w:rsidP="00CD129C">
            <w:pPr>
              <w:pStyle w:val="a0"/>
              <w:jc w:val="left"/>
            </w:pPr>
            <w:r w:rsidRPr="006E40A2">
              <w:t>Отходы стеклолакоткани 5710320101004</w:t>
            </w:r>
          </w:p>
          <w:p w:rsidR="00CC4A4F" w:rsidRPr="006E40A2" w:rsidRDefault="00CC4A4F" w:rsidP="00CD129C">
            <w:pPr>
              <w:pStyle w:val="a0"/>
              <w:jc w:val="left"/>
            </w:pPr>
            <w:r w:rsidRPr="006E40A2">
              <w:t>Отходы смеси затвердевших разнородных пластмасс 5710990001004</w:t>
            </w:r>
          </w:p>
          <w:p w:rsidR="00CC4A4F" w:rsidRPr="006E40A2" w:rsidRDefault="00CC4A4F" w:rsidP="00CD129C">
            <w:pPr>
              <w:pStyle w:val="a0"/>
              <w:jc w:val="left"/>
            </w:pPr>
            <w:r w:rsidRPr="006E40A2">
              <w:t>Пыль (мука) резиновая 5750010511004</w:t>
            </w:r>
          </w:p>
          <w:p w:rsidR="00CC4A4F" w:rsidRPr="006E40A2" w:rsidRDefault="00CC4A4F" w:rsidP="00CD129C">
            <w:pPr>
              <w:pStyle w:val="a0"/>
              <w:jc w:val="left"/>
            </w:pPr>
            <w:r w:rsidRPr="006E40A2">
              <w:t>Резиноасбестовые отходы (в т.ч. изделия отработанные и брак) 5750030001004</w:t>
            </w:r>
          </w:p>
          <w:p w:rsidR="00CC4A4F" w:rsidRPr="006E40A2" w:rsidRDefault="00CC4A4F" w:rsidP="00CD129C">
            <w:pPr>
              <w:pStyle w:val="a0"/>
              <w:jc w:val="left"/>
            </w:pPr>
            <w:r w:rsidRPr="006E40A2">
              <w:t>Текстиль загрязнённый  5820000000000</w:t>
            </w:r>
          </w:p>
          <w:p w:rsidR="00CC4A4F" w:rsidRPr="006E40A2" w:rsidRDefault="00CC4A4F" w:rsidP="00CD129C">
            <w:pPr>
              <w:pStyle w:val="a0"/>
              <w:jc w:val="left"/>
            </w:pPr>
            <w:r w:rsidRPr="006E40A2">
              <w:t>Отходы коммунальные  9000000000000</w:t>
            </w:r>
          </w:p>
          <w:p w:rsidR="00CC4A4F" w:rsidRPr="006E40A2" w:rsidRDefault="00CC4A4F" w:rsidP="00CD129C">
            <w:pPr>
              <w:pStyle w:val="a0"/>
              <w:jc w:val="left"/>
            </w:pPr>
            <w:r w:rsidRPr="006E40A2">
              <w:t>Твердые коммунальные отходы  9100000000000</w:t>
            </w:r>
          </w:p>
          <w:p w:rsidR="00CC4A4F" w:rsidRPr="006E40A2" w:rsidRDefault="00CC4A4F" w:rsidP="00CD129C">
            <w:pPr>
              <w:pStyle w:val="a0"/>
              <w:jc w:val="left"/>
            </w:pPr>
            <w:r w:rsidRPr="006E40A2">
              <w:t>Отходы из жилищ несортированные (исключая крупногабаритные) 9110010001004</w:t>
            </w:r>
          </w:p>
          <w:p w:rsidR="00CC4A4F" w:rsidRPr="006E40A2" w:rsidRDefault="00CC4A4F" w:rsidP="00CD129C">
            <w:pPr>
              <w:pStyle w:val="a0"/>
              <w:jc w:val="left"/>
            </w:pPr>
            <w:r w:rsidRPr="006E40A2">
              <w:t>Отходы потребления на производстве, подобные коммунальным  9120000000000</w:t>
            </w:r>
          </w:p>
          <w:p w:rsidR="00CC4A4F" w:rsidRPr="006E40A2" w:rsidRDefault="00CC4A4F" w:rsidP="00CD129C">
            <w:pPr>
              <w:pStyle w:val="a0"/>
              <w:jc w:val="left"/>
            </w:pPr>
            <w:r w:rsidRPr="006E40A2">
              <w:t>Мусор от бытовых помещений организаций несортированный (исключая крупногабаритный) 9120040001004</w:t>
            </w:r>
          </w:p>
          <w:p w:rsidR="00CC4A4F" w:rsidRPr="006E40A2" w:rsidRDefault="00CC4A4F" w:rsidP="00CD129C">
            <w:pPr>
              <w:pStyle w:val="a0"/>
              <w:jc w:val="left"/>
            </w:pPr>
            <w:r w:rsidRPr="006E40A2">
              <w:t>Мусор строительный 9120060001000</w:t>
            </w:r>
          </w:p>
          <w:p w:rsidR="00CC4A4F" w:rsidRPr="006E40A2" w:rsidRDefault="00CC4A4F" w:rsidP="00CD129C">
            <w:pPr>
              <w:pStyle w:val="a0"/>
              <w:jc w:val="left"/>
            </w:pPr>
            <w:r w:rsidRPr="006E40A2">
              <w:t>Мусор строительный от разборки зданий 9120060101004</w:t>
            </w:r>
          </w:p>
          <w:p w:rsidR="00CC4A4F" w:rsidRPr="006E40A2" w:rsidRDefault="00CC4A4F" w:rsidP="00CD129C">
            <w:pPr>
              <w:pStyle w:val="a0"/>
              <w:jc w:val="left"/>
            </w:pPr>
            <w:r w:rsidRPr="006E40A2">
              <w:t>Отходы сложного комбинированного состава в виде изделий, оборудования, устройств, не вошедшие в другие пункты   9200000000000</w:t>
            </w:r>
          </w:p>
          <w:p w:rsidR="00CC4A4F" w:rsidRPr="006E40A2" w:rsidRDefault="00CC4A4F" w:rsidP="00CD129C">
            <w:pPr>
              <w:pStyle w:val="a0"/>
              <w:jc w:val="left"/>
            </w:pPr>
            <w:r w:rsidRPr="006E40A2">
              <w:t>Электрическое оборудование, приборы, устройства и их части 9210000000000</w:t>
            </w:r>
          </w:p>
          <w:p w:rsidR="00CC4A4F" w:rsidRPr="006E40A2" w:rsidRDefault="00CC4A4F" w:rsidP="00CD129C">
            <w:pPr>
              <w:pStyle w:val="a0"/>
              <w:jc w:val="left"/>
            </w:pPr>
            <w:r w:rsidRPr="006E40A2">
              <w:t>Лампы (накаливания, люминесцентные, электронные и другие), стекло с нанесенным люминофором, провода изолированные, кабели и другие изолированные электрические  роводники</w:t>
            </w:r>
          </w:p>
          <w:p w:rsidR="00CC4A4F" w:rsidRPr="006E40A2" w:rsidRDefault="00CC4A4F" w:rsidP="00CD129C">
            <w:pPr>
              <w:pStyle w:val="a0"/>
              <w:jc w:val="left"/>
            </w:pPr>
            <w:r w:rsidRPr="006E40A2">
              <w:t>9230000000000</w:t>
            </w:r>
          </w:p>
          <w:p w:rsidR="00CC4A4F" w:rsidRPr="006E40A2" w:rsidRDefault="00CC4A4F" w:rsidP="00CD129C">
            <w:pPr>
              <w:pStyle w:val="a0"/>
              <w:jc w:val="left"/>
            </w:pPr>
            <w:r w:rsidRPr="006E40A2">
              <w:t>Лампы электрические и электронные отработанные и брак 9231000001000</w:t>
            </w:r>
          </w:p>
          <w:p w:rsidR="00CC4A4F" w:rsidRPr="006E40A2" w:rsidRDefault="00CC4A4F" w:rsidP="00CD129C">
            <w:pPr>
              <w:pStyle w:val="a0"/>
              <w:jc w:val="left"/>
            </w:pPr>
            <w:r w:rsidRPr="006E40A2">
              <w:br w:type="page"/>
              <w:t>Отходы от водоподготовки, обработки сточных вод и использования воды 9400000000000</w:t>
            </w:r>
          </w:p>
          <w:p w:rsidR="00CC4A4F" w:rsidRPr="006E40A2" w:rsidRDefault="00CC4A4F" w:rsidP="00CD129C">
            <w:pPr>
              <w:pStyle w:val="a0"/>
              <w:jc w:val="left"/>
            </w:pPr>
            <w:r w:rsidRPr="006E40A2">
              <w:t>Отходы (осадки) при подготовке воды 9410000000000</w:t>
            </w:r>
          </w:p>
          <w:p w:rsidR="00CC4A4F" w:rsidRPr="006E40A2" w:rsidRDefault="00CC4A4F" w:rsidP="00CD129C">
            <w:pPr>
              <w:pStyle w:val="a0"/>
              <w:jc w:val="left"/>
            </w:pPr>
            <w:r w:rsidRPr="006E40A2">
              <w:t>Отходы (осадки) при механической и биологической очистке сточных вод 9430000000000</w:t>
            </w:r>
          </w:p>
          <w:p w:rsidR="00CC4A4F" w:rsidRPr="006E40A2" w:rsidRDefault="00CC4A4F" w:rsidP="00CD129C">
            <w:pPr>
              <w:pStyle w:val="a0"/>
              <w:jc w:val="left"/>
            </w:pPr>
            <w:r w:rsidRPr="006E40A2">
              <w:t>Отходы (осадки) от реагентной очистки сточных вод 9450000000000</w:t>
            </w:r>
          </w:p>
          <w:p w:rsidR="00CC4A4F" w:rsidRPr="006E40A2" w:rsidRDefault="00CC4A4F" w:rsidP="00CD129C">
            <w:pPr>
              <w:pStyle w:val="a0"/>
              <w:jc w:val="left"/>
            </w:pPr>
            <w:r w:rsidRPr="006E40A2">
              <w:t>Отходы (осадки) при промывке канализационных сетей 9470000000000</w:t>
            </w:r>
          </w:p>
          <w:p w:rsidR="00CC4A4F" w:rsidRPr="006E40A2" w:rsidRDefault="00CC4A4F" w:rsidP="00CD129C">
            <w:pPr>
              <w:pStyle w:val="a0"/>
              <w:jc w:val="left"/>
            </w:pPr>
            <w:r w:rsidRPr="006E40A2">
              <w:t>Отходы (осадки) при обработке сточных вод, не</w:t>
            </w:r>
            <w:bookmarkStart w:id="1" w:name="par1483"/>
            <w:bookmarkEnd w:id="1"/>
            <w:r w:rsidRPr="006E40A2">
              <w:t xml:space="preserve"> вошедшие в другие позиции 9480000000000</w:t>
            </w:r>
          </w:p>
          <w:p w:rsidR="00CC4A4F" w:rsidRPr="006E40A2" w:rsidRDefault="00CC4A4F" w:rsidP="00CD129C">
            <w:pPr>
              <w:pStyle w:val="a0"/>
              <w:jc w:val="left"/>
            </w:pPr>
            <w:r w:rsidRPr="006E40A2">
              <w:t>Отходы от водоэксплуатации 9490000000000</w:t>
            </w:r>
          </w:p>
          <w:p w:rsidR="00CC4A4F" w:rsidRPr="006E40A2" w:rsidRDefault="00CC4A4F" w:rsidP="00CD129C">
            <w:pPr>
              <w:pStyle w:val="a0"/>
              <w:jc w:val="left"/>
            </w:pPr>
            <w:r w:rsidRPr="006E40A2">
              <w:t>Отходы (осадки) из выгребных ям и</w:t>
            </w:r>
            <w:bookmarkStart w:id="2" w:name="par1489"/>
            <w:bookmarkEnd w:id="2"/>
            <w:r w:rsidRPr="006E40A2">
              <w:t xml:space="preserve"> хозяйственно-бытовые стоки 9510000000000</w:t>
            </w:r>
          </w:p>
          <w:p w:rsidR="00CC4A4F" w:rsidRPr="006E40A2" w:rsidRDefault="00CC4A4F" w:rsidP="00CD129C">
            <w:pPr>
              <w:pStyle w:val="a0"/>
              <w:jc w:val="left"/>
            </w:pPr>
            <w:r w:rsidRPr="006E40A2">
              <w:t>Прочие коммунальные отходы 9900000000000</w:t>
            </w:r>
          </w:p>
        </w:tc>
        <w:tc>
          <w:tcPr>
            <w:tcW w:w="483" w:type="pct"/>
          </w:tcPr>
          <w:p w:rsidR="00CC4A4F" w:rsidRPr="006E40A2" w:rsidRDefault="00CC4A4F" w:rsidP="00CD129C">
            <w:pPr>
              <w:pStyle w:val="a0"/>
              <w:jc w:val="left"/>
            </w:pPr>
            <w:r>
              <w:rPr>
                <w:bCs/>
              </w:rPr>
              <w:t>Отсутствует</w:t>
            </w:r>
          </w:p>
        </w:tc>
        <w:tc>
          <w:tcPr>
            <w:tcW w:w="532" w:type="pct"/>
          </w:tcPr>
          <w:p w:rsidR="00CC4A4F" w:rsidRPr="006E40A2" w:rsidRDefault="00CC4A4F" w:rsidP="00CD129C">
            <w:pPr>
              <w:pStyle w:val="a0"/>
              <w:jc w:val="left"/>
            </w:pPr>
            <w:r w:rsidRPr="006E40A2">
              <w:t>71 650 465</w:t>
            </w:r>
          </w:p>
        </w:tc>
        <w:tc>
          <w:tcPr>
            <w:tcW w:w="486" w:type="pct"/>
          </w:tcPr>
          <w:p w:rsidR="00CC4A4F" w:rsidRPr="006E40A2" w:rsidRDefault="00CC4A4F" w:rsidP="00CD129C">
            <w:pPr>
              <w:pStyle w:val="a0"/>
              <w:jc w:val="left"/>
            </w:pPr>
            <w:r w:rsidRPr="006E40A2">
              <w:rPr>
                <w:bCs/>
              </w:rPr>
              <w:t>с. Упорово, Упоровский район, Тюменская область</w:t>
            </w:r>
          </w:p>
        </w:tc>
        <w:tc>
          <w:tcPr>
            <w:tcW w:w="742" w:type="pct"/>
          </w:tcPr>
          <w:p w:rsidR="00CC4A4F" w:rsidRPr="006E40A2" w:rsidRDefault="00CC4A4F" w:rsidP="00CD129C">
            <w:pPr>
              <w:pStyle w:val="a0"/>
              <w:jc w:val="left"/>
            </w:pPr>
            <w:r w:rsidRPr="006E40A2">
              <w:rPr>
                <w:bCs/>
              </w:rPr>
              <w:t>МУП "РКХ-2" Упоровского муниципального района, 627180, Тюменская область, Упоровский район, с. Упорово, ул. Крупской, 76</w:t>
            </w:r>
          </w:p>
        </w:tc>
      </w:tr>
      <w:tr w:rsidR="00CC4A4F" w:rsidRPr="00DC5106" w:rsidTr="006E40A2">
        <w:trPr>
          <w:trHeight w:val="1653"/>
        </w:trPr>
        <w:tc>
          <w:tcPr>
            <w:tcW w:w="266" w:type="pct"/>
          </w:tcPr>
          <w:p w:rsidR="00CC4A4F" w:rsidRPr="006E40A2" w:rsidRDefault="00CC4A4F" w:rsidP="00CD129C">
            <w:pPr>
              <w:pStyle w:val="a0"/>
              <w:jc w:val="left"/>
            </w:pPr>
            <w:r w:rsidRPr="006E40A2">
              <w:rPr>
                <w:bCs/>
              </w:rPr>
              <w:t>72-00025</w:t>
            </w:r>
            <w:r>
              <w:rPr>
                <w:bCs/>
              </w:rPr>
              <w:t>-З-00592-250914</w:t>
            </w:r>
          </w:p>
        </w:tc>
        <w:tc>
          <w:tcPr>
            <w:tcW w:w="820" w:type="pct"/>
          </w:tcPr>
          <w:p w:rsidR="00CC4A4F" w:rsidRPr="006E40A2" w:rsidRDefault="00CC4A4F" w:rsidP="00CD129C">
            <w:pPr>
              <w:pStyle w:val="a0"/>
              <w:jc w:val="left"/>
            </w:pPr>
            <w:r w:rsidRPr="006E40A2">
              <w:rPr>
                <w:bCs/>
              </w:rPr>
              <w:t>Полигон ТБО с. Сладково</w:t>
            </w:r>
          </w:p>
        </w:tc>
        <w:tc>
          <w:tcPr>
            <w:tcW w:w="461" w:type="pct"/>
          </w:tcPr>
          <w:p w:rsidR="00CC4A4F" w:rsidRPr="006E40A2" w:rsidRDefault="00CC4A4F" w:rsidP="00CD129C">
            <w:pPr>
              <w:pStyle w:val="a0"/>
              <w:jc w:val="left"/>
            </w:pPr>
            <w:r w:rsidRPr="006E40A2">
              <w:rPr>
                <w:bCs/>
              </w:rPr>
              <w:t>Захоронение отходов</w:t>
            </w:r>
          </w:p>
        </w:tc>
        <w:tc>
          <w:tcPr>
            <w:tcW w:w="1210" w:type="pct"/>
          </w:tcPr>
          <w:p w:rsidR="00CC4A4F" w:rsidRPr="006E40A2" w:rsidRDefault="00CC4A4F" w:rsidP="00CD129C">
            <w:pPr>
              <w:pStyle w:val="a0"/>
              <w:jc w:val="left"/>
            </w:pPr>
            <w:r w:rsidRPr="006E40A2">
              <w:t>Обувь кожаная рабочая, потерявшая</w:t>
            </w:r>
            <w:bookmarkStart w:id="3" w:name="par394"/>
            <w:bookmarkEnd w:id="3"/>
            <w:r w:rsidRPr="006E40A2">
              <w:t xml:space="preserve"> потребительские свойства 1470060113004</w:t>
            </w:r>
          </w:p>
          <w:p w:rsidR="00CC4A4F" w:rsidRPr="006E40A2" w:rsidRDefault="00CC4A4F" w:rsidP="00CD129C">
            <w:pPr>
              <w:pStyle w:val="a0"/>
              <w:jc w:val="left"/>
            </w:pPr>
            <w:r w:rsidRPr="006E40A2">
              <w:t>Отходы обработки натуральной чистой древесины, незагрязненные опасными веществами 1711000000000</w:t>
            </w:r>
          </w:p>
          <w:p w:rsidR="00CC4A4F" w:rsidRPr="006E40A2" w:rsidRDefault="00CC4A4F" w:rsidP="00CD129C">
            <w:pPr>
              <w:pStyle w:val="a0"/>
              <w:jc w:val="left"/>
            </w:pPr>
            <w:r w:rsidRPr="006E40A2">
              <w:t>Отходы коры 1711010101004</w:t>
            </w:r>
          </w:p>
          <w:p w:rsidR="00CC4A4F" w:rsidRPr="006E40A2" w:rsidRDefault="00CC4A4F" w:rsidP="00CD129C">
            <w:pPr>
              <w:pStyle w:val="a0"/>
              <w:jc w:val="left"/>
            </w:pPr>
            <w:r w:rsidRPr="006E40A2">
              <w:t>Кора с примесью земли 1711010201004</w:t>
            </w:r>
          </w:p>
          <w:p w:rsidR="00CC4A4F" w:rsidRPr="006E40A2" w:rsidRDefault="00CC4A4F" w:rsidP="00CD129C">
            <w:pPr>
              <w:pStyle w:val="a0"/>
              <w:jc w:val="left"/>
            </w:pPr>
            <w:r w:rsidRPr="006E40A2">
              <w:t>Деревянная упаковка (невозвратная тара) и</w:t>
            </w:r>
            <w:bookmarkStart w:id="4" w:name="par1512"/>
            <w:bookmarkEnd w:id="4"/>
            <w:r w:rsidRPr="006E40A2">
              <w:t xml:space="preserve"> деревянные отходы из натуральной чистой</w:t>
            </w:r>
            <w:bookmarkStart w:id="5" w:name="par408"/>
            <w:bookmarkEnd w:id="5"/>
            <w:r w:rsidRPr="006E40A2">
              <w:t xml:space="preserve"> древесины 1711050001000</w:t>
            </w:r>
          </w:p>
          <w:p w:rsidR="00CC4A4F" w:rsidRPr="006E40A2" w:rsidRDefault="00CC4A4F" w:rsidP="00CD129C">
            <w:pPr>
              <w:pStyle w:val="a0"/>
              <w:jc w:val="left"/>
            </w:pPr>
            <w:r w:rsidRPr="006E40A2">
              <w:t>Пыль древесная от шлифовки натуральной чистой</w:t>
            </w:r>
            <w:bookmarkStart w:id="6" w:name="par418"/>
            <w:bookmarkEnd w:id="6"/>
            <w:r w:rsidRPr="006E40A2">
              <w:t xml:space="preserve"> древесины 1711070011004</w:t>
            </w:r>
          </w:p>
          <w:p w:rsidR="00CC4A4F" w:rsidRPr="006E40A2" w:rsidRDefault="00CC4A4F" w:rsidP="00CD129C">
            <w:pPr>
              <w:pStyle w:val="a0"/>
              <w:jc w:val="left"/>
            </w:pPr>
            <w:r w:rsidRPr="006E40A2">
              <w:t>Древесные отходы с пропиткой и покрытиями, не</w:t>
            </w:r>
            <w:bookmarkStart w:id="7" w:name="par425"/>
            <w:bookmarkEnd w:id="7"/>
            <w:r w:rsidRPr="006E40A2">
              <w:t xml:space="preserve"> загрязненные опасными веществами 1712000000000</w:t>
            </w:r>
          </w:p>
          <w:p w:rsidR="00CC4A4F" w:rsidRPr="006E40A2" w:rsidRDefault="00CC4A4F" w:rsidP="00CD129C">
            <w:pPr>
              <w:pStyle w:val="a0"/>
              <w:jc w:val="left"/>
            </w:pPr>
            <w:r w:rsidRPr="006E40A2">
              <w:t>Обрезь фанеры, содержащей связующие смолы в</w:t>
            </w:r>
            <w:bookmarkStart w:id="8" w:name="par431"/>
            <w:bookmarkEnd w:id="8"/>
            <w:r w:rsidRPr="006E40A2">
              <w:t xml:space="preserve"> количестве от 0,2% до 2,5% включительно</w:t>
            </w:r>
            <w:bookmarkStart w:id="9" w:name="par432"/>
            <w:bookmarkEnd w:id="9"/>
            <w:r w:rsidRPr="006E40A2">
              <w:t xml:space="preserve"> 1712010101014</w:t>
            </w:r>
          </w:p>
          <w:p w:rsidR="00CC4A4F" w:rsidRPr="006E40A2" w:rsidRDefault="00CC4A4F" w:rsidP="00CD129C">
            <w:pPr>
              <w:pStyle w:val="a0"/>
              <w:jc w:val="left"/>
            </w:pPr>
            <w:r w:rsidRPr="006E40A2">
              <w:t>Брак фанерных заготовок, содержащих связующие</w:t>
            </w:r>
            <w:bookmarkStart w:id="10" w:name="par433"/>
            <w:bookmarkEnd w:id="10"/>
            <w:r w:rsidRPr="006E40A2">
              <w:t xml:space="preserve"> смолы в количестве от 0,2% до 2,5% включительно 1712010201014</w:t>
            </w:r>
          </w:p>
          <w:p w:rsidR="00CC4A4F" w:rsidRPr="006E40A2" w:rsidRDefault="00CC4A4F" w:rsidP="00CD129C">
            <w:pPr>
              <w:pStyle w:val="a0"/>
              <w:jc w:val="left"/>
            </w:pPr>
            <w:r w:rsidRPr="006E40A2">
              <w:t>Опилки древесно-стружечных и/или древесно-волокнистых плит, содержащие связующие смолы в количестве от 0,2% до 2,5% включительно 1712020101014</w:t>
            </w:r>
          </w:p>
          <w:p w:rsidR="00CC4A4F" w:rsidRPr="006E40A2" w:rsidRDefault="00CC4A4F" w:rsidP="00CD129C">
            <w:pPr>
              <w:pStyle w:val="a0"/>
              <w:jc w:val="left"/>
            </w:pPr>
            <w:r w:rsidRPr="006E40A2">
              <w:t>Стружка древесно-стружечных и/или древесно-волокнистых плит, содержащая связующие смолы в количестве от 0,2% до 2,5% включительно 1712020201014</w:t>
            </w:r>
          </w:p>
          <w:p w:rsidR="00CC4A4F" w:rsidRPr="006E40A2" w:rsidRDefault="00CC4A4F" w:rsidP="00CD129C">
            <w:pPr>
              <w:pStyle w:val="a0"/>
              <w:jc w:val="left"/>
            </w:pPr>
            <w:r w:rsidRPr="006E40A2">
              <w:t>Обрезки, кусковые отходы древесно-стружечных и/или древесно-волокнистых плит, содержащих связующие смолы в количестве от 0,2%  до 2,5%  включительно 1712020301014</w:t>
            </w:r>
          </w:p>
          <w:p w:rsidR="00CC4A4F" w:rsidRPr="006E40A2" w:rsidRDefault="00CC4A4F" w:rsidP="00CD129C">
            <w:pPr>
              <w:pStyle w:val="a0"/>
              <w:jc w:val="left"/>
            </w:pPr>
            <w:r w:rsidRPr="006E40A2">
              <w:t>Древесно-стружечные и/или древесно-волокнистые</w:t>
            </w:r>
            <w:bookmarkStart w:id="11" w:name="par448"/>
            <w:bookmarkEnd w:id="11"/>
            <w:r w:rsidRPr="006E40A2">
              <w:t xml:space="preserve"> плиты, содержащие связующие смолы в количестве</w:t>
            </w:r>
            <w:bookmarkStart w:id="12" w:name="par449"/>
            <w:bookmarkEnd w:id="12"/>
            <w:r w:rsidRPr="006E40A2">
              <w:t xml:space="preserve"> от 0,2% до 2,5% включительно, некондиционные,</w:t>
            </w:r>
            <w:bookmarkStart w:id="13" w:name="par450"/>
            <w:bookmarkEnd w:id="13"/>
            <w:r w:rsidRPr="006E40A2">
              <w:t xml:space="preserve"> брак 1712020401014</w:t>
            </w:r>
          </w:p>
          <w:p w:rsidR="00CC4A4F" w:rsidRPr="006E40A2" w:rsidRDefault="00CC4A4F" w:rsidP="00CD129C">
            <w:pPr>
              <w:pStyle w:val="a0"/>
              <w:jc w:val="left"/>
            </w:pPr>
            <w:r w:rsidRPr="006E40A2">
              <w:t>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w:t>
            </w:r>
          </w:p>
          <w:p w:rsidR="00CC4A4F" w:rsidRPr="006E40A2" w:rsidRDefault="00CC4A4F" w:rsidP="00CD129C">
            <w:pPr>
              <w:pStyle w:val="a0"/>
              <w:jc w:val="left"/>
            </w:pPr>
            <w:r w:rsidRPr="006E40A2">
              <w:t>Шлам при изготовлении и обработке</w:t>
            </w:r>
            <w:bookmarkStart w:id="14" w:name="par456"/>
            <w:bookmarkEnd w:id="14"/>
            <w:r w:rsidRPr="006E40A2">
              <w:t xml:space="preserve"> древесно-стружечных и/или древесно-волокнистых</w:t>
            </w:r>
            <w:bookmarkStart w:id="15" w:name="par457"/>
            <w:bookmarkEnd w:id="15"/>
            <w:r w:rsidRPr="006E40A2">
              <w:t xml:space="preserve"> плит, содержащих связующие смолы в количестве от</w:t>
            </w:r>
            <w:bookmarkStart w:id="16" w:name="par458"/>
            <w:bookmarkEnd w:id="16"/>
            <w:r w:rsidRPr="006E40A2">
              <w:t xml:space="preserve"> 0,2% до 2,5% включительно 1712020604014</w:t>
            </w:r>
          </w:p>
          <w:p w:rsidR="00CC4A4F" w:rsidRPr="006E40A2" w:rsidRDefault="00CC4A4F" w:rsidP="00CD129C">
            <w:pPr>
              <w:pStyle w:val="a0"/>
              <w:jc w:val="left"/>
            </w:pPr>
            <w:r w:rsidRPr="006E40A2">
              <w:t>Отходы древесных строительных лесоматериалов, в том числе от сноса и разборки строений 1712050001004</w:t>
            </w:r>
          </w:p>
          <w:p w:rsidR="00CC4A4F" w:rsidRPr="006E40A2" w:rsidRDefault="00CC4A4F" w:rsidP="00CD129C">
            <w:pPr>
              <w:pStyle w:val="a0"/>
              <w:jc w:val="left"/>
            </w:pPr>
            <w:r w:rsidRPr="006E40A2">
              <w:t>Отходы древесины, пропитанные 5</w:t>
            </w:r>
            <w:bookmarkStart w:id="17" w:name="par465"/>
            <w:bookmarkEnd w:id="17"/>
            <w:r w:rsidRPr="006E40A2">
              <w:t>% раствором (NH4)2HPО4 (производство спичек)</w:t>
            </w:r>
            <w:bookmarkStart w:id="18" w:name="par466"/>
            <w:bookmarkStart w:id="19" w:name="par467"/>
            <w:bookmarkEnd w:id="18"/>
            <w:bookmarkEnd w:id="19"/>
            <w:r w:rsidRPr="006E40A2">
              <w:t xml:space="preserve"> 1712070101014</w:t>
            </w:r>
          </w:p>
          <w:p w:rsidR="00CC4A4F" w:rsidRPr="006E40A2" w:rsidRDefault="00CC4A4F" w:rsidP="00CD129C">
            <w:pPr>
              <w:pStyle w:val="a0"/>
              <w:jc w:val="left"/>
            </w:pPr>
            <w:r w:rsidRPr="006E40A2">
              <w:t>Отходы древесины с масляной пропиткой 1712080001014</w:t>
            </w:r>
          </w:p>
          <w:p w:rsidR="00CC4A4F" w:rsidRPr="006E40A2" w:rsidRDefault="00CC4A4F" w:rsidP="00CD129C">
            <w:pPr>
              <w:pStyle w:val="a0"/>
              <w:jc w:val="left"/>
            </w:pPr>
            <w:r w:rsidRPr="006E40A2">
              <w:t>Древесные отходы с пропиткой и покрытиями несортированные 1712200001014</w:t>
            </w:r>
          </w:p>
          <w:p w:rsidR="00CC4A4F" w:rsidRPr="006E40A2" w:rsidRDefault="00CC4A4F" w:rsidP="00CD129C">
            <w:pPr>
              <w:pStyle w:val="a0"/>
              <w:jc w:val="left"/>
            </w:pPr>
            <w:r w:rsidRPr="006E40A2">
              <w:t>Опилки и стружки древесные, загрязненные</w:t>
            </w:r>
            <w:bookmarkStart w:id="20" w:name="par473"/>
            <w:bookmarkEnd w:id="20"/>
            <w:r w:rsidRPr="006E40A2">
              <w:t xml:space="preserve"> минеральными маслами 1713020001030</w:t>
            </w:r>
          </w:p>
          <w:p w:rsidR="00CC4A4F" w:rsidRPr="006E40A2" w:rsidRDefault="00CC4A4F" w:rsidP="00CD129C">
            <w:pPr>
              <w:pStyle w:val="a0"/>
              <w:jc w:val="left"/>
            </w:pPr>
            <w:r w:rsidRPr="006E40A2">
              <w:t>Опилки древесные, загрязненные минеральными</w:t>
            </w:r>
            <w:bookmarkStart w:id="21" w:name="par475"/>
            <w:bookmarkEnd w:id="21"/>
            <w:r w:rsidRPr="006E40A2">
              <w:t xml:space="preserve"> маслами (содержание масел - менее 15%) 1713020101034</w:t>
            </w:r>
          </w:p>
          <w:p w:rsidR="00CC4A4F" w:rsidRPr="006E40A2" w:rsidRDefault="00CC4A4F" w:rsidP="00CD129C">
            <w:pPr>
              <w:pStyle w:val="a0"/>
              <w:jc w:val="left"/>
            </w:pPr>
            <w:r w:rsidRPr="006E40A2">
              <w:t>Стружка древесная, загрязненная минеральными</w:t>
            </w:r>
            <w:bookmarkStart w:id="22" w:name="par479"/>
            <w:bookmarkEnd w:id="22"/>
            <w:r w:rsidRPr="006E40A2">
              <w:t xml:space="preserve"> маслами (содержание масел - менее 15%) 1713020201034</w:t>
            </w:r>
          </w:p>
          <w:p w:rsidR="00CC4A4F" w:rsidRPr="006E40A2" w:rsidRDefault="00CC4A4F" w:rsidP="00CD129C">
            <w:pPr>
              <w:pStyle w:val="a0"/>
              <w:jc w:val="left"/>
            </w:pPr>
            <w:r w:rsidRPr="006E40A2">
              <w:t>Опилки древесные, загрязненные бензином (содержание бензина – менее 15) 1713030101034</w:t>
            </w:r>
          </w:p>
          <w:p w:rsidR="00CC4A4F" w:rsidRPr="006E40A2" w:rsidRDefault="00CC4A4F" w:rsidP="00CD129C">
            <w:pPr>
              <w:pStyle w:val="a0"/>
              <w:jc w:val="left"/>
            </w:pPr>
            <w:r w:rsidRPr="006E40A2">
              <w:t>Стружка древесная, загрязненная бензином</w:t>
            </w:r>
            <w:bookmarkStart w:id="23" w:name="par489"/>
            <w:bookmarkEnd w:id="23"/>
            <w:r w:rsidRPr="006E40A2">
              <w:t xml:space="preserve"> (содержание бензина - менее 15%) 1713030201034</w:t>
            </w:r>
          </w:p>
          <w:p w:rsidR="00CC4A4F" w:rsidRPr="006E40A2" w:rsidRDefault="00CC4A4F" w:rsidP="00CD129C">
            <w:pPr>
              <w:pStyle w:val="a0"/>
              <w:jc w:val="left"/>
            </w:pPr>
            <w:r w:rsidRPr="006E40A2">
              <w:t>Опилки разнородной древесины (например,</w:t>
            </w:r>
            <w:bookmarkStart w:id="24" w:name="par495"/>
            <w:bookmarkEnd w:id="24"/>
            <w:r w:rsidRPr="006E40A2">
              <w:t xml:space="preserve"> содержащие опилки древесно-стружечных и/или</w:t>
            </w:r>
            <w:bookmarkStart w:id="25" w:name="par496"/>
            <w:bookmarkEnd w:id="25"/>
            <w:r w:rsidRPr="006E40A2">
              <w:t xml:space="preserve"> древесно-волокнистых плит)</w:t>
            </w:r>
            <w:bookmarkStart w:id="26" w:name="par497"/>
            <w:bookmarkStart w:id="27" w:name="par500"/>
            <w:bookmarkStart w:id="28" w:name="par504"/>
            <w:bookmarkStart w:id="29" w:name="par507"/>
            <w:bookmarkStart w:id="30" w:name="par510"/>
            <w:bookmarkEnd w:id="26"/>
            <w:bookmarkEnd w:id="27"/>
            <w:bookmarkEnd w:id="28"/>
            <w:bookmarkEnd w:id="29"/>
            <w:bookmarkEnd w:id="30"/>
            <w:r w:rsidRPr="006E40A2">
              <w:t xml:space="preserve"> 1719010101004</w:t>
            </w:r>
          </w:p>
          <w:p w:rsidR="00CC4A4F" w:rsidRPr="006E40A2" w:rsidRDefault="00CC4A4F" w:rsidP="00CD129C">
            <w:pPr>
              <w:pStyle w:val="a0"/>
              <w:jc w:val="left"/>
            </w:pPr>
            <w:r w:rsidRPr="006E40A2">
              <w:t>Стружка разнородной древесины (например,</w:t>
            </w:r>
            <w:bookmarkStart w:id="31" w:name="par498"/>
            <w:bookmarkEnd w:id="31"/>
            <w:r w:rsidRPr="006E40A2">
              <w:t xml:space="preserve"> содержащая стружку древесно-стружечных и/или</w:t>
            </w:r>
            <w:bookmarkStart w:id="32" w:name="par499"/>
            <w:bookmarkEnd w:id="32"/>
            <w:r w:rsidRPr="006E40A2">
              <w:t xml:space="preserve"> древесно-волокнистых плит) 1719010201004</w:t>
            </w:r>
          </w:p>
          <w:p w:rsidR="00CC4A4F" w:rsidRPr="006E40A2" w:rsidRDefault="00CC4A4F" w:rsidP="00CD129C">
            <w:pPr>
              <w:pStyle w:val="a0"/>
              <w:jc w:val="left"/>
            </w:pPr>
            <w:r w:rsidRPr="006E40A2">
              <w:t>Опилки и стружки разнородной древесины</w:t>
            </w:r>
            <w:bookmarkStart w:id="33" w:name="par501"/>
            <w:bookmarkEnd w:id="33"/>
            <w:r w:rsidRPr="006E40A2">
              <w:t xml:space="preserve"> (например, содержащие опилки и стружку</w:t>
            </w:r>
            <w:bookmarkStart w:id="34" w:name="par502"/>
            <w:bookmarkEnd w:id="34"/>
            <w:r w:rsidRPr="006E40A2">
              <w:t xml:space="preserve"> древесно-стружечных и/или древесно-волокнистых</w:t>
            </w:r>
            <w:bookmarkStart w:id="35" w:name="par503"/>
            <w:bookmarkEnd w:id="35"/>
            <w:r w:rsidRPr="006E40A2">
              <w:t xml:space="preserve"> плит) 1719010301004</w:t>
            </w:r>
          </w:p>
          <w:p w:rsidR="00CC4A4F" w:rsidRPr="006E40A2" w:rsidRDefault="00CC4A4F" w:rsidP="00CD129C">
            <w:pPr>
              <w:pStyle w:val="a0"/>
              <w:jc w:val="left"/>
            </w:pPr>
            <w:r w:rsidRPr="006E40A2">
              <w:t>Пыль от обработки разнородной древесины</w:t>
            </w:r>
            <w:bookmarkStart w:id="36" w:name="par505"/>
            <w:bookmarkEnd w:id="36"/>
            <w:r w:rsidRPr="006E40A2">
              <w:t xml:space="preserve"> (например, содержащая пыль древесно-стружечных</w:t>
            </w:r>
            <w:bookmarkStart w:id="37" w:name="par506"/>
            <w:bookmarkEnd w:id="37"/>
            <w:r w:rsidRPr="006E40A2">
              <w:t xml:space="preserve"> и/или древесно-волокнистых плит) 1719010411004</w:t>
            </w:r>
          </w:p>
          <w:p w:rsidR="00CC4A4F" w:rsidRPr="006E40A2" w:rsidRDefault="00CC4A4F" w:rsidP="00CD129C">
            <w:pPr>
              <w:pStyle w:val="a0"/>
              <w:jc w:val="left"/>
            </w:pPr>
            <w:r w:rsidRPr="006E40A2">
              <w:t>Шлам от обработки разнородной древесины</w:t>
            </w:r>
            <w:bookmarkStart w:id="38" w:name="par508"/>
            <w:bookmarkEnd w:id="38"/>
            <w:r w:rsidRPr="006E40A2">
              <w:t xml:space="preserve"> (например, содержащий шлам древесно-стружечных</w:t>
            </w:r>
            <w:bookmarkStart w:id="39" w:name="par509"/>
            <w:bookmarkEnd w:id="39"/>
            <w:r w:rsidRPr="006E40A2">
              <w:t xml:space="preserve"> и/или древесно-волокнистых плит) 1719010504004</w:t>
            </w:r>
          </w:p>
          <w:p w:rsidR="00CC4A4F" w:rsidRPr="006E40A2" w:rsidRDefault="00CC4A4F" w:rsidP="00CD129C">
            <w:pPr>
              <w:pStyle w:val="a0"/>
              <w:jc w:val="left"/>
            </w:pPr>
            <w:r w:rsidRPr="006E40A2">
              <w:t>Обрезь разнородной древесины (например, содержащая обрезь древесно-стружечных и/или древесно-волокнистых плит) 1719010601004</w:t>
            </w:r>
          </w:p>
          <w:p w:rsidR="00CC4A4F" w:rsidRPr="006E40A2" w:rsidRDefault="00CC4A4F" w:rsidP="00CD129C">
            <w:pPr>
              <w:pStyle w:val="a0"/>
              <w:jc w:val="left"/>
            </w:pPr>
            <w:r w:rsidRPr="006E40A2">
              <w:t>Отходы бумаги и картона 1870000000000</w:t>
            </w:r>
          </w:p>
          <w:p w:rsidR="00CC4A4F" w:rsidRPr="006E40A2" w:rsidRDefault="00CC4A4F" w:rsidP="00CD129C">
            <w:pPr>
              <w:pStyle w:val="a0"/>
              <w:jc w:val="left"/>
            </w:pPr>
            <w:r w:rsidRPr="006E40A2">
              <w:t>Отходы упаковочных материалов из бумаги и</w:t>
            </w:r>
            <w:bookmarkStart w:id="40" w:name="par528"/>
            <w:bookmarkEnd w:id="40"/>
            <w:r w:rsidRPr="006E40A2">
              <w:t xml:space="preserve"> картона незагрязненные 1871020001000</w:t>
            </w:r>
          </w:p>
          <w:p w:rsidR="00CC4A4F" w:rsidRPr="006E40A2" w:rsidRDefault="00CC4A4F" w:rsidP="00CD129C">
            <w:pPr>
              <w:pStyle w:val="a0"/>
              <w:jc w:val="left"/>
            </w:pPr>
            <w:r w:rsidRPr="006E40A2">
              <w:t>Прочие незагрязненные отходы бумаги и картона 1871990001000</w:t>
            </w:r>
          </w:p>
          <w:p w:rsidR="00CC4A4F" w:rsidRPr="006E40A2" w:rsidRDefault="00CC4A4F" w:rsidP="00CD129C">
            <w:pPr>
              <w:pStyle w:val="a0"/>
              <w:jc w:val="left"/>
            </w:pPr>
            <w:r w:rsidRPr="006E40A2">
              <w:t>Отходы бумаги с нанесенным лаком 1872010101014</w:t>
            </w:r>
          </w:p>
          <w:p w:rsidR="00CC4A4F" w:rsidRPr="006E40A2" w:rsidRDefault="00CC4A4F" w:rsidP="00CD129C">
            <w:pPr>
              <w:pStyle w:val="a0"/>
              <w:jc w:val="left"/>
            </w:pPr>
            <w:r w:rsidRPr="006E40A2">
              <w:t>Отходы фотобумаги 1872020001014</w:t>
            </w:r>
          </w:p>
          <w:p w:rsidR="00CC4A4F" w:rsidRPr="006E40A2" w:rsidRDefault="00CC4A4F" w:rsidP="00CD129C">
            <w:pPr>
              <w:pStyle w:val="a0"/>
              <w:jc w:val="left"/>
            </w:pPr>
            <w:r w:rsidRPr="006E40A2">
              <w:t>Отходы рубероида 1872040101014</w:t>
            </w:r>
          </w:p>
          <w:p w:rsidR="00CC4A4F" w:rsidRPr="006E40A2" w:rsidRDefault="00CC4A4F" w:rsidP="00CD129C">
            <w:pPr>
              <w:pStyle w:val="a0"/>
              <w:jc w:val="left"/>
            </w:pPr>
            <w:r w:rsidRPr="006E40A2">
              <w:t>Отходы толи 1872040201014</w:t>
            </w:r>
          </w:p>
          <w:p w:rsidR="00CC4A4F" w:rsidRPr="006E40A2" w:rsidRDefault="00CC4A4F" w:rsidP="00CD129C">
            <w:pPr>
              <w:pStyle w:val="a0"/>
              <w:jc w:val="left"/>
            </w:pPr>
            <w:r w:rsidRPr="006E40A2">
              <w:t>Разнородные отходы бумаги и картона (например, содержащие отходы фотобумаги) 1879010001004</w:t>
            </w:r>
          </w:p>
          <w:p w:rsidR="00CC4A4F" w:rsidRPr="006E40A2" w:rsidRDefault="00CC4A4F" w:rsidP="00CD129C">
            <w:pPr>
              <w:pStyle w:val="a0"/>
              <w:jc w:val="left"/>
            </w:pPr>
            <w:r w:rsidRPr="006E40A2">
              <w:t>Золошлаки от сжигания углей (Березовский) 3130020201004</w:t>
            </w:r>
          </w:p>
          <w:p w:rsidR="00CC4A4F" w:rsidRPr="006E40A2" w:rsidRDefault="00CC4A4F" w:rsidP="00CD129C">
            <w:pPr>
              <w:pStyle w:val="a0"/>
              <w:jc w:val="left"/>
            </w:pPr>
            <w:r w:rsidRPr="006E40A2">
              <w:t>Отходы песка очистных и пескоструйных устройств (в металлургии) 3140020008004</w:t>
            </w:r>
          </w:p>
          <w:p w:rsidR="00CC4A4F" w:rsidRPr="006E40A2" w:rsidRDefault="00CC4A4F" w:rsidP="00CD129C">
            <w:pPr>
              <w:pStyle w:val="a0"/>
              <w:jc w:val="left"/>
            </w:pPr>
            <w:r w:rsidRPr="006E40A2">
              <w:t>Абразивная пыль и порошок от шлифования черных</w:t>
            </w:r>
            <w:bookmarkStart w:id="41" w:name="par593"/>
            <w:bookmarkEnd w:id="41"/>
            <w:r w:rsidRPr="006E40A2">
              <w:t xml:space="preserve"> металлов (с содержанием металла менее 50%) 3140030011004</w:t>
            </w:r>
          </w:p>
          <w:p w:rsidR="00CC4A4F" w:rsidRPr="006E40A2" w:rsidRDefault="00CC4A4F" w:rsidP="00CD129C">
            <w:pPr>
              <w:pStyle w:val="a0"/>
              <w:jc w:val="left"/>
            </w:pPr>
            <w:r w:rsidRPr="006E40A2">
              <w:t>Пыль керамзитовая 3140060111004</w:t>
            </w:r>
          </w:p>
          <w:p w:rsidR="00CC4A4F" w:rsidRPr="006E40A2" w:rsidRDefault="00CC4A4F" w:rsidP="00CD129C">
            <w:pPr>
              <w:pStyle w:val="a0"/>
              <w:jc w:val="left"/>
            </w:pPr>
            <w:r w:rsidRPr="006E40A2">
              <w:t>Пыль керамическая 3140070111004</w:t>
            </w:r>
          </w:p>
          <w:p w:rsidR="00CC4A4F" w:rsidRPr="006E40A2" w:rsidRDefault="00CC4A4F" w:rsidP="00CD129C">
            <w:pPr>
              <w:pStyle w:val="a0"/>
              <w:jc w:val="left"/>
            </w:pPr>
            <w:r w:rsidRPr="006E40A2">
              <w:t>Пыль стеклянная 3140080111004</w:t>
            </w:r>
          </w:p>
          <w:p w:rsidR="00CC4A4F" w:rsidRPr="006E40A2" w:rsidRDefault="00CC4A4F" w:rsidP="00CD129C">
            <w:pPr>
              <w:pStyle w:val="a0"/>
              <w:jc w:val="left"/>
            </w:pPr>
            <w:r w:rsidRPr="006E40A2">
              <w:t>Пыль щебеночная 3140090111004</w:t>
            </w:r>
          </w:p>
          <w:p w:rsidR="00CC4A4F" w:rsidRPr="006E40A2" w:rsidRDefault="00CC4A4F" w:rsidP="00CD129C">
            <w:pPr>
              <w:pStyle w:val="a0"/>
              <w:jc w:val="left"/>
            </w:pPr>
            <w:r w:rsidRPr="006E40A2">
              <w:t>Отходы асбоцемента в кусковой форме 3140120201014</w:t>
            </w:r>
          </w:p>
          <w:p w:rsidR="00CC4A4F" w:rsidRPr="006E40A2" w:rsidRDefault="00CC4A4F" w:rsidP="00CD129C">
            <w:pPr>
              <w:pStyle w:val="a0"/>
              <w:jc w:val="left"/>
            </w:pPr>
            <w:r w:rsidRPr="006E40A2">
              <w:t>Отходы мела в виде порошка или пыли 3140130511004</w:t>
            </w:r>
          </w:p>
          <w:p w:rsidR="00CC4A4F" w:rsidRPr="006E40A2" w:rsidRDefault="00CC4A4F" w:rsidP="00CD129C">
            <w:pPr>
              <w:pStyle w:val="a0"/>
              <w:jc w:val="left"/>
            </w:pPr>
            <w:r w:rsidRPr="006E40A2">
              <w:t>Пыль кирпичная 3140140211004</w:t>
            </w:r>
          </w:p>
          <w:p w:rsidR="00CC4A4F" w:rsidRPr="006E40A2" w:rsidRDefault="00CC4A4F" w:rsidP="00CD129C">
            <w:pPr>
              <w:pStyle w:val="a0"/>
              <w:jc w:val="left"/>
            </w:pPr>
            <w:r w:rsidRPr="006E40A2">
              <w:t>Отходы шлаковаты 3140160101004</w:t>
            </w:r>
          </w:p>
          <w:p w:rsidR="00CC4A4F" w:rsidRPr="006E40A2" w:rsidRDefault="00CC4A4F" w:rsidP="00CD129C">
            <w:pPr>
              <w:pStyle w:val="a0"/>
              <w:jc w:val="left"/>
            </w:pPr>
            <w:r w:rsidRPr="006E40A2">
              <w:t>Пыль от шлаковаты 3140160211004</w:t>
            </w:r>
          </w:p>
          <w:p w:rsidR="00CC4A4F" w:rsidRPr="006E40A2" w:rsidRDefault="00CC4A4F" w:rsidP="00CD129C">
            <w:pPr>
              <w:pStyle w:val="a0"/>
              <w:jc w:val="left"/>
            </w:pPr>
            <w:r w:rsidRPr="006E40A2">
              <w:t>Пыль каменноугольная 3140210111004</w:t>
            </w:r>
          </w:p>
          <w:p w:rsidR="00CC4A4F" w:rsidRPr="006E40A2" w:rsidRDefault="00CC4A4F" w:rsidP="00CD129C">
            <w:pPr>
              <w:pStyle w:val="a0"/>
              <w:jc w:val="left"/>
            </w:pPr>
            <w:r w:rsidRPr="006E40A2">
              <w:t>Песок, загрязненный мазутом (содержание мазута - менее 15%) 3140230201034</w:t>
            </w:r>
          </w:p>
          <w:p w:rsidR="00CC4A4F" w:rsidRPr="006E40A2" w:rsidRDefault="00CC4A4F" w:rsidP="00CD129C">
            <w:pPr>
              <w:pStyle w:val="a0"/>
              <w:jc w:val="left"/>
            </w:pPr>
            <w:r w:rsidRPr="006E40A2">
              <w:t>Песок, загрязненный маслами (содержание масел менее 15%) 3140230301034</w:t>
            </w:r>
          </w:p>
          <w:p w:rsidR="00CC4A4F" w:rsidRPr="006E40A2" w:rsidRDefault="00CC4A4F" w:rsidP="00CD129C">
            <w:pPr>
              <w:pStyle w:val="a0"/>
              <w:jc w:val="left"/>
            </w:pPr>
            <w:r w:rsidRPr="006E40A2">
              <w:t>Песок, загрязненный бензином (количество бензина менее 15% ) 3140230401034</w:t>
            </w:r>
          </w:p>
          <w:p w:rsidR="00CC4A4F" w:rsidRPr="006E40A2" w:rsidRDefault="00CC4A4F" w:rsidP="00CD129C">
            <w:pPr>
              <w:pStyle w:val="a0"/>
              <w:jc w:val="left"/>
            </w:pPr>
            <w:r w:rsidRPr="006E40A2">
              <w:t>Пыль бетонная 3140270311004</w:t>
            </w:r>
          </w:p>
          <w:p w:rsidR="00CC4A4F" w:rsidRPr="006E40A2" w:rsidRDefault="00CC4A4F" w:rsidP="00CD129C">
            <w:pPr>
              <w:pStyle w:val="a0"/>
              <w:jc w:val="left"/>
            </w:pPr>
            <w:r w:rsidRPr="006E40A2">
              <w:t>Пыль древесного угля 3140340111004</w:t>
            </w:r>
          </w:p>
          <w:p w:rsidR="00CC4A4F" w:rsidRPr="006E40A2" w:rsidRDefault="00CC4A4F" w:rsidP="00CD129C">
            <w:pPr>
              <w:pStyle w:val="a0"/>
              <w:jc w:val="left"/>
            </w:pPr>
            <w:r w:rsidRPr="006E40A2">
              <w:t>Отходы асфальтобетона и/или асфальтобетонной</w:t>
            </w:r>
            <w:bookmarkStart w:id="42" w:name="par678"/>
            <w:bookmarkEnd w:id="42"/>
            <w:r w:rsidRPr="006E40A2">
              <w:t xml:space="preserve"> смеси в виде пыли</w:t>
            </w:r>
            <w:bookmarkStart w:id="43" w:name="par679"/>
            <w:bookmarkEnd w:id="43"/>
            <w:r w:rsidRPr="006E40A2">
              <w:t xml:space="preserve"> 3140350111004</w:t>
            </w:r>
          </w:p>
          <w:p w:rsidR="00CC4A4F" w:rsidRPr="006E40A2" w:rsidRDefault="00CC4A4F" w:rsidP="00CD129C">
            <w:pPr>
              <w:pStyle w:val="a0"/>
              <w:jc w:val="left"/>
            </w:pPr>
            <w:r w:rsidRPr="006E40A2">
              <w:t>Отходы асфальтобетона и/или асфальтобетонной смеси в кусковой форме 3140350201004</w:t>
            </w:r>
          </w:p>
          <w:p w:rsidR="00CC4A4F" w:rsidRPr="006E40A2" w:rsidRDefault="00CC4A4F" w:rsidP="00CD129C">
            <w:pPr>
              <w:pStyle w:val="a0"/>
              <w:jc w:val="left"/>
            </w:pPr>
            <w:r w:rsidRPr="006E40A2">
              <w:t>Отходы бетонной смеси с содержанием пыли более 30% 3140360108004</w:t>
            </w:r>
          </w:p>
          <w:p w:rsidR="00CC4A4F" w:rsidRPr="006E40A2" w:rsidRDefault="00CC4A4F" w:rsidP="00CD129C">
            <w:pPr>
              <w:pStyle w:val="a0"/>
              <w:jc w:val="left"/>
            </w:pPr>
            <w:r w:rsidRPr="006E40A2">
              <w:t>Отходы асбеста в кусковой форме 3140370201014</w:t>
            </w:r>
          </w:p>
          <w:p w:rsidR="00CC4A4F" w:rsidRPr="006E40A2" w:rsidRDefault="00CC4A4F" w:rsidP="00CD129C">
            <w:pPr>
              <w:pStyle w:val="a0"/>
              <w:jc w:val="left"/>
            </w:pPr>
            <w:r w:rsidRPr="006E40A2">
              <w:t>Отходы асбестовой бумаги, отходы асбестовой крошки 3140370301014</w:t>
            </w:r>
          </w:p>
          <w:p w:rsidR="00CC4A4F" w:rsidRPr="006E40A2" w:rsidRDefault="00CC4A4F" w:rsidP="00CD129C">
            <w:pPr>
              <w:pStyle w:val="a0"/>
              <w:jc w:val="left"/>
            </w:pPr>
            <w:r w:rsidRPr="006E40A2">
              <w:t>Отходы  абразивных материалов в виде пыли и порошка 3140430411004</w:t>
            </w:r>
          </w:p>
          <w:p w:rsidR="00CC4A4F" w:rsidRPr="006E40A2" w:rsidRDefault="00CC4A4F" w:rsidP="00CD129C">
            <w:pPr>
              <w:pStyle w:val="a0"/>
              <w:jc w:val="left"/>
            </w:pPr>
            <w:r w:rsidRPr="006E40A2">
              <w:t>Шлак сварочный 3140480001994</w:t>
            </w:r>
          </w:p>
          <w:p w:rsidR="00CC4A4F" w:rsidRPr="006E40A2" w:rsidRDefault="00CC4A4F" w:rsidP="00CD129C">
            <w:pPr>
              <w:pStyle w:val="a0"/>
              <w:jc w:val="left"/>
            </w:pPr>
            <w:r w:rsidRPr="006E40A2">
              <w:t>Уголь активированный отработанный, загрязненный минеральными маслами (содержание масла – менее 15%) 3148010201034</w:t>
            </w:r>
          </w:p>
          <w:p w:rsidR="00CC4A4F" w:rsidRPr="006E40A2" w:rsidRDefault="00CC4A4F" w:rsidP="00CD129C">
            <w:pPr>
              <w:pStyle w:val="a0"/>
              <w:jc w:val="left"/>
            </w:pPr>
            <w:r w:rsidRPr="006E40A2">
              <w:t>Угольные фильтры отработанные, загрязненные минеральными маслами (содержание масла – менее15%) 3148020201034</w:t>
            </w:r>
          </w:p>
          <w:p w:rsidR="00CC4A4F" w:rsidRPr="006E40A2" w:rsidRDefault="00CC4A4F" w:rsidP="00CD129C">
            <w:pPr>
              <w:pStyle w:val="a0"/>
              <w:jc w:val="left"/>
            </w:pPr>
            <w:r w:rsidRPr="006E40A2">
              <w:t>Отходы, содержащие чугун (в том числе чугунную пыль), несортированные 3511011101004</w:t>
            </w:r>
          </w:p>
          <w:p w:rsidR="00CC4A4F" w:rsidRPr="006E40A2" w:rsidRDefault="00CC4A4F" w:rsidP="00CD129C">
            <w:pPr>
              <w:pStyle w:val="a0"/>
              <w:jc w:val="left"/>
            </w:pPr>
            <w:r w:rsidRPr="006E40A2">
              <w:t>Пыль чугунная незагрязненная 3511011611004</w:t>
            </w:r>
          </w:p>
          <w:p w:rsidR="00CC4A4F" w:rsidRPr="006E40A2" w:rsidRDefault="00CC4A4F" w:rsidP="00CD129C">
            <w:pPr>
              <w:pStyle w:val="a0"/>
              <w:jc w:val="left"/>
            </w:pPr>
            <w:r w:rsidRPr="006E40A2">
              <w:t>Отходы содержащие сталь (в том числе стальную пыль) несортированные 3512011101004</w:t>
            </w:r>
          </w:p>
          <w:p w:rsidR="00CC4A4F" w:rsidRPr="006E40A2" w:rsidRDefault="00CC4A4F" w:rsidP="00CD129C">
            <w:pPr>
              <w:pStyle w:val="a0"/>
              <w:jc w:val="left"/>
            </w:pPr>
            <w:r w:rsidRPr="006E40A2">
              <w:t>Пыль стальная незагрязненная 3512011611004</w:t>
            </w:r>
          </w:p>
          <w:p w:rsidR="00CC4A4F" w:rsidRPr="006E40A2" w:rsidRDefault="00CC4A4F" w:rsidP="00CD129C">
            <w:pPr>
              <w:pStyle w:val="a0"/>
              <w:jc w:val="left"/>
            </w:pPr>
            <w:r w:rsidRPr="006E40A2">
              <w:t>Отходы, содержащие  легированную сталь (в том числе стальную пыль) несортированные 3512031101004</w:t>
            </w:r>
          </w:p>
          <w:p w:rsidR="00CC4A4F" w:rsidRPr="006E40A2" w:rsidRDefault="00CC4A4F" w:rsidP="00CD129C">
            <w:pPr>
              <w:pStyle w:val="a0"/>
              <w:jc w:val="left"/>
            </w:pPr>
            <w:r w:rsidRPr="006E40A2">
              <w:t>Пыль легированной стали незагрязненная 3512031611004</w:t>
            </w:r>
          </w:p>
          <w:p w:rsidR="00CC4A4F" w:rsidRPr="006E40A2" w:rsidRDefault="00CC4A4F" w:rsidP="00CD129C">
            <w:pPr>
              <w:pStyle w:val="a0"/>
              <w:jc w:val="left"/>
            </w:pPr>
            <w:r w:rsidRPr="006E40A2">
              <w:t>Отходы, содержащие оцинкованную сталь (в том числе стальную пыль) несортированные 3512041101004</w:t>
            </w:r>
          </w:p>
          <w:p w:rsidR="00CC4A4F" w:rsidRPr="006E40A2" w:rsidRDefault="00CC4A4F" w:rsidP="00CD129C">
            <w:pPr>
              <w:pStyle w:val="a0"/>
              <w:jc w:val="left"/>
            </w:pPr>
            <w:r w:rsidRPr="006E40A2">
              <w:t>Пыль оцинкованной стали незагрязненная 3512041611004</w:t>
            </w:r>
          </w:p>
          <w:p w:rsidR="00CC4A4F" w:rsidRPr="006E40A2" w:rsidRDefault="00CC4A4F" w:rsidP="00CD129C">
            <w:pPr>
              <w:pStyle w:val="a0"/>
              <w:jc w:val="left"/>
            </w:pPr>
            <w:r w:rsidRPr="006E40A2">
              <w:t>Пыль черных металлов незагрязненная 3513160011004</w:t>
            </w:r>
          </w:p>
          <w:p w:rsidR="00CC4A4F" w:rsidRPr="006E40A2" w:rsidRDefault="00CC4A4F" w:rsidP="00CD129C">
            <w:pPr>
              <w:pStyle w:val="a0"/>
              <w:jc w:val="left"/>
            </w:pPr>
            <w:r w:rsidRPr="006E40A2">
              <w:t>Пыль (или порошок) от шлифования черных металлов</w:t>
            </w:r>
            <w:bookmarkStart w:id="44" w:name="par895"/>
            <w:bookmarkEnd w:id="44"/>
            <w:r w:rsidRPr="006E40A2">
              <w:t xml:space="preserve"> с содержанием металла 50% и более 3515036611004</w:t>
            </w:r>
          </w:p>
          <w:p w:rsidR="00CC4A4F" w:rsidRPr="006E40A2" w:rsidRDefault="00CC4A4F" w:rsidP="00CD129C">
            <w:pPr>
              <w:pStyle w:val="a0"/>
              <w:jc w:val="left"/>
            </w:pPr>
            <w:r w:rsidRPr="006E40A2">
              <w:t>Отходы, содержащие алюминий (в том числе алюминиевую пыль) несортированные 3531011101004</w:t>
            </w:r>
          </w:p>
          <w:p w:rsidR="00CC4A4F" w:rsidRPr="006E40A2" w:rsidRDefault="00CC4A4F" w:rsidP="00CD129C">
            <w:pPr>
              <w:pStyle w:val="a0"/>
              <w:jc w:val="left"/>
            </w:pPr>
            <w:r w:rsidRPr="006E40A2">
              <w:t>Пыль алюминиевая незагрязненная</w:t>
            </w:r>
          </w:p>
          <w:p w:rsidR="00CC4A4F" w:rsidRPr="006E40A2" w:rsidRDefault="00CC4A4F" w:rsidP="00CD129C">
            <w:pPr>
              <w:pStyle w:val="a0"/>
              <w:jc w:val="left"/>
            </w:pPr>
            <w:r w:rsidRPr="006E40A2">
              <w:t>3531011611004</w:t>
            </w:r>
          </w:p>
          <w:p w:rsidR="00CC4A4F" w:rsidRPr="006E40A2" w:rsidRDefault="00CC4A4F" w:rsidP="00CD129C">
            <w:pPr>
              <w:pStyle w:val="a0"/>
              <w:jc w:val="left"/>
            </w:pPr>
            <w:r w:rsidRPr="006E40A2">
              <w:t>Тара и упаковка из алюминия, загрязненная горюче-смазочными материалами (содержание ГСМ – менее 15% по весу) 3535010313034</w:t>
            </w:r>
          </w:p>
          <w:p w:rsidR="00CC4A4F" w:rsidRPr="006E40A2" w:rsidRDefault="00CC4A4F" w:rsidP="00CD129C">
            <w:pPr>
              <w:pStyle w:val="a0"/>
              <w:jc w:val="left"/>
            </w:pPr>
            <w:r w:rsidRPr="006E40A2">
              <w:t>Отходы фото- и кинопленки, рентгеновской пленки 5710150001004</w:t>
            </w:r>
          </w:p>
          <w:p w:rsidR="00CC4A4F" w:rsidRPr="006E40A2" w:rsidRDefault="00CC4A4F" w:rsidP="00CD129C">
            <w:pPr>
              <w:pStyle w:val="a0"/>
              <w:jc w:val="left"/>
            </w:pPr>
            <w:r w:rsidRPr="006E40A2">
              <w:t>Отходы затвердевшего поливинилхлорида и пенопласта на его базе 5710160001004</w:t>
            </w:r>
          </w:p>
          <w:p w:rsidR="00CC4A4F" w:rsidRPr="006E40A2" w:rsidRDefault="00CC4A4F" w:rsidP="00CD129C">
            <w:pPr>
              <w:pStyle w:val="a0"/>
              <w:jc w:val="left"/>
            </w:pPr>
            <w:r w:rsidRPr="006E40A2">
              <w:t>Отходы стеклолакоткани 5710320101004</w:t>
            </w:r>
          </w:p>
          <w:p w:rsidR="00CC4A4F" w:rsidRPr="006E40A2" w:rsidRDefault="00CC4A4F" w:rsidP="00CD129C">
            <w:pPr>
              <w:pStyle w:val="a0"/>
              <w:jc w:val="left"/>
            </w:pPr>
            <w:r w:rsidRPr="006E40A2">
              <w:t>Отходы смеси затвердевших разнородных пластмасс 5710990001004</w:t>
            </w:r>
          </w:p>
          <w:p w:rsidR="00CC4A4F" w:rsidRPr="006E40A2" w:rsidRDefault="00CC4A4F" w:rsidP="00CD129C">
            <w:pPr>
              <w:pStyle w:val="a0"/>
              <w:jc w:val="left"/>
            </w:pPr>
            <w:r w:rsidRPr="006E40A2">
              <w:t>Пыль (мука) резиновая 5750010511004</w:t>
            </w:r>
          </w:p>
          <w:p w:rsidR="00CC4A4F" w:rsidRPr="006E40A2" w:rsidRDefault="00CC4A4F" w:rsidP="00CD129C">
            <w:pPr>
              <w:pStyle w:val="a0"/>
              <w:jc w:val="left"/>
            </w:pPr>
            <w:r w:rsidRPr="006E40A2">
              <w:t>Резиноасбестовые отходы (в т.ч. изделия отработанные и брак) 5750030001004</w:t>
            </w:r>
          </w:p>
          <w:p w:rsidR="00CC4A4F" w:rsidRPr="006E40A2" w:rsidRDefault="00CC4A4F" w:rsidP="00CD129C">
            <w:pPr>
              <w:pStyle w:val="a0"/>
              <w:jc w:val="left"/>
            </w:pPr>
            <w:r w:rsidRPr="006E40A2">
              <w:t>Текстиль загрязнённый 5820000000000</w:t>
            </w:r>
          </w:p>
          <w:p w:rsidR="00CC4A4F" w:rsidRPr="006E40A2" w:rsidRDefault="00CC4A4F" w:rsidP="00CD129C">
            <w:pPr>
              <w:pStyle w:val="a0"/>
              <w:jc w:val="left"/>
            </w:pPr>
            <w:r w:rsidRPr="006E40A2">
              <w:t>Отходы коммунальные 9000000000000</w:t>
            </w:r>
          </w:p>
          <w:p w:rsidR="00CC4A4F" w:rsidRPr="006E40A2" w:rsidRDefault="00CC4A4F" w:rsidP="00CD129C">
            <w:pPr>
              <w:pStyle w:val="a0"/>
              <w:jc w:val="left"/>
            </w:pPr>
            <w:r w:rsidRPr="006E40A2">
              <w:t>Твердые коммунальные отходы 9100000000000</w:t>
            </w:r>
          </w:p>
          <w:p w:rsidR="00CC4A4F" w:rsidRPr="006E40A2" w:rsidRDefault="00CC4A4F" w:rsidP="00CD129C">
            <w:pPr>
              <w:pStyle w:val="a0"/>
              <w:jc w:val="left"/>
            </w:pPr>
            <w:r w:rsidRPr="006E40A2">
              <w:t>Отходы из жилищ несортированные (исключая крупногабаритные) 9110010001004</w:t>
            </w:r>
          </w:p>
          <w:p w:rsidR="00CC4A4F" w:rsidRPr="006E40A2" w:rsidRDefault="00CC4A4F" w:rsidP="00CD129C">
            <w:pPr>
              <w:pStyle w:val="a0"/>
              <w:jc w:val="left"/>
            </w:pPr>
            <w:r w:rsidRPr="006E40A2">
              <w:t>Отходы потребления на производстве, подобные коммунальным 9120000000000</w:t>
            </w:r>
          </w:p>
          <w:p w:rsidR="00CC4A4F" w:rsidRPr="006E40A2" w:rsidRDefault="00CC4A4F" w:rsidP="00CD129C">
            <w:pPr>
              <w:pStyle w:val="a0"/>
              <w:jc w:val="left"/>
            </w:pPr>
            <w:r w:rsidRPr="006E40A2">
              <w:t>Мусор от бытовых помещений организаций несортированный (исключая крупногабаритный) 9120040001004</w:t>
            </w:r>
          </w:p>
          <w:p w:rsidR="00CC4A4F" w:rsidRPr="006E40A2" w:rsidRDefault="00CC4A4F" w:rsidP="00CD129C">
            <w:pPr>
              <w:pStyle w:val="a0"/>
              <w:jc w:val="left"/>
            </w:pPr>
            <w:r w:rsidRPr="006E40A2">
              <w:t>Мусор строительный 9120060001000</w:t>
            </w:r>
          </w:p>
          <w:p w:rsidR="00CC4A4F" w:rsidRPr="006E40A2" w:rsidRDefault="00CC4A4F" w:rsidP="00CD129C">
            <w:pPr>
              <w:pStyle w:val="a0"/>
              <w:jc w:val="left"/>
            </w:pPr>
            <w:r w:rsidRPr="006E40A2">
              <w:t>Мусор строительный от разборки зданий</w:t>
            </w:r>
          </w:p>
          <w:p w:rsidR="00CC4A4F" w:rsidRPr="006E40A2" w:rsidRDefault="00CC4A4F" w:rsidP="00CD129C">
            <w:pPr>
              <w:pStyle w:val="a0"/>
              <w:jc w:val="left"/>
            </w:pPr>
            <w:r w:rsidRPr="006E40A2">
              <w:t>9120060101004</w:t>
            </w:r>
          </w:p>
          <w:p w:rsidR="00CC4A4F" w:rsidRPr="006E40A2" w:rsidRDefault="00CC4A4F" w:rsidP="00CD129C">
            <w:pPr>
              <w:pStyle w:val="a0"/>
              <w:jc w:val="left"/>
            </w:pPr>
            <w:r w:rsidRPr="006E40A2">
              <w:t>Отходы сложного комбинированного состава в виде изделий, оборудования, устройств, не вошедшие в другие пункты</w:t>
            </w:r>
          </w:p>
          <w:p w:rsidR="00CC4A4F" w:rsidRPr="006E40A2" w:rsidRDefault="00CC4A4F" w:rsidP="00CD129C">
            <w:pPr>
              <w:pStyle w:val="a0"/>
              <w:jc w:val="left"/>
            </w:pPr>
            <w:r w:rsidRPr="006E40A2">
              <w:t>9200000000000</w:t>
            </w:r>
          </w:p>
          <w:p w:rsidR="00CC4A4F" w:rsidRPr="006E40A2" w:rsidRDefault="00CC4A4F" w:rsidP="00CD129C">
            <w:pPr>
              <w:pStyle w:val="a0"/>
              <w:jc w:val="left"/>
            </w:pPr>
            <w:r w:rsidRPr="006E40A2">
              <w:t>Электрическое оборудование, приборы, устройства и</w:t>
            </w:r>
            <w:bookmarkStart w:id="45" w:name="par1454"/>
            <w:bookmarkEnd w:id="45"/>
            <w:r w:rsidRPr="006E40A2">
              <w:t xml:space="preserve"> их части 9210000000000</w:t>
            </w:r>
          </w:p>
          <w:p w:rsidR="00CC4A4F" w:rsidRPr="006E40A2" w:rsidRDefault="00CC4A4F" w:rsidP="00CD129C">
            <w:pPr>
              <w:pStyle w:val="a0"/>
              <w:jc w:val="left"/>
            </w:pPr>
            <w:r w:rsidRPr="006E40A2">
              <w:t>Лампы (накаливания, люминесцентные, электронные и</w:t>
            </w:r>
            <w:bookmarkStart w:id="46" w:name="par1462"/>
            <w:bookmarkEnd w:id="46"/>
            <w:r w:rsidRPr="006E40A2">
              <w:t xml:space="preserve"> другие), стекло с нанесенным люминофором, провода</w:t>
            </w:r>
            <w:bookmarkStart w:id="47" w:name="par1463"/>
            <w:bookmarkEnd w:id="47"/>
            <w:r w:rsidRPr="006E40A2">
              <w:t xml:space="preserve"> изолированные, кабели и другие изолированные </w:t>
            </w:r>
            <w:bookmarkStart w:id="48" w:name="par1464"/>
            <w:bookmarkEnd w:id="48"/>
            <w:r w:rsidRPr="006E40A2">
              <w:t>электрические проводники</w:t>
            </w:r>
            <w:bookmarkStart w:id="49" w:name="par1465"/>
            <w:bookmarkEnd w:id="49"/>
            <w:r w:rsidRPr="006E40A2">
              <w:t xml:space="preserve"> (провод алюминиевый в изоляции, потерявший потребительские свойства) 9230000000000</w:t>
            </w:r>
          </w:p>
          <w:p w:rsidR="00CC4A4F" w:rsidRPr="006E40A2" w:rsidRDefault="00CC4A4F" w:rsidP="00CD129C">
            <w:pPr>
              <w:pStyle w:val="a0"/>
              <w:jc w:val="left"/>
            </w:pPr>
            <w:r w:rsidRPr="006E40A2">
              <w:t>Лампы электрические и электронные отработанные и</w:t>
            </w:r>
            <w:bookmarkStart w:id="50" w:name="par1466"/>
            <w:bookmarkEnd w:id="50"/>
            <w:r w:rsidRPr="006E40A2">
              <w:t xml:space="preserve"> брак 9231000001000</w:t>
            </w:r>
          </w:p>
          <w:p w:rsidR="00CC4A4F" w:rsidRPr="006E40A2" w:rsidRDefault="00CC4A4F" w:rsidP="00CD129C">
            <w:pPr>
              <w:pStyle w:val="a0"/>
              <w:jc w:val="left"/>
            </w:pPr>
            <w:r w:rsidRPr="006E40A2">
              <w:br w:type="page"/>
              <w:t>Отходы от водоподготовки, обработки сточных вод и использования воды 9400000000000</w:t>
            </w:r>
          </w:p>
          <w:p w:rsidR="00CC4A4F" w:rsidRPr="006E40A2" w:rsidRDefault="00CC4A4F" w:rsidP="00CD129C">
            <w:pPr>
              <w:pStyle w:val="a0"/>
              <w:jc w:val="left"/>
            </w:pPr>
            <w:r w:rsidRPr="006E40A2">
              <w:t>Отходы (осадки) при подготовке воды 9410000000000</w:t>
            </w:r>
          </w:p>
          <w:p w:rsidR="00CC4A4F" w:rsidRPr="006E40A2" w:rsidRDefault="00CC4A4F" w:rsidP="00CD129C">
            <w:pPr>
              <w:pStyle w:val="a0"/>
              <w:jc w:val="left"/>
            </w:pPr>
            <w:r w:rsidRPr="006E40A2">
              <w:t>Отходы (осадки) при механической и биологической очистке сточных вод 9430000000000</w:t>
            </w:r>
          </w:p>
          <w:p w:rsidR="00CC4A4F" w:rsidRPr="006E40A2" w:rsidRDefault="00CC4A4F" w:rsidP="00CD129C">
            <w:pPr>
              <w:pStyle w:val="a0"/>
              <w:jc w:val="left"/>
            </w:pPr>
            <w:r w:rsidRPr="006E40A2">
              <w:t>Отходы (осадки) от реагентной очистки сточных вод 9450000000000</w:t>
            </w:r>
          </w:p>
          <w:p w:rsidR="00CC4A4F" w:rsidRPr="006E40A2" w:rsidRDefault="00CC4A4F" w:rsidP="00CD129C">
            <w:pPr>
              <w:pStyle w:val="a0"/>
              <w:jc w:val="left"/>
            </w:pPr>
            <w:r w:rsidRPr="006E40A2">
              <w:t>Отходы (осадки) при промывке канализационных сетей 9470000000000</w:t>
            </w:r>
          </w:p>
          <w:p w:rsidR="00CC4A4F" w:rsidRPr="006E40A2" w:rsidRDefault="00CC4A4F" w:rsidP="00CD129C">
            <w:pPr>
              <w:pStyle w:val="a0"/>
              <w:jc w:val="left"/>
            </w:pPr>
            <w:r w:rsidRPr="006E40A2">
              <w:t>Отходы (осадки) при обработке сточных вод, не вошедшие в другие позиции 9480000000000</w:t>
            </w:r>
          </w:p>
          <w:p w:rsidR="00CC4A4F" w:rsidRPr="006E40A2" w:rsidRDefault="00CC4A4F" w:rsidP="00CD129C">
            <w:pPr>
              <w:pStyle w:val="a0"/>
              <w:jc w:val="left"/>
            </w:pPr>
            <w:r w:rsidRPr="006E40A2">
              <w:t>Отходы от водоэксплуатации 9490000000000</w:t>
            </w:r>
          </w:p>
          <w:p w:rsidR="00CC4A4F" w:rsidRPr="006E40A2" w:rsidRDefault="00CC4A4F" w:rsidP="00CD129C">
            <w:pPr>
              <w:pStyle w:val="a0"/>
              <w:jc w:val="left"/>
            </w:pPr>
            <w:r w:rsidRPr="006E40A2">
              <w:t>Прочие коммунальные отходы 9900000000000</w:t>
            </w:r>
          </w:p>
        </w:tc>
        <w:tc>
          <w:tcPr>
            <w:tcW w:w="483" w:type="pct"/>
          </w:tcPr>
          <w:p w:rsidR="00CC4A4F" w:rsidRPr="006E40A2" w:rsidRDefault="00CC4A4F" w:rsidP="00CD129C">
            <w:pPr>
              <w:pStyle w:val="a0"/>
              <w:jc w:val="left"/>
            </w:pPr>
            <w:r>
              <w:rPr>
                <w:bCs/>
              </w:rPr>
              <w:t>Отсутствует</w:t>
            </w:r>
          </w:p>
        </w:tc>
        <w:tc>
          <w:tcPr>
            <w:tcW w:w="532" w:type="pct"/>
          </w:tcPr>
          <w:p w:rsidR="00CC4A4F" w:rsidRPr="006E40A2" w:rsidRDefault="00CC4A4F" w:rsidP="00CD129C">
            <w:pPr>
              <w:pStyle w:val="a0"/>
              <w:jc w:val="left"/>
            </w:pPr>
            <w:r w:rsidRPr="006E40A2">
              <w:t>71 636 445</w:t>
            </w:r>
          </w:p>
        </w:tc>
        <w:tc>
          <w:tcPr>
            <w:tcW w:w="486" w:type="pct"/>
          </w:tcPr>
          <w:p w:rsidR="00CC4A4F" w:rsidRPr="006E40A2" w:rsidRDefault="00CC4A4F" w:rsidP="00CD129C">
            <w:pPr>
              <w:pStyle w:val="a0"/>
              <w:jc w:val="left"/>
            </w:pPr>
            <w:r w:rsidRPr="006E40A2">
              <w:rPr>
                <w:bCs/>
              </w:rPr>
              <w:t>с. Сладково, Сладковский район, Тюменская область</w:t>
            </w:r>
          </w:p>
        </w:tc>
        <w:tc>
          <w:tcPr>
            <w:tcW w:w="742" w:type="pct"/>
          </w:tcPr>
          <w:p w:rsidR="00CC4A4F" w:rsidRPr="006E40A2" w:rsidRDefault="00CC4A4F" w:rsidP="00CD129C">
            <w:pPr>
              <w:pStyle w:val="a0"/>
              <w:jc w:val="left"/>
            </w:pPr>
            <w:r w:rsidRPr="006E40A2">
              <w:rPr>
                <w:bCs/>
              </w:rPr>
              <w:t>Сладковское МУП ЖКХ, 627610, Тюменская обл., с. Сладково, ул. Новая, 3</w:t>
            </w:r>
          </w:p>
        </w:tc>
      </w:tr>
      <w:tr w:rsidR="00CC4A4F" w:rsidRPr="00DC5106" w:rsidTr="006E40A2">
        <w:trPr>
          <w:trHeight w:val="1653"/>
        </w:trPr>
        <w:tc>
          <w:tcPr>
            <w:tcW w:w="266" w:type="pct"/>
          </w:tcPr>
          <w:p w:rsidR="00CC4A4F" w:rsidRPr="006E40A2" w:rsidRDefault="00CC4A4F" w:rsidP="00CD129C">
            <w:pPr>
              <w:pStyle w:val="a0"/>
              <w:jc w:val="left"/>
              <w:rPr>
                <w:bCs/>
              </w:rPr>
            </w:pPr>
            <w:r w:rsidRPr="006E40A2">
              <w:t>72-00026</w:t>
            </w:r>
            <w:r>
              <w:t>-З-00592-250914</w:t>
            </w:r>
          </w:p>
        </w:tc>
        <w:tc>
          <w:tcPr>
            <w:tcW w:w="820" w:type="pct"/>
          </w:tcPr>
          <w:p w:rsidR="00CC4A4F" w:rsidRPr="006E40A2" w:rsidRDefault="00CC4A4F" w:rsidP="00CD129C">
            <w:pPr>
              <w:pStyle w:val="a0"/>
              <w:jc w:val="left"/>
              <w:rPr>
                <w:bCs/>
              </w:rPr>
            </w:pPr>
            <w:r w:rsidRPr="006E40A2">
              <w:t>Полигон ТБО с. Бердюжье</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Обтирочный материал, загрязненный маслами (содержание масел менее 15%) 5490270101034</w:t>
            </w:r>
          </w:p>
          <w:p w:rsidR="00CC4A4F" w:rsidRPr="006E40A2" w:rsidRDefault="00CC4A4F" w:rsidP="00CD129C">
            <w:pPr>
              <w:pStyle w:val="a0"/>
              <w:jc w:val="left"/>
              <w:rPr>
                <w:bCs/>
              </w:rPr>
            </w:pPr>
            <w:r w:rsidRPr="006E40A2">
              <w:rPr>
                <w:bCs/>
              </w:rPr>
              <w:t>Мусор от бытовых помещений организаций несортированный (исключая крупногабаритный) 9120040001004</w:t>
            </w:r>
          </w:p>
          <w:p w:rsidR="00CC4A4F" w:rsidRPr="006E40A2" w:rsidRDefault="00CC4A4F" w:rsidP="00CD129C">
            <w:pPr>
              <w:pStyle w:val="a0"/>
              <w:jc w:val="left"/>
              <w:rPr>
                <w:bCs/>
              </w:rPr>
            </w:pPr>
            <w:r w:rsidRPr="006E40A2">
              <w:rPr>
                <w:bCs/>
              </w:rPr>
              <w:t>Отходы от жилищ несортированные (исключая крупногабаритные) 9110010001004</w:t>
            </w:r>
          </w:p>
          <w:p w:rsidR="00CC4A4F" w:rsidRPr="006E40A2" w:rsidRDefault="00CC4A4F" w:rsidP="00CD129C">
            <w:pPr>
              <w:pStyle w:val="a0"/>
              <w:jc w:val="left"/>
              <w:rPr>
                <w:bCs/>
              </w:rPr>
            </w:pPr>
            <w:r w:rsidRPr="006E40A2">
              <w:rPr>
                <w:bCs/>
              </w:rPr>
              <w:t>Отходы (осадки) из выгребных ям и хозяйственно – бытовые стоки 9510000000000</w:t>
            </w:r>
          </w:p>
        </w:tc>
        <w:tc>
          <w:tcPr>
            <w:tcW w:w="483" w:type="pct"/>
          </w:tcPr>
          <w:p w:rsidR="00CC4A4F" w:rsidRPr="006E40A2" w:rsidRDefault="00CC4A4F" w:rsidP="00CD129C">
            <w:pPr>
              <w:pStyle w:val="a0"/>
              <w:jc w:val="left"/>
              <w:rPr>
                <w:bCs/>
              </w:rPr>
            </w:pPr>
            <w:r>
              <w:t>Отсутствует</w:t>
            </w:r>
          </w:p>
        </w:tc>
        <w:tc>
          <w:tcPr>
            <w:tcW w:w="532" w:type="pct"/>
          </w:tcPr>
          <w:p w:rsidR="00CC4A4F" w:rsidRPr="006E40A2" w:rsidRDefault="00CC4A4F" w:rsidP="00CD129C">
            <w:pPr>
              <w:pStyle w:val="a0"/>
              <w:jc w:val="left"/>
              <w:rPr>
                <w:bCs/>
              </w:rPr>
            </w:pPr>
            <w:r w:rsidRPr="006E40A2">
              <w:rPr>
                <w:bCs/>
              </w:rPr>
              <w:t>71 610 410</w:t>
            </w:r>
          </w:p>
        </w:tc>
        <w:tc>
          <w:tcPr>
            <w:tcW w:w="486" w:type="pct"/>
          </w:tcPr>
          <w:p w:rsidR="00CC4A4F" w:rsidRPr="006E40A2" w:rsidRDefault="00CC4A4F" w:rsidP="00CD129C">
            <w:pPr>
              <w:pStyle w:val="a0"/>
              <w:jc w:val="left"/>
              <w:rPr>
                <w:bCs/>
              </w:rPr>
            </w:pPr>
            <w:r w:rsidRPr="006E40A2">
              <w:t>с. Бердюжье, Бердюжский район, Тюменская область</w:t>
            </w:r>
          </w:p>
        </w:tc>
        <w:tc>
          <w:tcPr>
            <w:tcW w:w="742" w:type="pct"/>
          </w:tcPr>
          <w:p w:rsidR="00CC4A4F" w:rsidRPr="006E40A2" w:rsidRDefault="00CC4A4F" w:rsidP="00CD129C">
            <w:pPr>
              <w:pStyle w:val="a0"/>
              <w:jc w:val="left"/>
            </w:pPr>
            <w:r w:rsidRPr="006E40A2">
              <w:t xml:space="preserve">МУП «ЖКХ» Бердюжского района </w:t>
            </w:r>
          </w:p>
          <w:p w:rsidR="00CC4A4F" w:rsidRPr="006E40A2" w:rsidRDefault="00CC4A4F" w:rsidP="00CD129C">
            <w:pPr>
              <w:pStyle w:val="a0"/>
              <w:jc w:val="left"/>
              <w:rPr>
                <w:bCs/>
              </w:rPr>
            </w:pPr>
            <w:r w:rsidRPr="006E40A2">
              <w:t>627440, Тюменская обл., с. Бердюжье, ул. Промышленная, 4</w:t>
            </w:r>
          </w:p>
        </w:tc>
      </w:tr>
      <w:tr w:rsidR="00CC4A4F" w:rsidRPr="00DC5106" w:rsidTr="006E40A2">
        <w:trPr>
          <w:trHeight w:val="1653"/>
        </w:trPr>
        <w:tc>
          <w:tcPr>
            <w:tcW w:w="266" w:type="pct"/>
          </w:tcPr>
          <w:p w:rsidR="00CC4A4F" w:rsidRPr="006E40A2" w:rsidRDefault="00CC4A4F" w:rsidP="00CD129C">
            <w:pPr>
              <w:pStyle w:val="a0"/>
              <w:jc w:val="left"/>
            </w:pPr>
            <w:r w:rsidRPr="006E40A2">
              <w:t>72-00027</w:t>
            </w:r>
            <w:r>
              <w:t>-З-00592-250914</w:t>
            </w:r>
          </w:p>
        </w:tc>
        <w:tc>
          <w:tcPr>
            <w:tcW w:w="820" w:type="pct"/>
          </w:tcPr>
          <w:p w:rsidR="00CC4A4F" w:rsidRPr="006E40A2" w:rsidRDefault="00CC4A4F" w:rsidP="00CD129C">
            <w:pPr>
              <w:pStyle w:val="a0"/>
              <w:jc w:val="left"/>
              <w:rPr>
                <w:bCs/>
              </w:rPr>
            </w:pPr>
            <w:r w:rsidRPr="006E40A2">
              <w:t>Полигон ТБО г. Ялуторовск</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Отходы производства молочных продуктов 128 000 00 00 00 0</w:t>
            </w:r>
          </w:p>
          <w:p w:rsidR="00CC4A4F" w:rsidRPr="006E40A2" w:rsidRDefault="00CC4A4F" w:rsidP="00CD129C">
            <w:pPr>
              <w:pStyle w:val="a0"/>
              <w:jc w:val="left"/>
              <w:rPr>
                <w:bCs/>
              </w:rPr>
            </w:pPr>
            <w:r w:rsidRPr="006E40A2">
              <w:rPr>
                <w:bCs/>
              </w:rPr>
              <w:t xml:space="preserve"> Обувь кожаная рабочая, потерявшая потребительские свойства 147 006 01 13 00 4</w:t>
            </w:r>
          </w:p>
          <w:p w:rsidR="00CC4A4F" w:rsidRPr="006E40A2" w:rsidRDefault="00CC4A4F" w:rsidP="00CD129C">
            <w:pPr>
              <w:pStyle w:val="a0"/>
              <w:jc w:val="left"/>
              <w:rPr>
                <w:bCs/>
              </w:rPr>
            </w:pPr>
            <w:r w:rsidRPr="006E40A2">
              <w:rPr>
                <w:bCs/>
              </w:rPr>
              <w:t>Отходы коры 171 101 01 01 00 4</w:t>
            </w:r>
          </w:p>
          <w:p w:rsidR="00CC4A4F" w:rsidRPr="006E40A2" w:rsidRDefault="00CC4A4F" w:rsidP="00CD129C">
            <w:pPr>
              <w:pStyle w:val="a0"/>
              <w:jc w:val="left"/>
              <w:rPr>
                <w:bCs/>
              </w:rPr>
            </w:pPr>
            <w:r w:rsidRPr="006E40A2">
              <w:rPr>
                <w:bCs/>
              </w:rPr>
              <w:t>Кора с примесью земли 171 101 02 01 00 4</w:t>
            </w:r>
          </w:p>
          <w:p w:rsidR="00CC4A4F" w:rsidRPr="006E40A2" w:rsidRDefault="00CC4A4F" w:rsidP="00CD129C">
            <w:pPr>
              <w:pStyle w:val="a0"/>
              <w:jc w:val="left"/>
              <w:rPr>
                <w:bCs/>
              </w:rPr>
            </w:pPr>
            <w:r w:rsidRPr="006E40A2">
              <w:rPr>
                <w:bCs/>
              </w:rPr>
              <w:t>Обрезки, кусковые отходы древесно-стружечных</w:t>
            </w:r>
            <w:bookmarkStart w:id="51" w:name="par444"/>
            <w:bookmarkEnd w:id="51"/>
            <w:r w:rsidRPr="006E40A2">
              <w:rPr>
                <w:bCs/>
              </w:rPr>
              <w:t xml:space="preserve"> и/или древесно-волокнистых плит, содержащих</w:t>
            </w:r>
            <w:bookmarkStart w:id="52" w:name="par445"/>
            <w:bookmarkEnd w:id="52"/>
            <w:r w:rsidRPr="006E40A2">
              <w:rPr>
                <w:bCs/>
              </w:rPr>
              <w:t xml:space="preserve"> связующие смолы в количестве от 0,2% до 2,5%</w:t>
            </w:r>
            <w:bookmarkStart w:id="53" w:name="par446"/>
            <w:bookmarkEnd w:id="53"/>
            <w:r w:rsidRPr="006E40A2">
              <w:rPr>
                <w:bCs/>
              </w:rPr>
              <w:t xml:space="preserve"> включительно 171 202 03 01 01 4</w:t>
            </w:r>
          </w:p>
          <w:p w:rsidR="00CC4A4F" w:rsidRPr="006E40A2" w:rsidRDefault="00CC4A4F" w:rsidP="00CD129C">
            <w:pPr>
              <w:pStyle w:val="a0"/>
              <w:jc w:val="left"/>
              <w:rPr>
                <w:bCs/>
              </w:rPr>
            </w:pPr>
            <w:r w:rsidRPr="006E40A2">
              <w:rPr>
                <w:bCs/>
              </w:rPr>
              <w:t>Отходы древесных строительных лесоматериалов, в</w:t>
            </w:r>
            <w:bookmarkStart w:id="54" w:name="par460"/>
            <w:bookmarkEnd w:id="54"/>
            <w:r w:rsidRPr="006E40A2">
              <w:rPr>
                <w:bCs/>
              </w:rPr>
              <w:t xml:space="preserve"> том числе от сноса и разборки строений 171 205 00 01 00 4</w:t>
            </w:r>
          </w:p>
          <w:p w:rsidR="00CC4A4F" w:rsidRPr="006E40A2" w:rsidRDefault="00CC4A4F" w:rsidP="00CD129C">
            <w:pPr>
              <w:pStyle w:val="a0"/>
              <w:jc w:val="left"/>
              <w:rPr>
                <w:bCs/>
              </w:rPr>
            </w:pPr>
            <w:r w:rsidRPr="006E40A2">
              <w:rPr>
                <w:bCs/>
              </w:rPr>
              <w:t>Отходы древесины с масляной пропиткой 171 208 00 01 01 4</w:t>
            </w:r>
          </w:p>
          <w:p w:rsidR="00CC4A4F" w:rsidRPr="006E40A2" w:rsidRDefault="00CC4A4F" w:rsidP="00CD129C">
            <w:pPr>
              <w:pStyle w:val="a0"/>
              <w:jc w:val="left"/>
              <w:rPr>
                <w:bCs/>
              </w:rPr>
            </w:pPr>
            <w:r w:rsidRPr="006E40A2">
              <w:rPr>
                <w:bCs/>
              </w:rPr>
              <w:t>Древесные отходы с пропиткой и покрытиями</w:t>
            </w:r>
            <w:bookmarkStart w:id="55" w:name="par468"/>
            <w:bookmarkEnd w:id="55"/>
            <w:r w:rsidRPr="006E40A2">
              <w:rPr>
                <w:bCs/>
              </w:rPr>
              <w:t xml:space="preserve"> несортированные 171 220 00 01 01 4</w:t>
            </w:r>
          </w:p>
          <w:p w:rsidR="00CC4A4F" w:rsidRPr="006E40A2" w:rsidRDefault="00CC4A4F" w:rsidP="00CD129C">
            <w:pPr>
              <w:pStyle w:val="a0"/>
              <w:jc w:val="left"/>
              <w:rPr>
                <w:bCs/>
              </w:rPr>
            </w:pPr>
            <w:r w:rsidRPr="006E40A2">
              <w:rPr>
                <w:bCs/>
              </w:rPr>
              <w:t>Опилки древесные, загрязненные минеральными маслами (содержание масел - менее 15%) 171 302 01 01 03 4</w:t>
            </w:r>
          </w:p>
          <w:p w:rsidR="00CC4A4F" w:rsidRPr="006E40A2" w:rsidRDefault="00CC4A4F" w:rsidP="00CD129C">
            <w:pPr>
              <w:pStyle w:val="a0"/>
              <w:jc w:val="left"/>
              <w:rPr>
                <w:bCs/>
              </w:rPr>
            </w:pPr>
            <w:r w:rsidRPr="006E40A2">
              <w:rPr>
                <w:bCs/>
              </w:rPr>
              <w:t>Опилки древесные, загрязненные бензином</w:t>
            </w:r>
            <w:bookmarkStart w:id="56" w:name="par485"/>
            <w:bookmarkEnd w:id="56"/>
            <w:r w:rsidRPr="006E40A2">
              <w:rPr>
                <w:bCs/>
              </w:rPr>
              <w:t xml:space="preserve"> (содержание бензина - менее 15%)171 303 01 01 03 4</w:t>
            </w:r>
          </w:p>
          <w:p w:rsidR="00CC4A4F" w:rsidRPr="006E40A2" w:rsidRDefault="00CC4A4F" w:rsidP="00CD129C">
            <w:pPr>
              <w:pStyle w:val="a0"/>
              <w:jc w:val="left"/>
              <w:rPr>
                <w:bCs/>
              </w:rPr>
            </w:pPr>
            <w:r w:rsidRPr="006E40A2">
              <w:rPr>
                <w:bCs/>
              </w:rPr>
              <w:t>Отходы бумаги с нанесенным лаком187 201 01 01 01 4</w:t>
            </w:r>
          </w:p>
          <w:p w:rsidR="00CC4A4F" w:rsidRPr="006E40A2" w:rsidRDefault="00CC4A4F" w:rsidP="00CD129C">
            <w:pPr>
              <w:pStyle w:val="a0"/>
              <w:jc w:val="left"/>
              <w:rPr>
                <w:bCs/>
              </w:rPr>
            </w:pPr>
            <w:r w:rsidRPr="006E40A2">
              <w:rPr>
                <w:bCs/>
              </w:rPr>
              <w:t>Отходы фотобумаги 187 202 00 01 01 4</w:t>
            </w:r>
          </w:p>
          <w:p w:rsidR="00CC4A4F" w:rsidRPr="006E40A2" w:rsidRDefault="00CC4A4F" w:rsidP="00CD129C">
            <w:pPr>
              <w:pStyle w:val="a0"/>
              <w:jc w:val="left"/>
              <w:rPr>
                <w:bCs/>
              </w:rPr>
            </w:pPr>
            <w:r w:rsidRPr="006E40A2">
              <w:rPr>
                <w:bCs/>
              </w:rPr>
              <w:t>Отходы рубероида 187 204 01 01 01 4</w:t>
            </w:r>
          </w:p>
          <w:p w:rsidR="00CC4A4F" w:rsidRPr="006E40A2" w:rsidRDefault="00CC4A4F" w:rsidP="00CD129C">
            <w:pPr>
              <w:pStyle w:val="a0"/>
              <w:jc w:val="left"/>
              <w:rPr>
                <w:bCs/>
              </w:rPr>
            </w:pPr>
            <w:r w:rsidRPr="006E40A2">
              <w:rPr>
                <w:bCs/>
              </w:rPr>
              <w:t>Абразивная пыль и порошок от шлифования черных металлов (с содержанием металла менее 50%)314 003 00 11 00 4</w:t>
            </w:r>
          </w:p>
          <w:p w:rsidR="00CC4A4F" w:rsidRPr="006E40A2" w:rsidRDefault="00CC4A4F" w:rsidP="00CD129C">
            <w:pPr>
              <w:pStyle w:val="a0"/>
              <w:jc w:val="left"/>
              <w:rPr>
                <w:bCs/>
              </w:rPr>
            </w:pPr>
            <w:r w:rsidRPr="006E40A2">
              <w:rPr>
                <w:bCs/>
              </w:rPr>
              <w:t>Отходы асбоцемента в кусковой форме314 012 02 01 01 4</w:t>
            </w:r>
          </w:p>
          <w:p w:rsidR="00CC4A4F" w:rsidRPr="006E40A2" w:rsidRDefault="00CC4A4F" w:rsidP="00CD129C">
            <w:pPr>
              <w:pStyle w:val="a0"/>
              <w:jc w:val="left"/>
              <w:rPr>
                <w:bCs/>
              </w:rPr>
            </w:pPr>
            <w:r w:rsidRPr="006E40A2">
              <w:rPr>
                <w:bCs/>
              </w:rPr>
              <w:t>Отходы шлаковаты 314 016 01 01 00 4</w:t>
            </w:r>
          </w:p>
          <w:p w:rsidR="00CC4A4F" w:rsidRPr="006E40A2" w:rsidRDefault="00CC4A4F" w:rsidP="00CD129C">
            <w:pPr>
              <w:pStyle w:val="a0"/>
              <w:jc w:val="left"/>
              <w:rPr>
                <w:bCs/>
              </w:rPr>
            </w:pPr>
            <w:r w:rsidRPr="006E40A2">
              <w:rPr>
                <w:bCs/>
              </w:rPr>
              <w:t>Песок, загрязненный маслами (содержание масел</w:t>
            </w:r>
            <w:bookmarkStart w:id="57" w:name="par656"/>
            <w:bookmarkEnd w:id="57"/>
            <w:r w:rsidRPr="006E40A2">
              <w:rPr>
                <w:bCs/>
              </w:rPr>
              <w:t xml:space="preserve"> менее 15%)314 023 03 01 03 4</w:t>
            </w:r>
          </w:p>
          <w:p w:rsidR="00CC4A4F" w:rsidRPr="006E40A2" w:rsidRDefault="00CC4A4F" w:rsidP="00CD129C">
            <w:pPr>
              <w:pStyle w:val="a0"/>
              <w:jc w:val="left"/>
              <w:rPr>
                <w:bCs/>
              </w:rPr>
            </w:pPr>
            <w:r w:rsidRPr="006E40A2">
              <w:rPr>
                <w:bCs/>
              </w:rPr>
              <w:t>Пыль бетонная 314 027 03 11 00 4</w:t>
            </w:r>
          </w:p>
          <w:p w:rsidR="00CC4A4F" w:rsidRPr="006E40A2" w:rsidRDefault="00CC4A4F" w:rsidP="00CD129C">
            <w:pPr>
              <w:pStyle w:val="a0"/>
              <w:jc w:val="left"/>
              <w:rPr>
                <w:bCs/>
              </w:rPr>
            </w:pPr>
            <w:r w:rsidRPr="006E40A2">
              <w:rPr>
                <w:bCs/>
              </w:rPr>
              <w:t>Отходы асфальтобетона и/или асфальтобетонной</w:t>
            </w:r>
            <w:bookmarkStart w:id="58" w:name="par680"/>
            <w:bookmarkEnd w:id="58"/>
            <w:r w:rsidRPr="006E40A2">
              <w:rPr>
                <w:bCs/>
              </w:rPr>
              <w:t xml:space="preserve"> смеси в кусковой форме 314 035 02 01 00 4</w:t>
            </w:r>
          </w:p>
          <w:p w:rsidR="00CC4A4F" w:rsidRPr="006E40A2" w:rsidRDefault="00CC4A4F" w:rsidP="00CD129C">
            <w:pPr>
              <w:pStyle w:val="a0"/>
              <w:jc w:val="left"/>
              <w:rPr>
                <w:bCs/>
              </w:rPr>
            </w:pPr>
            <w:r w:rsidRPr="006E40A2">
              <w:rPr>
                <w:bCs/>
              </w:rPr>
              <w:t>Отходы бетонной смеси с содержанием пыли более</w:t>
            </w:r>
            <w:bookmarkStart w:id="59" w:name="par683"/>
            <w:bookmarkEnd w:id="59"/>
            <w:r w:rsidRPr="006E40A2">
              <w:rPr>
                <w:bCs/>
              </w:rPr>
              <w:t xml:space="preserve"> 30% 314 036 01 08 00 4</w:t>
            </w:r>
          </w:p>
          <w:p w:rsidR="00CC4A4F" w:rsidRPr="006E40A2" w:rsidRDefault="00CC4A4F" w:rsidP="00CD129C">
            <w:pPr>
              <w:pStyle w:val="a0"/>
              <w:jc w:val="left"/>
              <w:rPr>
                <w:bCs/>
              </w:rPr>
            </w:pPr>
            <w:r w:rsidRPr="006E40A2">
              <w:rPr>
                <w:bCs/>
              </w:rPr>
              <w:t>Отходы абразивных материалов в виде пыли и</w:t>
            </w:r>
            <w:bookmarkStart w:id="60" w:name="par702"/>
            <w:bookmarkEnd w:id="60"/>
            <w:r w:rsidRPr="006E40A2">
              <w:rPr>
                <w:bCs/>
              </w:rPr>
              <w:t xml:space="preserve"> порошка 314 043 04 11 00 4</w:t>
            </w:r>
          </w:p>
          <w:p w:rsidR="00CC4A4F" w:rsidRPr="006E40A2" w:rsidRDefault="00CC4A4F" w:rsidP="00CD129C">
            <w:pPr>
              <w:pStyle w:val="a0"/>
              <w:jc w:val="left"/>
              <w:rPr>
                <w:bCs/>
              </w:rPr>
            </w:pPr>
            <w:r w:rsidRPr="006E40A2">
              <w:rPr>
                <w:bCs/>
              </w:rPr>
              <w:t>Шлак сварочный 314 048 00 01 99 4</w:t>
            </w:r>
          </w:p>
          <w:p w:rsidR="00CC4A4F" w:rsidRPr="006E40A2" w:rsidRDefault="00CC4A4F" w:rsidP="00CD129C">
            <w:pPr>
              <w:pStyle w:val="a0"/>
              <w:jc w:val="left"/>
              <w:rPr>
                <w:bCs/>
              </w:rPr>
            </w:pPr>
            <w:r w:rsidRPr="006E40A2">
              <w:rPr>
                <w:bCs/>
              </w:rPr>
              <w:t>Уголь активированный отработанный, загрязненный</w:t>
            </w:r>
            <w:bookmarkStart w:id="61" w:name="par732"/>
            <w:bookmarkEnd w:id="61"/>
            <w:r w:rsidRPr="006E40A2">
              <w:rPr>
                <w:bCs/>
              </w:rPr>
              <w:t xml:space="preserve"> минеральными маслами (содержание масла – менее</w:t>
            </w:r>
            <w:bookmarkStart w:id="62" w:name="par733"/>
            <w:bookmarkEnd w:id="62"/>
            <w:r w:rsidRPr="006E40A2">
              <w:rPr>
                <w:bCs/>
              </w:rPr>
              <w:t xml:space="preserve"> 15%)314 801 02 01 03 4</w:t>
            </w:r>
          </w:p>
          <w:p w:rsidR="00CC4A4F" w:rsidRPr="006E40A2" w:rsidRDefault="00CC4A4F" w:rsidP="00CD129C">
            <w:pPr>
              <w:pStyle w:val="a0"/>
              <w:jc w:val="left"/>
              <w:rPr>
                <w:bCs/>
              </w:rPr>
            </w:pPr>
            <w:r w:rsidRPr="006E40A2">
              <w:rPr>
                <w:bCs/>
              </w:rPr>
              <w:t>Пыль черных металлов незагрязненная 351 316 00 11 00 4</w:t>
            </w:r>
          </w:p>
          <w:p w:rsidR="00CC4A4F" w:rsidRPr="006E40A2" w:rsidRDefault="00CC4A4F" w:rsidP="00CD129C">
            <w:pPr>
              <w:pStyle w:val="a0"/>
              <w:jc w:val="left"/>
              <w:rPr>
                <w:bCs/>
              </w:rPr>
            </w:pPr>
            <w:r w:rsidRPr="006E40A2">
              <w:rPr>
                <w:bCs/>
              </w:rPr>
              <w:t>Отходы битума, асфальта в твердой форме 549 012 00 01 00 4</w:t>
            </w:r>
          </w:p>
          <w:p w:rsidR="00CC4A4F" w:rsidRPr="006E40A2" w:rsidRDefault="00CC4A4F" w:rsidP="00CD129C">
            <w:pPr>
              <w:pStyle w:val="a0"/>
              <w:jc w:val="left"/>
              <w:rPr>
                <w:bCs/>
              </w:rPr>
            </w:pPr>
            <w:r w:rsidRPr="006E40A2">
              <w:rPr>
                <w:bCs/>
              </w:rPr>
              <w:t>Обтирочный материал, загрязненный маслами</w:t>
            </w:r>
            <w:bookmarkStart w:id="63" w:name="par1218"/>
            <w:bookmarkEnd w:id="63"/>
            <w:r w:rsidRPr="006E40A2">
              <w:rPr>
                <w:bCs/>
              </w:rPr>
              <w:t xml:space="preserve"> (содержание масел менее 15%)549 027 01 01 03 4</w:t>
            </w:r>
          </w:p>
          <w:p w:rsidR="00CC4A4F" w:rsidRPr="006E40A2" w:rsidRDefault="00CC4A4F" w:rsidP="00CD129C">
            <w:pPr>
              <w:pStyle w:val="a0"/>
              <w:jc w:val="left"/>
              <w:rPr>
                <w:bCs/>
              </w:rPr>
            </w:pPr>
            <w:r w:rsidRPr="006E40A2">
              <w:rPr>
                <w:bCs/>
              </w:rPr>
              <w:t>Окалина замасленная (содержание масла менее 15%)549 030 01 04 03 4</w:t>
            </w:r>
          </w:p>
          <w:p w:rsidR="00CC4A4F" w:rsidRPr="006E40A2" w:rsidRDefault="00CC4A4F" w:rsidP="00CD129C">
            <w:pPr>
              <w:pStyle w:val="a0"/>
              <w:jc w:val="left"/>
              <w:rPr>
                <w:bCs/>
              </w:rPr>
            </w:pPr>
            <w:r w:rsidRPr="006E40A2">
              <w:rPr>
                <w:bCs/>
              </w:rPr>
              <w:t>Пенька промасленная (содержание масла менее 15%)549 030 02 01 03 4</w:t>
            </w:r>
          </w:p>
          <w:p w:rsidR="00CC4A4F" w:rsidRPr="006E40A2" w:rsidRDefault="00CC4A4F" w:rsidP="00CD129C">
            <w:pPr>
              <w:pStyle w:val="a0"/>
              <w:jc w:val="left"/>
              <w:rPr>
                <w:bCs/>
              </w:rPr>
            </w:pPr>
            <w:r w:rsidRPr="006E40A2">
              <w:rPr>
                <w:bCs/>
              </w:rPr>
              <w:t>Сальниковая набивка асбесто-графитовая,</w:t>
            </w:r>
            <w:bookmarkStart w:id="64" w:name="par1231"/>
            <w:bookmarkEnd w:id="64"/>
            <w:r w:rsidRPr="006E40A2">
              <w:rPr>
                <w:bCs/>
              </w:rPr>
              <w:t xml:space="preserve"> промасленная (содержание масла менее 15%)549 030 03 01 03 4</w:t>
            </w:r>
          </w:p>
          <w:p w:rsidR="00CC4A4F" w:rsidRPr="006E40A2" w:rsidRDefault="00CC4A4F" w:rsidP="00CD129C">
            <w:pPr>
              <w:pStyle w:val="a0"/>
              <w:jc w:val="left"/>
              <w:rPr>
                <w:bCs/>
              </w:rPr>
            </w:pPr>
            <w:r w:rsidRPr="006E40A2">
              <w:rPr>
                <w:bCs/>
              </w:rPr>
              <w:t>Отходы пленкосинтетического картона571 009 01 01 00 4</w:t>
            </w:r>
          </w:p>
          <w:p w:rsidR="00CC4A4F" w:rsidRPr="006E40A2" w:rsidRDefault="00CC4A4F" w:rsidP="00CD129C">
            <w:pPr>
              <w:pStyle w:val="a0"/>
              <w:jc w:val="left"/>
              <w:rPr>
                <w:bCs/>
              </w:rPr>
            </w:pPr>
            <w:r w:rsidRPr="006E40A2">
              <w:rPr>
                <w:bCs/>
              </w:rPr>
              <w:t>Отходы фото- и кинопленки, рентгеновской пленки571 015 00 01 00 4</w:t>
            </w:r>
          </w:p>
          <w:p w:rsidR="00CC4A4F" w:rsidRPr="006E40A2" w:rsidRDefault="00CC4A4F" w:rsidP="00CD129C">
            <w:pPr>
              <w:pStyle w:val="a0"/>
              <w:jc w:val="left"/>
              <w:rPr>
                <w:bCs/>
              </w:rPr>
            </w:pPr>
            <w:r w:rsidRPr="006E40A2">
              <w:rPr>
                <w:bCs/>
              </w:rPr>
              <w:t>Отходы смеси затвердевших разнородных пластмасс 571 099 00 01 00 4</w:t>
            </w:r>
          </w:p>
          <w:p w:rsidR="00CC4A4F" w:rsidRPr="006E40A2" w:rsidRDefault="00CC4A4F" w:rsidP="00CD129C">
            <w:pPr>
              <w:pStyle w:val="a0"/>
              <w:jc w:val="left"/>
              <w:rPr>
                <w:bCs/>
              </w:rPr>
            </w:pPr>
            <w:r w:rsidRPr="006E40A2">
              <w:rPr>
                <w:bCs/>
              </w:rPr>
              <w:t>Покрышки с тканевым кордом отработанные 575 002 03 13 00 4</w:t>
            </w:r>
          </w:p>
          <w:p w:rsidR="00CC4A4F" w:rsidRPr="006E40A2" w:rsidRDefault="00CC4A4F" w:rsidP="00CD129C">
            <w:pPr>
              <w:pStyle w:val="a0"/>
              <w:jc w:val="left"/>
              <w:rPr>
                <w:bCs/>
              </w:rPr>
            </w:pPr>
            <w:r w:rsidRPr="006E40A2">
              <w:rPr>
                <w:bCs/>
              </w:rPr>
              <w:t>Покрышки с металлическим кордом отработанные575 002 04 13 00 4</w:t>
            </w:r>
          </w:p>
          <w:p w:rsidR="00CC4A4F" w:rsidRPr="006E40A2" w:rsidRDefault="00CC4A4F" w:rsidP="00CD129C">
            <w:pPr>
              <w:pStyle w:val="a0"/>
              <w:jc w:val="left"/>
              <w:rPr>
                <w:bCs/>
              </w:rPr>
            </w:pPr>
            <w:r w:rsidRPr="006E40A2">
              <w:rPr>
                <w:bCs/>
              </w:rPr>
              <w:t>Резиноасбестовые отходы (в том числе изделия</w:t>
            </w:r>
            <w:bookmarkStart w:id="65" w:name="par1361"/>
            <w:bookmarkEnd w:id="65"/>
            <w:r w:rsidRPr="006E40A2">
              <w:rPr>
                <w:bCs/>
              </w:rPr>
              <w:t xml:space="preserve"> отработанные и брак) 575 003 00 01 00 4</w:t>
            </w:r>
          </w:p>
          <w:p w:rsidR="00CC4A4F" w:rsidRPr="006E40A2" w:rsidRDefault="00CC4A4F" w:rsidP="00CD129C">
            <w:pPr>
              <w:pStyle w:val="a0"/>
              <w:jc w:val="left"/>
              <w:rPr>
                <w:bCs/>
              </w:rPr>
            </w:pPr>
            <w:r w:rsidRPr="006E40A2">
              <w:rPr>
                <w:bCs/>
              </w:rPr>
              <w:t>Отходы из жилищ несортированные (исключая</w:t>
            </w:r>
            <w:bookmarkStart w:id="66" w:name="par1425"/>
            <w:bookmarkEnd w:id="66"/>
            <w:r w:rsidRPr="006E40A2">
              <w:rPr>
                <w:bCs/>
              </w:rPr>
              <w:t xml:space="preserve"> крупногабаритные) 911 001 00 01 00 4</w:t>
            </w:r>
          </w:p>
          <w:p w:rsidR="00CC4A4F" w:rsidRPr="006E40A2" w:rsidRDefault="00CC4A4F" w:rsidP="00CD129C">
            <w:pPr>
              <w:pStyle w:val="a0"/>
              <w:jc w:val="left"/>
              <w:rPr>
                <w:bCs/>
              </w:rPr>
            </w:pPr>
            <w:r w:rsidRPr="006E40A2">
              <w:rPr>
                <w:bCs/>
              </w:rPr>
              <w:t>Мусор от бытовых помещений организаций</w:t>
            </w:r>
            <w:bookmarkStart w:id="67" w:name="par1430"/>
            <w:bookmarkEnd w:id="67"/>
            <w:r w:rsidRPr="006E40A2">
              <w:rPr>
                <w:bCs/>
              </w:rPr>
              <w:t xml:space="preserve"> несортированный (исключая крупногабаритный) 912 004 00 01 00 4</w:t>
            </w:r>
          </w:p>
          <w:p w:rsidR="00CC4A4F" w:rsidRPr="006E40A2" w:rsidRDefault="00CC4A4F" w:rsidP="00CD129C">
            <w:pPr>
              <w:pStyle w:val="a0"/>
              <w:jc w:val="left"/>
              <w:rPr>
                <w:bCs/>
              </w:rPr>
            </w:pPr>
            <w:r w:rsidRPr="006E40A2">
              <w:rPr>
                <w:bCs/>
              </w:rPr>
              <w:t>Мусор строительный от разборки зданий</w:t>
            </w:r>
          </w:p>
          <w:p w:rsidR="00CC4A4F" w:rsidRPr="006E40A2" w:rsidRDefault="00CC4A4F" w:rsidP="00CD129C">
            <w:pPr>
              <w:pStyle w:val="a0"/>
              <w:jc w:val="left"/>
              <w:rPr>
                <w:bCs/>
              </w:rPr>
            </w:pPr>
            <w:r w:rsidRPr="006E40A2">
              <w:rPr>
                <w:bCs/>
              </w:rPr>
              <w:t>912 006 01 01 00 4</w:t>
            </w:r>
          </w:p>
          <w:p w:rsidR="00CC4A4F" w:rsidRPr="006E40A2" w:rsidRDefault="00CC4A4F" w:rsidP="00CD129C">
            <w:pPr>
              <w:pStyle w:val="a0"/>
              <w:jc w:val="left"/>
              <w:rPr>
                <w:bCs/>
              </w:rPr>
            </w:pPr>
            <w:r w:rsidRPr="006E40A2">
              <w:rPr>
                <w:bCs/>
              </w:rPr>
              <w:t>Отходы кухонь и предприятий общественного питания 912 010 00 00 00 0</w:t>
            </w:r>
          </w:p>
          <w:p w:rsidR="00CC4A4F" w:rsidRPr="006E40A2" w:rsidRDefault="00CC4A4F" w:rsidP="00CD129C">
            <w:pPr>
              <w:pStyle w:val="a0"/>
              <w:jc w:val="left"/>
              <w:rPr>
                <w:bCs/>
              </w:rPr>
            </w:pPr>
            <w:r w:rsidRPr="006E40A2">
              <w:rPr>
                <w:bCs/>
              </w:rPr>
              <w:t>Электрическое оборудование, приборы, устройства и их части</w:t>
            </w:r>
          </w:p>
          <w:p w:rsidR="00CC4A4F" w:rsidRPr="006E40A2" w:rsidRDefault="00CC4A4F" w:rsidP="00CD129C">
            <w:pPr>
              <w:pStyle w:val="a0"/>
              <w:jc w:val="left"/>
              <w:rPr>
                <w:bCs/>
              </w:rPr>
            </w:pPr>
            <w:r w:rsidRPr="006E40A2">
              <w:rPr>
                <w:bCs/>
              </w:rPr>
              <w:t>921 000 00 00 00 0</w:t>
            </w:r>
          </w:p>
          <w:p w:rsidR="00CC4A4F" w:rsidRPr="006E40A2" w:rsidRDefault="00CC4A4F" w:rsidP="00CD129C">
            <w:pPr>
              <w:pStyle w:val="a0"/>
              <w:jc w:val="left"/>
              <w:rPr>
                <w:bCs/>
              </w:rPr>
            </w:pPr>
          </w:p>
        </w:tc>
        <w:tc>
          <w:tcPr>
            <w:tcW w:w="483" w:type="pct"/>
          </w:tcPr>
          <w:p w:rsidR="00CC4A4F" w:rsidRPr="006E40A2" w:rsidRDefault="00CC4A4F" w:rsidP="00CD129C">
            <w:pPr>
              <w:pStyle w:val="a0"/>
              <w:jc w:val="left"/>
              <w:rPr>
                <w:bCs/>
              </w:rPr>
            </w:pPr>
            <w:r>
              <w:t>Отсутствует</w:t>
            </w:r>
          </w:p>
        </w:tc>
        <w:tc>
          <w:tcPr>
            <w:tcW w:w="532" w:type="pct"/>
          </w:tcPr>
          <w:p w:rsidR="00CC4A4F" w:rsidRPr="006E40A2" w:rsidRDefault="00CC4A4F" w:rsidP="00CD129C">
            <w:pPr>
              <w:pStyle w:val="a0"/>
              <w:jc w:val="left"/>
              <w:rPr>
                <w:bCs/>
              </w:rPr>
            </w:pPr>
            <w:r w:rsidRPr="006E40A2">
              <w:rPr>
                <w:bCs/>
              </w:rPr>
              <w:t>71715000</w:t>
            </w:r>
          </w:p>
        </w:tc>
        <w:tc>
          <w:tcPr>
            <w:tcW w:w="486" w:type="pct"/>
          </w:tcPr>
          <w:p w:rsidR="00CC4A4F" w:rsidRPr="006E40A2" w:rsidRDefault="00CC4A4F" w:rsidP="00CD129C">
            <w:pPr>
              <w:pStyle w:val="a0"/>
              <w:jc w:val="left"/>
            </w:pPr>
            <w:r w:rsidRPr="006E40A2">
              <w:t>г. Ялуторовск</w:t>
            </w:r>
          </w:p>
        </w:tc>
        <w:tc>
          <w:tcPr>
            <w:tcW w:w="742" w:type="pct"/>
          </w:tcPr>
          <w:p w:rsidR="00CC4A4F" w:rsidRPr="006E40A2" w:rsidRDefault="00CC4A4F" w:rsidP="00CD129C">
            <w:pPr>
              <w:pStyle w:val="a0"/>
              <w:jc w:val="left"/>
              <w:rPr>
                <w:bCs/>
              </w:rPr>
            </w:pPr>
            <w:r w:rsidRPr="006E40A2">
              <w:t>ООО "Благоустройство"</w:t>
            </w:r>
          </w:p>
        </w:tc>
      </w:tr>
      <w:tr w:rsidR="00CC4A4F" w:rsidRPr="00DC5106" w:rsidTr="006E40A2">
        <w:trPr>
          <w:trHeight w:val="1653"/>
        </w:trPr>
        <w:tc>
          <w:tcPr>
            <w:tcW w:w="266" w:type="pct"/>
          </w:tcPr>
          <w:p w:rsidR="00CC4A4F" w:rsidRPr="006E40A2" w:rsidRDefault="00CC4A4F" w:rsidP="00CD129C">
            <w:pPr>
              <w:pStyle w:val="a0"/>
              <w:jc w:val="left"/>
              <w:rPr>
                <w:bCs/>
              </w:rPr>
            </w:pPr>
            <w:r w:rsidRPr="006E40A2">
              <w:t>72-00028</w:t>
            </w:r>
            <w:r>
              <w:t>-З-00592-250914</w:t>
            </w:r>
          </w:p>
        </w:tc>
        <w:tc>
          <w:tcPr>
            <w:tcW w:w="820" w:type="pct"/>
          </w:tcPr>
          <w:p w:rsidR="00CC4A4F" w:rsidRPr="006E40A2" w:rsidRDefault="00CC4A4F" w:rsidP="00CD129C">
            <w:pPr>
              <w:pStyle w:val="a0"/>
              <w:jc w:val="left"/>
              <w:rPr>
                <w:bCs/>
              </w:rPr>
            </w:pPr>
            <w:r w:rsidRPr="006E40A2">
              <w:t>Полигон  ТБО р.п. Казанское</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Отходы абразивных материалов в виде пыли и порошка 314 043 04 44 00 4</w:t>
            </w:r>
          </w:p>
          <w:p w:rsidR="00CC4A4F" w:rsidRPr="006E40A2" w:rsidRDefault="00CC4A4F" w:rsidP="00CD129C">
            <w:pPr>
              <w:pStyle w:val="a0"/>
              <w:jc w:val="left"/>
              <w:rPr>
                <w:bCs/>
              </w:rPr>
            </w:pPr>
            <w:r w:rsidRPr="006E40A2">
              <w:rPr>
                <w:bCs/>
              </w:rPr>
              <w:t>Шлак сварочный  314 048 00 01 99 4</w:t>
            </w:r>
          </w:p>
          <w:p w:rsidR="00CC4A4F" w:rsidRPr="006E40A2" w:rsidRDefault="00CC4A4F" w:rsidP="00CD129C">
            <w:pPr>
              <w:pStyle w:val="a0"/>
              <w:jc w:val="left"/>
              <w:rPr>
                <w:bCs/>
              </w:rPr>
            </w:pPr>
            <w:r w:rsidRPr="006E40A2">
              <w:rPr>
                <w:bCs/>
              </w:rPr>
              <w:t>Обтирочный материал, загрязненный маслами (содержание масел менее 15% ) 549 027 01 01 03 4</w:t>
            </w:r>
          </w:p>
          <w:p w:rsidR="00CC4A4F" w:rsidRPr="006E40A2" w:rsidRDefault="00CC4A4F" w:rsidP="00CD129C">
            <w:pPr>
              <w:pStyle w:val="a0"/>
              <w:jc w:val="left"/>
              <w:rPr>
                <w:bCs/>
              </w:rPr>
            </w:pPr>
            <w:r w:rsidRPr="006E40A2">
              <w:rPr>
                <w:bCs/>
              </w:rPr>
              <w:t>Резиноасбестовые отходы (в том числе изделия отработанные и брак)  575 003 00 01 00 4</w:t>
            </w:r>
          </w:p>
          <w:p w:rsidR="00CC4A4F" w:rsidRPr="006E40A2" w:rsidRDefault="00CC4A4F" w:rsidP="00CD129C">
            <w:pPr>
              <w:pStyle w:val="a0"/>
              <w:jc w:val="left"/>
              <w:rPr>
                <w:bCs/>
              </w:rPr>
            </w:pPr>
            <w:r w:rsidRPr="006E40A2">
              <w:rPr>
                <w:bCs/>
              </w:rPr>
              <w:t>Текстиль загрязненный (ткань и ветошь, загрязненная ЛКМ) 582 000 00 00 00 0 </w:t>
            </w:r>
          </w:p>
          <w:p w:rsidR="00CC4A4F" w:rsidRPr="006E40A2" w:rsidRDefault="00CC4A4F" w:rsidP="00CD129C">
            <w:pPr>
              <w:pStyle w:val="a0"/>
              <w:jc w:val="left"/>
              <w:rPr>
                <w:bCs/>
              </w:rPr>
            </w:pPr>
            <w:r w:rsidRPr="006E40A2">
              <w:rPr>
                <w:bCs/>
              </w:rPr>
              <w:t>Отходы смеси затвердевших разнородных пластмасс  571 099 00 01 00 4 </w:t>
            </w:r>
          </w:p>
          <w:p w:rsidR="00CC4A4F" w:rsidRPr="006E40A2" w:rsidRDefault="00CC4A4F" w:rsidP="00CD129C">
            <w:pPr>
              <w:pStyle w:val="a0"/>
              <w:jc w:val="left"/>
              <w:rPr>
                <w:bCs/>
              </w:rPr>
            </w:pPr>
            <w:r w:rsidRPr="006E40A2">
              <w:rPr>
                <w:bCs/>
              </w:rPr>
              <w:t>Отходы из жилищ несортированные (исключая крупногабаритные)  911 001 00 01 00 4 </w:t>
            </w:r>
          </w:p>
          <w:p w:rsidR="00CC4A4F" w:rsidRPr="006E40A2" w:rsidRDefault="00CC4A4F" w:rsidP="00CD129C">
            <w:pPr>
              <w:pStyle w:val="a0"/>
              <w:jc w:val="left"/>
              <w:rPr>
                <w:bCs/>
              </w:rPr>
            </w:pPr>
            <w:r w:rsidRPr="006E40A2">
              <w:rPr>
                <w:bCs/>
              </w:rPr>
              <w:t>Отходы потребления на производстве, подобные коммунальным (смет с территории)  912 000 00 00 00 0</w:t>
            </w:r>
          </w:p>
          <w:p w:rsidR="00CC4A4F" w:rsidRPr="006E40A2" w:rsidRDefault="00CC4A4F" w:rsidP="00CD129C">
            <w:pPr>
              <w:pStyle w:val="a0"/>
              <w:jc w:val="left"/>
              <w:rPr>
                <w:bCs/>
              </w:rPr>
            </w:pPr>
            <w:r w:rsidRPr="006E40A2">
              <w:rPr>
                <w:bCs/>
              </w:rPr>
              <w:t>Мусор от бытовых помещений организаций несортированный (исключая крупногабаритный) 912 004 00 01 00 4</w:t>
            </w:r>
          </w:p>
          <w:p w:rsidR="00CC4A4F" w:rsidRPr="006E40A2" w:rsidRDefault="00CC4A4F" w:rsidP="00CD129C">
            <w:pPr>
              <w:pStyle w:val="a0"/>
              <w:jc w:val="left"/>
              <w:rPr>
                <w:bCs/>
              </w:rPr>
            </w:pPr>
            <w:r w:rsidRPr="006E40A2">
              <w:rPr>
                <w:bCs/>
              </w:rPr>
              <w:t>Отходы потребления на производстве, подобные коммунальным  (смет со складских помещений)  912 000 00 00 00 0</w:t>
            </w:r>
          </w:p>
          <w:p w:rsidR="00CC4A4F" w:rsidRPr="006E40A2" w:rsidRDefault="00CC4A4F" w:rsidP="00CD129C">
            <w:pPr>
              <w:pStyle w:val="a0"/>
              <w:jc w:val="left"/>
              <w:rPr>
                <w:bCs/>
              </w:rPr>
            </w:pPr>
            <w:r w:rsidRPr="006E40A2">
              <w:rPr>
                <w:bCs/>
              </w:rPr>
              <w:t>мусор строительный от разборки зданий 912 006 01 01 00 4</w:t>
            </w:r>
          </w:p>
          <w:p w:rsidR="00CC4A4F" w:rsidRPr="006E40A2" w:rsidRDefault="00CC4A4F" w:rsidP="00CD129C">
            <w:pPr>
              <w:pStyle w:val="a0"/>
              <w:jc w:val="left"/>
              <w:rPr>
                <w:bCs/>
              </w:rPr>
            </w:pPr>
            <w:r w:rsidRPr="006E40A2">
              <w:rPr>
                <w:bCs/>
              </w:rPr>
              <w:t>Отходы (осадки) при подготовке воды (шлам водоподготовки) 941 000 00 00 00 0</w:t>
            </w:r>
          </w:p>
        </w:tc>
        <w:tc>
          <w:tcPr>
            <w:tcW w:w="483" w:type="pct"/>
          </w:tcPr>
          <w:p w:rsidR="00CC4A4F" w:rsidRPr="006E40A2" w:rsidRDefault="00CC4A4F" w:rsidP="00CD129C">
            <w:pPr>
              <w:pStyle w:val="a0"/>
              <w:jc w:val="left"/>
              <w:rPr>
                <w:bCs/>
              </w:rPr>
            </w:pPr>
            <w:r>
              <w:t>Отсутствует</w:t>
            </w:r>
          </w:p>
        </w:tc>
        <w:tc>
          <w:tcPr>
            <w:tcW w:w="532" w:type="pct"/>
          </w:tcPr>
          <w:p w:rsidR="00CC4A4F" w:rsidRPr="006E40A2" w:rsidRDefault="00CC4A4F" w:rsidP="00CD129C">
            <w:pPr>
              <w:pStyle w:val="a0"/>
              <w:jc w:val="left"/>
              <w:rPr>
                <w:bCs/>
              </w:rPr>
            </w:pPr>
            <w:r w:rsidRPr="006E40A2">
              <w:rPr>
                <w:bCs/>
              </w:rPr>
              <w:t>71 630 432</w:t>
            </w:r>
          </w:p>
        </w:tc>
        <w:tc>
          <w:tcPr>
            <w:tcW w:w="486" w:type="pct"/>
          </w:tcPr>
          <w:p w:rsidR="00CC4A4F" w:rsidRPr="006E40A2" w:rsidRDefault="00CC4A4F" w:rsidP="00CD129C">
            <w:pPr>
              <w:pStyle w:val="a0"/>
              <w:jc w:val="left"/>
              <w:rPr>
                <w:bCs/>
              </w:rPr>
            </w:pPr>
            <w:r w:rsidRPr="006E40A2">
              <w:rPr>
                <w:bCs/>
              </w:rPr>
              <w:t>с.Казанское</w:t>
            </w:r>
          </w:p>
        </w:tc>
        <w:tc>
          <w:tcPr>
            <w:tcW w:w="742" w:type="pct"/>
          </w:tcPr>
          <w:p w:rsidR="00CC4A4F" w:rsidRPr="006E40A2" w:rsidRDefault="00CC4A4F" w:rsidP="00CD129C">
            <w:pPr>
              <w:pStyle w:val="a0"/>
              <w:jc w:val="left"/>
              <w:rPr>
                <w:bCs/>
              </w:rPr>
            </w:pPr>
            <w:r w:rsidRPr="006E40A2">
              <w:rPr>
                <w:bCs/>
              </w:rPr>
              <w:t>Муниципальное Унитарное Предприятие Жилищно-Коммунального Хозяйства Казанского района</w:t>
            </w:r>
          </w:p>
          <w:p w:rsidR="00CC4A4F" w:rsidRPr="006E40A2" w:rsidRDefault="00CC4A4F" w:rsidP="00CD129C">
            <w:pPr>
              <w:pStyle w:val="a0"/>
              <w:jc w:val="left"/>
              <w:rPr>
                <w:bCs/>
              </w:rPr>
            </w:pPr>
            <w:r w:rsidRPr="006E40A2">
              <w:rPr>
                <w:bCs/>
              </w:rPr>
              <w:t>627420, Тюменская область, село Казанское, ул. Ишимская, 42</w:t>
            </w:r>
          </w:p>
        </w:tc>
      </w:tr>
      <w:tr w:rsidR="00CC4A4F" w:rsidRPr="00DC5106" w:rsidTr="006E40A2">
        <w:trPr>
          <w:trHeight w:val="1653"/>
        </w:trPr>
        <w:tc>
          <w:tcPr>
            <w:tcW w:w="266" w:type="pct"/>
          </w:tcPr>
          <w:p w:rsidR="00CC4A4F" w:rsidRPr="006E40A2" w:rsidRDefault="00CC4A4F" w:rsidP="00CD129C">
            <w:pPr>
              <w:pStyle w:val="a0"/>
              <w:jc w:val="left"/>
              <w:rPr>
                <w:bCs/>
              </w:rPr>
            </w:pPr>
            <w:r w:rsidRPr="006E40A2">
              <w:t>72-00030</w:t>
            </w:r>
            <w:r>
              <w:t>-З-00592-250914</w:t>
            </w:r>
          </w:p>
        </w:tc>
        <w:tc>
          <w:tcPr>
            <w:tcW w:w="820" w:type="pct"/>
          </w:tcPr>
          <w:p w:rsidR="00CC4A4F" w:rsidRPr="006E40A2" w:rsidRDefault="00CC4A4F" w:rsidP="00CD129C">
            <w:pPr>
              <w:pStyle w:val="a0"/>
              <w:jc w:val="left"/>
              <w:rPr>
                <w:bCs/>
              </w:rPr>
            </w:pPr>
            <w:r w:rsidRPr="006E40A2">
              <w:t>Полигон П-10, резервуар 4/8</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Шлам очистки трубопроводов и емкостей (бочек, контейнеров, цистерн, гудронаторов) от  нефти 5460150104033</w:t>
            </w:r>
          </w:p>
          <w:p w:rsidR="00CC4A4F" w:rsidRPr="006E40A2" w:rsidRDefault="00CC4A4F" w:rsidP="00CD129C">
            <w:pPr>
              <w:pStyle w:val="a0"/>
              <w:jc w:val="left"/>
              <w:rPr>
                <w:bCs/>
              </w:rPr>
            </w:pPr>
            <w:r w:rsidRPr="006E40A2">
              <w:rPr>
                <w:bCs/>
              </w:rPr>
              <w:t>Отходы катализаторов и контактных масс, не вошедших в другие пункты 5950000000000</w:t>
            </w:r>
          </w:p>
          <w:p w:rsidR="00CC4A4F" w:rsidRPr="006E40A2" w:rsidRDefault="00CC4A4F" w:rsidP="00CD129C">
            <w:pPr>
              <w:pStyle w:val="a0"/>
              <w:jc w:val="left"/>
              <w:rPr>
                <w:bCs/>
              </w:rPr>
            </w:pPr>
            <w:r w:rsidRPr="006E40A2">
              <w:rPr>
                <w:bCs/>
              </w:rPr>
              <w:t>Прочие коммунальные отходы (Шлам от химчистки-прачечной) 9900000000000</w:t>
            </w:r>
          </w:p>
          <w:p w:rsidR="00CC4A4F" w:rsidRPr="006E40A2" w:rsidRDefault="00CC4A4F" w:rsidP="00CD129C">
            <w:pPr>
              <w:pStyle w:val="a0"/>
              <w:jc w:val="left"/>
              <w:rPr>
                <w:bCs/>
              </w:rPr>
            </w:pPr>
            <w:r w:rsidRPr="006E40A2">
              <w:rPr>
                <w:bCs/>
              </w:rPr>
              <w:t>Песок, загрязненный маслами (содержание масел менее 15%) 3140230301034</w:t>
            </w:r>
          </w:p>
          <w:p w:rsidR="00CC4A4F" w:rsidRPr="006E40A2" w:rsidRDefault="00CC4A4F" w:rsidP="00CD129C">
            <w:pPr>
              <w:pStyle w:val="a0"/>
              <w:jc w:val="left"/>
              <w:rPr>
                <w:bCs/>
              </w:rPr>
            </w:pPr>
            <w:r w:rsidRPr="006E40A2">
              <w:rPr>
                <w:bCs/>
              </w:rPr>
              <w:t>Отходы (осадки) при механической и биологической очистке сточных вод 9430000000000</w:t>
            </w:r>
          </w:p>
        </w:tc>
        <w:tc>
          <w:tcPr>
            <w:tcW w:w="483" w:type="pct"/>
          </w:tcPr>
          <w:p w:rsidR="00CC4A4F" w:rsidRPr="006E40A2" w:rsidRDefault="00CC4A4F" w:rsidP="00CD129C">
            <w:pPr>
              <w:pStyle w:val="a0"/>
              <w:jc w:val="left"/>
              <w:rPr>
                <w:bCs/>
              </w:rPr>
            </w:pPr>
            <w:r>
              <w:rPr>
                <w:bCs/>
              </w:rPr>
              <w:t>Отсутствует</w:t>
            </w:r>
          </w:p>
        </w:tc>
        <w:tc>
          <w:tcPr>
            <w:tcW w:w="532" w:type="pct"/>
          </w:tcPr>
          <w:p w:rsidR="00CC4A4F" w:rsidRPr="006E40A2" w:rsidRDefault="00CC4A4F" w:rsidP="00CD129C">
            <w:pPr>
              <w:pStyle w:val="a0"/>
              <w:jc w:val="left"/>
              <w:rPr>
                <w:bCs/>
              </w:rPr>
            </w:pPr>
            <w:r w:rsidRPr="006E40A2">
              <w:rPr>
                <w:bCs/>
              </w:rPr>
              <w:t>71710000</w:t>
            </w:r>
          </w:p>
        </w:tc>
        <w:tc>
          <w:tcPr>
            <w:tcW w:w="486" w:type="pct"/>
          </w:tcPr>
          <w:p w:rsidR="00CC4A4F" w:rsidRPr="006E40A2" w:rsidRDefault="00CC4A4F" w:rsidP="00CD129C">
            <w:pPr>
              <w:pStyle w:val="a0"/>
              <w:jc w:val="left"/>
              <w:rPr>
                <w:bCs/>
              </w:rPr>
            </w:pPr>
            <w:r w:rsidRPr="006E40A2">
              <w:t>д. Чукманка Тобольского района Тюменская область</w:t>
            </w:r>
          </w:p>
        </w:tc>
        <w:tc>
          <w:tcPr>
            <w:tcW w:w="742" w:type="pct"/>
          </w:tcPr>
          <w:p w:rsidR="00CC4A4F" w:rsidRPr="006E40A2" w:rsidRDefault="00CC4A4F" w:rsidP="00CD129C">
            <w:pPr>
              <w:pStyle w:val="a0"/>
              <w:jc w:val="left"/>
            </w:pPr>
            <w:r w:rsidRPr="006E40A2">
              <w:t>ООО "Тобольск-Нефтехим"</w:t>
            </w:r>
          </w:p>
          <w:p w:rsidR="00CC4A4F" w:rsidRPr="006E40A2" w:rsidRDefault="00CC4A4F" w:rsidP="00CD129C">
            <w:pPr>
              <w:pStyle w:val="a0"/>
              <w:jc w:val="left"/>
              <w:rPr>
                <w:bCs/>
              </w:rPr>
            </w:pPr>
            <w:r w:rsidRPr="006E40A2">
              <w:rPr>
                <w:bCs/>
              </w:rPr>
              <w:t>626150, Российская Федерация, Тюменская область, г.Тобольск, Промзона</w:t>
            </w:r>
          </w:p>
        </w:tc>
      </w:tr>
      <w:tr w:rsidR="00CC4A4F" w:rsidRPr="00DC5106" w:rsidTr="006E40A2">
        <w:trPr>
          <w:trHeight w:val="1653"/>
        </w:trPr>
        <w:tc>
          <w:tcPr>
            <w:tcW w:w="266" w:type="pct"/>
          </w:tcPr>
          <w:p w:rsidR="00CC4A4F" w:rsidRPr="006E40A2" w:rsidRDefault="00CC4A4F" w:rsidP="00CD129C">
            <w:pPr>
              <w:pStyle w:val="a0"/>
              <w:jc w:val="left"/>
              <w:rPr>
                <w:bCs/>
              </w:rPr>
            </w:pPr>
            <w:r w:rsidRPr="006E40A2">
              <w:t>72-00033</w:t>
            </w:r>
            <w:r>
              <w:t>-Х-00592-250914</w:t>
            </w:r>
          </w:p>
        </w:tc>
        <w:tc>
          <w:tcPr>
            <w:tcW w:w="820" w:type="pct"/>
          </w:tcPr>
          <w:p w:rsidR="00CC4A4F" w:rsidRPr="006E40A2" w:rsidRDefault="00CC4A4F" w:rsidP="00CD129C">
            <w:pPr>
              <w:pStyle w:val="a0"/>
              <w:jc w:val="left"/>
              <w:rPr>
                <w:bCs/>
              </w:rPr>
            </w:pPr>
            <w:r w:rsidRPr="006E40A2">
              <w:t>Шламовый амбар на кусте 4 Усть-Тегусского месторождения</w:t>
            </w:r>
          </w:p>
        </w:tc>
        <w:tc>
          <w:tcPr>
            <w:tcW w:w="461" w:type="pct"/>
          </w:tcPr>
          <w:p w:rsidR="00CC4A4F" w:rsidRPr="006E40A2" w:rsidRDefault="00CC4A4F" w:rsidP="00CD129C">
            <w:pPr>
              <w:pStyle w:val="a0"/>
              <w:jc w:val="left"/>
              <w:rPr>
                <w:bCs/>
              </w:rPr>
            </w:pPr>
            <w:r w:rsidRPr="006E40A2">
              <w:rPr>
                <w:bCs/>
              </w:rPr>
              <w:t>Захоронение  отходов</w:t>
            </w:r>
          </w:p>
        </w:tc>
        <w:tc>
          <w:tcPr>
            <w:tcW w:w="1210" w:type="pct"/>
          </w:tcPr>
          <w:p w:rsidR="00CC4A4F" w:rsidRPr="006E40A2" w:rsidRDefault="00CC4A4F" w:rsidP="00CD129C">
            <w:pPr>
              <w:pStyle w:val="a0"/>
              <w:jc w:val="left"/>
              <w:rPr>
                <w:bCs/>
              </w:rPr>
            </w:pPr>
            <w:r w:rsidRPr="006E40A2">
              <w:rPr>
                <w:bCs/>
              </w:rPr>
              <w:t>Отходы при добыче нефти и газа (шлам буровой, отработанный буровой раствор) 3410000000000</w:t>
            </w:r>
          </w:p>
          <w:p w:rsidR="00CC4A4F" w:rsidRPr="006E40A2" w:rsidRDefault="00CC4A4F" w:rsidP="00CD129C">
            <w:pPr>
              <w:pStyle w:val="a0"/>
              <w:jc w:val="left"/>
              <w:rPr>
                <w:bCs/>
              </w:rPr>
            </w:pPr>
            <w:r w:rsidRPr="006E40A2">
              <w:rPr>
                <w:bCs/>
              </w:rPr>
              <w:t>Отходы при добыче нефти и газа (буровые сточные воды) 3410000000000</w:t>
            </w:r>
          </w:p>
          <w:p w:rsidR="00CC4A4F" w:rsidRPr="006E40A2" w:rsidRDefault="00CC4A4F" w:rsidP="00CD129C">
            <w:pPr>
              <w:pStyle w:val="a0"/>
              <w:jc w:val="left"/>
              <w:rPr>
                <w:bCs/>
              </w:rPr>
            </w:pPr>
          </w:p>
        </w:tc>
        <w:tc>
          <w:tcPr>
            <w:tcW w:w="483" w:type="pct"/>
          </w:tcPr>
          <w:p w:rsidR="00CC4A4F" w:rsidRPr="006E40A2" w:rsidRDefault="00CC4A4F" w:rsidP="00CD129C">
            <w:pPr>
              <w:pStyle w:val="a0"/>
              <w:jc w:val="left"/>
              <w:rPr>
                <w:bCs/>
              </w:rPr>
            </w:pPr>
            <w:r>
              <w:rPr>
                <w:bCs/>
              </w:rPr>
              <w:t>Имеется</w:t>
            </w:r>
          </w:p>
        </w:tc>
        <w:tc>
          <w:tcPr>
            <w:tcW w:w="532" w:type="pct"/>
          </w:tcPr>
          <w:p w:rsidR="00CC4A4F" w:rsidRPr="006E40A2" w:rsidRDefault="00CC4A4F" w:rsidP="00CD129C">
            <w:pPr>
              <w:pStyle w:val="a0"/>
              <w:jc w:val="left"/>
              <w:rPr>
                <w:bCs/>
              </w:rPr>
            </w:pPr>
            <w:r w:rsidRPr="006E40A2">
              <w:rPr>
                <w:bCs/>
              </w:rPr>
              <w:t>71 648 450</w:t>
            </w:r>
          </w:p>
        </w:tc>
        <w:tc>
          <w:tcPr>
            <w:tcW w:w="486" w:type="pct"/>
          </w:tcPr>
          <w:p w:rsidR="00CC4A4F" w:rsidRPr="006E40A2" w:rsidRDefault="00CC4A4F" w:rsidP="00CD129C">
            <w:pPr>
              <w:pStyle w:val="a0"/>
              <w:jc w:val="left"/>
              <w:rPr>
                <w:bCs/>
              </w:rPr>
            </w:pPr>
            <w:r w:rsidRPr="006E40A2">
              <w:t>п. Белый Яр</w:t>
            </w:r>
          </w:p>
        </w:tc>
        <w:tc>
          <w:tcPr>
            <w:tcW w:w="742" w:type="pct"/>
          </w:tcPr>
          <w:p w:rsidR="00CC4A4F" w:rsidRPr="006E40A2" w:rsidRDefault="00CC4A4F" w:rsidP="00CD129C">
            <w:pPr>
              <w:pStyle w:val="a0"/>
              <w:jc w:val="left"/>
              <w:rPr>
                <w:bCs/>
              </w:rPr>
            </w:pPr>
            <w:r w:rsidRPr="006E40A2">
              <w:t>ООО «РН-Уватнефтегаз»626170, Тюменская обл., с. Уват, ул. Ленина, 77</w:t>
            </w:r>
          </w:p>
        </w:tc>
      </w:tr>
      <w:tr w:rsidR="00CC4A4F" w:rsidRPr="00DC5106" w:rsidTr="006E40A2">
        <w:trPr>
          <w:trHeight w:val="1653"/>
        </w:trPr>
        <w:tc>
          <w:tcPr>
            <w:tcW w:w="266" w:type="pct"/>
          </w:tcPr>
          <w:p w:rsidR="00CC4A4F" w:rsidRPr="006E40A2" w:rsidRDefault="00CC4A4F" w:rsidP="00CD129C">
            <w:pPr>
              <w:pStyle w:val="a0"/>
              <w:jc w:val="left"/>
            </w:pPr>
            <w:r w:rsidRPr="006E40A2">
              <w:t>72-00034</w:t>
            </w:r>
            <w:r>
              <w:t>-З-00592-250914</w:t>
            </w:r>
          </w:p>
        </w:tc>
        <w:tc>
          <w:tcPr>
            <w:tcW w:w="820" w:type="pct"/>
          </w:tcPr>
          <w:p w:rsidR="00CC4A4F" w:rsidRPr="006E40A2" w:rsidRDefault="00CC4A4F" w:rsidP="00CD129C">
            <w:pPr>
              <w:pStyle w:val="a0"/>
              <w:jc w:val="left"/>
            </w:pPr>
            <w:r w:rsidRPr="006E40A2">
              <w:t>Полигон ТБО с. Юргинское</w:t>
            </w:r>
          </w:p>
        </w:tc>
        <w:tc>
          <w:tcPr>
            <w:tcW w:w="461" w:type="pct"/>
          </w:tcPr>
          <w:p w:rsidR="00CC4A4F" w:rsidRPr="006E40A2" w:rsidRDefault="00CC4A4F" w:rsidP="00CD129C">
            <w:pPr>
              <w:pStyle w:val="a0"/>
              <w:jc w:val="left"/>
              <w:rPr>
                <w:bCs/>
              </w:rPr>
            </w:pPr>
            <w:r w:rsidRPr="006E40A2">
              <w:rPr>
                <w:bCs/>
              </w:rPr>
              <w:t>Захоронение  отходов</w:t>
            </w:r>
          </w:p>
        </w:tc>
        <w:tc>
          <w:tcPr>
            <w:tcW w:w="1210" w:type="pct"/>
          </w:tcPr>
          <w:p w:rsidR="00CC4A4F" w:rsidRPr="006E40A2" w:rsidRDefault="00CC4A4F" w:rsidP="00CD129C">
            <w:pPr>
              <w:pStyle w:val="a0"/>
              <w:jc w:val="left"/>
              <w:rPr>
                <w:bCs/>
              </w:rPr>
            </w:pPr>
            <w:r w:rsidRPr="006E40A2">
              <w:rPr>
                <w:bCs/>
              </w:rPr>
              <w:t>Прочие коммунальные отходы</w:t>
            </w:r>
          </w:p>
          <w:p w:rsidR="00CC4A4F" w:rsidRPr="006E40A2" w:rsidRDefault="00CC4A4F" w:rsidP="00CD129C">
            <w:pPr>
              <w:pStyle w:val="a0"/>
              <w:jc w:val="left"/>
              <w:rPr>
                <w:bCs/>
              </w:rPr>
            </w:pPr>
            <w:r w:rsidRPr="006E40A2">
              <w:rPr>
                <w:bCs/>
              </w:rPr>
              <w:t>9900000000000</w:t>
            </w:r>
          </w:p>
          <w:p w:rsidR="00CC4A4F" w:rsidRPr="006E40A2" w:rsidRDefault="00CC4A4F" w:rsidP="00CD129C">
            <w:pPr>
              <w:pStyle w:val="a0"/>
              <w:jc w:val="left"/>
              <w:rPr>
                <w:bCs/>
              </w:rPr>
            </w:pPr>
            <w:r w:rsidRPr="006E40A2">
              <w:rPr>
                <w:bCs/>
              </w:rPr>
              <w:t>Лампы электрические и электронные отработанные и брак</w:t>
            </w:r>
          </w:p>
          <w:p w:rsidR="00CC4A4F" w:rsidRPr="006E40A2" w:rsidRDefault="00CC4A4F" w:rsidP="00CD129C">
            <w:pPr>
              <w:pStyle w:val="a0"/>
              <w:jc w:val="left"/>
              <w:rPr>
                <w:bCs/>
              </w:rPr>
            </w:pPr>
            <w:r w:rsidRPr="006E40A2">
              <w:rPr>
                <w:bCs/>
              </w:rPr>
              <w:t>9231000001000</w:t>
            </w:r>
          </w:p>
          <w:p w:rsidR="00CC4A4F" w:rsidRPr="006E40A2" w:rsidRDefault="00CC4A4F" w:rsidP="00CD129C">
            <w:pPr>
              <w:pStyle w:val="a0"/>
              <w:jc w:val="left"/>
              <w:rPr>
                <w:bCs/>
              </w:rPr>
            </w:pPr>
            <w:r w:rsidRPr="006E40A2">
              <w:rPr>
                <w:bCs/>
              </w:rPr>
              <w:t>Лампы (накаливания, люминесцентные, электронные и другие), стекло с нанесенным люминофором, провода изолированные, кабели и другие изолированные</w:t>
            </w:r>
          </w:p>
          <w:p w:rsidR="00CC4A4F" w:rsidRPr="006E40A2" w:rsidRDefault="00CC4A4F" w:rsidP="00CD129C">
            <w:pPr>
              <w:pStyle w:val="a0"/>
              <w:jc w:val="left"/>
              <w:rPr>
                <w:bCs/>
              </w:rPr>
            </w:pPr>
            <w:r w:rsidRPr="006E40A2">
              <w:rPr>
                <w:bCs/>
              </w:rPr>
              <w:t>электрические проводники 9230000000000</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вошедшие в другие пункты 9200000000000</w:t>
            </w:r>
          </w:p>
          <w:p w:rsidR="00CC4A4F" w:rsidRPr="006E40A2" w:rsidRDefault="00CC4A4F" w:rsidP="00CD129C">
            <w:pPr>
              <w:pStyle w:val="a0"/>
              <w:jc w:val="left"/>
              <w:rPr>
                <w:bCs/>
              </w:rPr>
            </w:pPr>
            <w:r w:rsidRPr="006E40A2">
              <w:rPr>
                <w:bCs/>
              </w:rPr>
              <w:t>Электрическое оборудование, приборы, устройства и их части</w:t>
            </w:r>
          </w:p>
          <w:p w:rsidR="00CC4A4F" w:rsidRPr="006E40A2" w:rsidRDefault="00CC4A4F" w:rsidP="00CD129C">
            <w:pPr>
              <w:pStyle w:val="a0"/>
              <w:jc w:val="left"/>
              <w:rPr>
                <w:bCs/>
              </w:rPr>
            </w:pPr>
            <w:r w:rsidRPr="006E40A2">
              <w:rPr>
                <w:bCs/>
              </w:rPr>
              <w:t>9210000000000</w:t>
            </w:r>
          </w:p>
          <w:p w:rsidR="00CC4A4F" w:rsidRPr="006E40A2" w:rsidRDefault="00CC4A4F" w:rsidP="00CD129C">
            <w:pPr>
              <w:pStyle w:val="a0"/>
              <w:jc w:val="left"/>
              <w:rPr>
                <w:bCs/>
              </w:rPr>
            </w:pPr>
            <w:r w:rsidRPr="006E40A2">
              <w:rPr>
                <w:bCs/>
              </w:rPr>
              <w:t>Мусор строительный 9120060001000</w:t>
            </w:r>
          </w:p>
          <w:p w:rsidR="00CC4A4F" w:rsidRPr="006E40A2" w:rsidRDefault="00CC4A4F" w:rsidP="00CD129C">
            <w:pPr>
              <w:pStyle w:val="a0"/>
              <w:jc w:val="left"/>
              <w:rPr>
                <w:bCs/>
              </w:rPr>
            </w:pPr>
            <w:r w:rsidRPr="006E40A2">
              <w:rPr>
                <w:bCs/>
              </w:rPr>
              <w:t>Мусор строительный от разборки зданий 9120060101004</w:t>
            </w:r>
          </w:p>
          <w:p w:rsidR="00CC4A4F" w:rsidRPr="006E40A2" w:rsidRDefault="00CC4A4F" w:rsidP="00CD129C">
            <w:pPr>
              <w:pStyle w:val="a0"/>
              <w:jc w:val="left"/>
              <w:rPr>
                <w:bCs/>
              </w:rPr>
            </w:pPr>
            <w:r w:rsidRPr="006E40A2">
              <w:rPr>
                <w:bCs/>
              </w:rPr>
              <w:t>Мусор от бытовых помещений организаций несортированный (исключая крупногабаритный)</w:t>
            </w:r>
          </w:p>
          <w:p w:rsidR="00CC4A4F" w:rsidRPr="006E40A2" w:rsidRDefault="00CC4A4F" w:rsidP="00CD129C">
            <w:pPr>
              <w:pStyle w:val="a0"/>
              <w:jc w:val="left"/>
              <w:rPr>
                <w:bCs/>
              </w:rPr>
            </w:pPr>
            <w:r w:rsidRPr="006E40A2">
              <w:rPr>
                <w:bCs/>
              </w:rPr>
              <w:t>9120040001004</w:t>
            </w:r>
          </w:p>
          <w:p w:rsidR="00CC4A4F" w:rsidRPr="006E40A2" w:rsidRDefault="00CC4A4F" w:rsidP="00CD129C">
            <w:pPr>
              <w:pStyle w:val="a0"/>
              <w:jc w:val="left"/>
              <w:rPr>
                <w:bCs/>
              </w:rPr>
            </w:pPr>
            <w:r w:rsidRPr="006E40A2">
              <w:rPr>
                <w:bCs/>
              </w:rPr>
              <w:t>Отходы потребления на производстве, подобные коммунальным</w:t>
            </w:r>
          </w:p>
          <w:p w:rsidR="00CC4A4F" w:rsidRPr="006E40A2" w:rsidRDefault="00CC4A4F" w:rsidP="00CD129C">
            <w:pPr>
              <w:pStyle w:val="a0"/>
              <w:jc w:val="left"/>
              <w:rPr>
                <w:bCs/>
              </w:rPr>
            </w:pPr>
            <w:r w:rsidRPr="006E40A2">
              <w:rPr>
                <w:bCs/>
              </w:rPr>
              <w:t>9120000000000</w:t>
            </w:r>
          </w:p>
          <w:p w:rsidR="00CC4A4F" w:rsidRPr="006E40A2" w:rsidRDefault="00CC4A4F" w:rsidP="00CD129C">
            <w:pPr>
              <w:pStyle w:val="a0"/>
              <w:jc w:val="left"/>
              <w:rPr>
                <w:bCs/>
              </w:rPr>
            </w:pPr>
            <w:r w:rsidRPr="006E40A2">
              <w:rPr>
                <w:bCs/>
              </w:rPr>
              <w:t>Отходы из жилищ несортированные (исключая крупногабаритные)</w:t>
            </w:r>
          </w:p>
          <w:p w:rsidR="00CC4A4F" w:rsidRPr="006E40A2" w:rsidRDefault="00CC4A4F" w:rsidP="00CD129C">
            <w:pPr>
              <w:pStyle w:val="a0"/>
              <w:jc w:val="left"/>
              <w:rPr>
                <w:bCs/>
              </w:rPr>
            </w:pPr>
            <w:r w:rsidRPr="006E40A2">
              <w:rPr>
                <w:bCs/>
              </w:rPr>
              <w:t>9110010001004</w:t>
            </w:r>
          </w:p>
          <w:p w:rsidR="00CC4A4F" w:rsidRPr="006E40A2" w:rsidRDefault="00CC4A4F" w:rsidP="00CD129C">
            <w:pPr>
              <w:pStyle w:val="a0"/>
              <w:jc w:val="left"/>
              <w:rPr>
                <w:bCs/>
              </w:rPr>
            </w:pPr>
            <w:r w:rsidRPr="006E40A2">
              <w:rPr>
                <w:bCs/>
              </w:rPr>
              <w:t>Твердые коммунальные отходы</w:t>
            </w:r>
          </w:p>
          <w:p w:rsidR="00CC4A4F" w:rsidRPr="006E40A2" w:rsidRDefault="00CC4A4F" w:rsidP="00CD129C">
            <w:pPr>
              <w:pStyle w:val="a0"/>
              <w:jc w:val="left"/>
              <w:rPr>
                <w:bCs/>
              </w:rPr>
            </w:pPr>
            <w:r w:rsidRPr="006E40A2">
              <w:rPr>
                <w:bCs/>
              </w:rPr>
              <w:t>9100000000000</w:t>
            </w:r>
          </w:p>
          <w:p w:rsidR="00CC4A4F" w:rsidRPr="006E40A2" w:rsidRDefault="00CC4A4F" w:rsidP="00CD129C">
            <w:pPr>
              <w:pStyle w:val="a0"/>
              <w:jc w:val="left"/>
              <w:rPr>
                <w:bCs/>
              </w:rPr>
            </w:pPr>
            <w:r w:rsidRPr="006E40A2">
              <w:rPr>
                <w:bCs/>
              </w:rPr>
              <w:t>Отходы коммунальные</w:t>
            </w:r>
          </w:p>
          <w:p w:rsidR="00CC4A4F" w:rsidRPr="006E40A2" w:rsidRDefault="00CC4A4F" w:rsidP="00CD129C">
            <w:pPr>
              <w:pStyle w:val="a0"/>
              <w:jc w:val="left"/>
              <w:rPr>
                <w:bCs/>
              </w:rPr>
            </w:pPr>
            <w:r w:rsidRPr="006E40A2">
              <w:rPr>
                <w:bCs/>
              </w:rPr>
              <w:t>9000000000000</w:t>
            </w:r>
          </w:p>
          <w:p w:rsidR="00CC4A4F" w:rsidRPr="006E40A2" w:rsidRDefault="00CC4A4F" w:rsidP="00CD129C">
            <w:pPr>
              <w:pStyle w:val="a0"/>
              <w:jc w:val="left"/>
              <w:rPr>
                <w:bCs/>
              </w:rPr>
            </w:pPr>
            <w:r w:rsidRPr="006E40A2">
              <w:rPr>
                <w:bCs/>
              </w:rPr>
              <w:t>Текстиль загрязнённый</w:t>
            </w:r>
          </w:p>
          <w:p w:rsidR="00CC4A4F" w:rsidRPr="006E40A2" w:rsidRDefault="00CC4A4F" w:rsidP="00CD129C">
            <w:pPr>
              <w:pStyle w:val="a0"/>
              <w:jc w:val="left"/>
              <w:rPr>
                <w:bCs/>
              </w:rPr>
            </w:pPr>
            <w:r w:rsidRPr="006E40A2">
              <w:rPr>
                <w:bCs/>
              </w:rPr>
              <w:t>5820000000000</w:t>
            </w:r>
          </w:p>
          <w:p w:rsidR="00CC4A4F" w:rsidRPr="006E40A2" w:rsidRDefault="00CC4A4F" w:rsidP="00CD129C">
            <w:pPr>
              <w:pStyle w:val="a0"/>
              <w:jc w:val="left"/>
              <w:rPr>
                <w:bCs/>
              </w:rPr>
            </w:pPr>
            <w:r w:rsidRPr="006E40A2">
              <w:rPr>
                <w:bCs/>
              </w:rPr>
              <w:t>Резиноасбестовые отходы (в т.ч. изделия отработанные и брак)</w:t>
            </w:r>
          </w:p>
          <w:p w:rsidR="00CC4A4F" w:rsidRPr="006E40A2" w:rsidRDefault="00CC4A4F" w:rsidP="00CD129C">
            <w:pPr>
              <w:pStyle w:val="a0"/>
              <w:jc w:val="left"/>
              <w:rPr>
                <w:bCs/>
              </w:rPr>
            </w:pPr>
            <w:r w:rsidRPr="006E40A2">
              <w:rPr>
                <w:bCs/>
              </w:rPr>
              <w:t>5750030001004</w:t>
            </w:r>
          </w:p>
          <w:p w:rsidR="00CC4A4F" w:rsidRPr="006E40A2" w:rsidRDefault="00CC4A4F" w:rsidP="00CD129C">
            <w:pPr>
              <w:pStyle w:val="a0"/>
              <w:jc w:val="left"/>
              <w:rPr>
                <w:bCs/>
              </w:rPr>
            </w:pPr>
            <w:r w:rsidRPr="006E40A2">
              <w:rPr>
                <w:bCs/>
              </w:rPr>
              <w:t>Пыль (мука) резиновая</w:t>
            </w:r>
          </w:p>
          <w:p w:rsidR="00CC4A4F" w:rsidRPr="006E40A2" w:rsidRDefault="00CC4A4F" w:rsidP="00CD129C">
            <w:pPr>
              <w:pStyle w:val="a0"/>
              <w:jc w:val="left"/>
              <w:rPr>
                <w:bCs/>
              </w:rPr>
            </w:pPr>
            <w:r w:rsidRPr="006E40A2">
              <w:rPr>
                <w:bCs/>
              </w:rPr>
              <w:t>5750010511004</w:t>
            </w:r>
          </w:p>
          <w:p w:rsidR="00CC4A4F" w:rsidRPr="006E40A2" w:rsidRDefault="00CC4A4F" w:rsidP="00CD129C">
            <w:pPr>
              <w:pStyle w:val="a0"/>
              <w:jc w:val="left"/>
              <w:rPr>
                <w:bCs/>
              </w:rPr>
            </w:pPr>
            <w:r w:rsidRPr="006E40A2">
              <w:rPr>
                <w:bCs/>
              </w:rPr>
              <w:t>Отходы смеси затвердевших разнородных пластмасс</w:t>
            </w:r>
          </w:p>
          <w:p w:rsidR="00CC4A4F" w:rsidRPr="006E40A2" w:rsidRDefault="00CC4A4F" w:rsidP="00CD129C">
            <w:pPr>
              <w:pStyle w:val="a0"/>
              <w:jc w:val="left"/>
              <w:rPr>
                <w:bCs/>
              </w:rPr>
            </w:pPr>
            <w:r w:rsidRPr="006E40A2">
              <w:rPr>
                <w:bCs/>
              </w:rPr>
              <w:t>5710990001004</w:t>
            </w:r>
          </w:p>
          <w:p w:rsidR="00CC4A4F" w:rsidRPr="006E40A2" w:rsidRDefault="00CC4A4F" w:rsidP="00CD129C">
            <w:pPr>
              <w:pStyle w:val="a0"/>
              <w:jc w:val="left"/>
              <w:rPr>
                <w:bCs/>
              </w:rPr>
            </w:pPr>
            <w:r w:rsidRPr="006E40A2">
              <w:rPr>
                <w:bCs/>
              </w:rPr>
              <w:t>Отходы стеклолакоткани</w:t>
            </w:r>
          </w:p>
          <w:p w:rsidR="00CC4A4F" w:rsidRPr="006E40A2" w:rsidRDefault="00CC4A4F" w:rsidP="00CD129C">
            <w:pPr>
              <w:pStyle w:val="a0"/>
              <w:jc w:val="left"/>
              <w:rPr>
                <w:bCs/>
              </w:rPr>
            </w:pPr>
            <w:r w:rsidRPr="006E40A2">
              <w:rPr>
                <w:bCs/>
              </w:rPr>
              <w:t>5710320101004</w:t>
            </w:r>
          </w:p>
          <w:p w:rsidR="00CC4A4F" w:rsidRPr="006E40A2" w:rsidRDefault="00CC4A4F" w:rsidP="00CD129C">
            <w:pPr>
              <w:pStyle w:val="a0"/>
              <w:jc w:val="left"/>
              <w:rPr>
                <w:bCs/>
              </w:rPr>
            </w:pPr>
            <w:r w:rsidRPr="006E40A2">
              <w:rPr>
                <w:bCs/>
              </w:rPr>
              <w:t>Отходы затвердевшего поливинилхлорида и пенопласта на его базе 5710160001004</w:t>
            </w:r>
          </w:p>
          <w:p w:rsidR="00CC4A4F" w:rsidRPr="006E40A2" w:rsidRDefault="00CC4A4F" w:rsidP="00CD129C">
            <w:pPr>
              <w:pStyle w:val="a0"/>
              <w:jc w:val="left"/>
              <w:rPr>
                <w:bCs/>
              </w:rPr>
            </w:pPr>
            <w:r w:rsidRPr="006E40A2">
              <w:rPr>
                <w:bCs/>
              </w:rPr>
              <w:t>Отходы фото- и кинопленки, рентгеновской пленки</w:t>
            </w:r>
          </w:p>
          <w:p w:rsidR="00CC4A4F" w:rsidRPr="006E40A2" w:rsidRDefault="00CC4A4F" w:rsidP="00CD129C">
            <w:pPr>
              <w:pStyle w:val="a0"/>
              <w:jc w:val="left"/>
              <w:rPr>
                <w:bCs/>
              </w:rPr>
            </w:pPr>
            <w:r w:rsidRPr="006E40A2">
              <w:rPr>
                <w:bCs/>
              </w:rPr>
              <w:t>5710150001004</w:t>
            </w:r>
          </w:p>
          <w:p w:rsidR="00CC4A4F" w:rsidRPr="006E40A2" w:rsidRDefault="00CC4A4F" w:rsidP="00CD129C">
            <w:pPr>
              <w:pStyle w:val="a0"/>
              <w:jc w:val="left"/>
              <w:rPr>
                <w:bCs/>
              </w:rPr>
            </w:pPr>
            <w:r w:rsidRPr="006E40A2">
              <w:rPr>
                <w:bCs/>
              </w:rPr>
              <w:t>Обтирочный материал, загрязненный маслами (содержание масел менее 15%)</w:t>
            </w:r>
          </w:p>
          <w:p w:rsidR="00CC4A4F" w:rsidRPr="006E40A2" w:rsidRDefault="00CC4A4F" w:rsidP="00CD129C">
            <w:pPr>
              <w:pStyle w:val="a0"/>
              <w:jc w:val="left"/>
              <w:rPr>
                <w:bCs/>
              </w:rPr>
            </w:pPr>
            <w:r w:rsidRPr="006E40A2">
              <w:rPr>
                <w:bCs/>
              </w:rPr>
              <w:t>5490270101034</w:t>
            </w:r>
          </w:p>
          <w:p w:rsidR="00CC4A4F" w:rsidRPr="006E40A2" w:rsidRDefault="00CC4A4F" w:rsidP="00CD129C">
            <w:pPr>
              <w:pStyle w:val="a0"/>
              <w:jc w:val="left"/>
              <w:rPr>
                <w:bCs/>
              </w:rPr>
            </w:pPr>
            <w:r w:rsidRPr="006E40A2">
              <w:rPr>
                <w:bCs/>
              </w:rPr>
              <w:t>Тара и упаковка из алюминия, загрязненная горюче-смазочными материалами (содержание ГСМ – менее 15% по весу) 3535010313034</w:t>
            </w:r>
          </w:p>
          <w:p w:rsidR="00CC4A4F" w:rsidRPr="006E40A2" w:rsidRDefault="00CC4A4F" w:rsidP="00CD129C">
            <w:pPr>
              <w:pStyle w:val="a0"/>
              <w:jc w:val="left"/>
              <w:rPr>
                <w:bCs/>
              </w:rPr>
            </w:pPr>
            <w:r w:rsidRPr="006E40A2">
              <w:rPr>
                <w:bCs/>
              </w:rPr>
              <w:t>Пыль алюминиевая  не загрязненная</w:t>
            </w:r>
          </w:p>
          <w:p w:rsidR="00CC4A4F" w:rsidRPr="006E40A2" w:rsidRDefault="00CC4A4F" w:rsidP="00CD129C">
            <w:pPr>
              <w:pStyle w:val="a0"/>
              <w:jc w:val="left"/>
              <w:rPr>
                <w:bCs/>
              </w:rPr>
            </w:pPr>
            <w:r w:rsidRPr="006E40A2">
              <w:rPr>
                <w:bCs/>
              </w:rPr>
              <w:t>3531011611004</w:t>
            </w:r>
          </w:p>
          <w:p w:rsidR="00CC4A4F" w:rsidRPr="006E40A2" w:rsidRDefault="00CC4A4F" w:rsidP="00CD129C">
            <w:pPr>
              <w:pStyle w:val="a0"/>
              <w:jc w:val="left"/>
              <w:rPr>
                <w:bCs/>
              </w:rPr>
            </w:pPr>
            <w:r w:rsidRPr="006E40A2">
              <w:rPr>
                <w:bCs/>
              </w:rPr>
              <w:t>Отходы, содержащие алюминий (в том числе алюминиевую пыль) несортированные 3531011101004</w:t>
            </w:r>
          </w:p>
          <w:p w:rsidR="00CC4A4F" w:rsidRPr="006E40A2" w:rsidRDefault="00CC4A4F" w:rsidP="00CD129C">
            <w:pPr>
              <w:pStyle w:val="a0"/>
              <w:jc w:val="left"/>
              <w:rPr>
                <w:bCs/>
              </w:rPr>
            </w:pPr>
            <w:r w:rsidRPr="006E40A2">
              <w:rPr>
                <w:bCs/>
              </w:rPr>
              <w:t>Пыль (или порошок) от шлифования черных металлов с содержанием металла 50% и более</w:t>
            </w:r>
          </w:p>
          <w:p w:rsidR="00CC4A4F" w:rsidRPr="006E40A2" w:rsidRDefault="00CC4A4F" w:rsidP="00CD129C">
            <w:pPr>
              <w:pStyle w:val="a0"/>
              <w:jc w:val="left"/>
              <w:rPr>
                <w:bCs/>
              </w:rPr>
            </w:pPr>
            <w:r w:rsidRPr="006E40A2">
              <w:rPr>
                <w:bCs/>
              </w:rPr>
              <w:t>3515036611004</w:t>
            </w:r>
          </w:p>
          <w:p w:rsidR="00CC4A4F" w:rsidRPr="006E40A2" w:rsidRDefault="00CC4A4F" w:rsidP="00CD129C">
            <w:pPr>
              <w:pStyle w:val="a0"/>
              <w:jc w:val="left"/>
              <w:rPr>
                <w:bCs/>
              </w:rPr>
            </w:pPr>
            <w:r w:rsidRPr="006E40A2">
              <w:rPr>
                <w:bCs/>
              </w:rPr>
              <w:t>Пыль черных металлов незагрязненная 3513160011004</w:t>
            </w:r>
          </w:p>
          <w:p w:rsidR="00CC4A4F" w:rsidRPr="006E40A2" w:rsidRDefault="00CC4A4F" w:rsidP="00CD129C">
            <w:pPr>
              <w:pStyle w:val="a0"/>
              <w:jc w:val="left"/>
              <w:rPr>
                <w:bCs/>
              </w:rPr>
            </w:pPr>
            <w:r w:rsidRPr="006E40A2">
              <w:rPr>
                <w:bCs/>
              </w:rPr>
              <w:t>Пыль оцинкованной стали незагрязненная 3512041611004</w:t>
            </w:r>
          </w:p>
          <w:p w:rsidR="00CC4A4F" w:rsidRPr="006E40A2" w:rsidRDefault="00CC4A4F" w:rsidP="00CD129C">
            <w:pPr>
              <w:pStyle w:val="a0"/>
              <w:jc w:val="left"/>
              <w:rPr>
                <w:bCs/>
              </w:rPr>
            </w:pPr>
            <w:r w:rsidRPr="006E40A2">
              <w:rPr>
                <w:bCs/>
              </w:rPr>
              <w:t>Отходы, содержащие оцинкованную сталь (в том числе стальную пыль) несортированные</w:t>
            </w:r>
          </w:p>
          <w:p w:rsidR="00CC4A4F" w:rsidRPr="006E40A2" w:rsidRDefault="00CC4A4F" w:rsidP="00CD129C">
            <w:pPr>
              <w:pStyle w:val="a0"/>
              <w:jc w:val="left"/>
              <w:rPr>
                <w:bCs/>
              </w:rPr>
            </w:pPr>
            <w:r w:rsidRPr="006E40A2">
              <w:rPr>
                <w:bCs/>
              </w:rPr>
              <w:t>3512041101004</w:t>
            </w:r>
          </w:p>
          <w:p w:rsidR="00CC4A4F" w:rsidRPr="006E40A2" w:rsidRDefault="00CC4A4F" w:rsidP="00CD129C">
            <w:pPr>
              <w:pStyle w:val="a0"/>
              <w:jc w:val="left"/>
              <w:rPr>
                <w:bCs/>
              </w:rPr>
            </w:pPr>
            <w:r w:rsidRPr="006E40A2">
              <w:rPr>
                <w:bCs/>
              </w:rPr>
              <w:t>Пыль легированной стали незагрязненная 3512031611004</w:t>
            </w:r>
          </w:p>
          <w:p w:rsidR="00CC4A4F" w:rsidRPr="006E40A2" w:rsidRDefault="00CC4A4F" w:rsidP="00CD129C">
            <w:pPr>
              <w:pStyle w:val="a0"/>
              <w:jc w:val="left"/>
              <w:rPr>
                <w:bCs/>
              </w:rPr>
            </w:pPr>
            <w:r w:rsidRPr="006E40A2">
              <w:rPr>
                <w:bCs/>
              </w:rPr>
              <w:t>Угольные фильтры отработанные, загрязненные минеральными маслами (содержание масла – менее15%) 3148020201034</w:t>
            </w:r>
          </w:p>
          <w:p w:rsidR="00CC4A4F" w:rsidRPr="006E40A2" w:rsidRDefault="00CC4A4F" w:rsidP="00CD129C">
            <w:pPr>
              <w:pStyle w:val="a0"/>
              <w:jc w:val="left"/>
              <w:rPr>
                <w:bCs/>
              </w:rPr>
            </w:pPr>
            <w:r w:rsidRPr="006E40A2">
              <w:rPr>
                <w:bCs/>
              </w:rPr>
              <w:t>Отходы, содержащие чугун (в том числе чугунную пыль), несортированные</w:t>
            </w:r>
          </w:p>
          <w:p w:rsidR="00CC4A4F" w:rsidRPr="006E40A2" w:rsidRDefault="00CC4A4F" w:rsidP="00CD129C">
            <w:pPr>
              <w:pStyle w:val="a0"/>
              <w:jc w:val="left"/>
              <w:rPr>
                <w:bCs/>
              </w:rPr>
            </w:pPr>
            <w:r w:rsidRPr="006E40A2">
              <w:rPr>
                <w:bCs/>
              </w:rPr>
              <w:t>3511011101004</w:t>
            </w:r>
          </w:p>
          <w:p w:rsidR="00CC4A4F" w:rsidRPr="006E40A2" w:rsidRDefault="00CC4A4F" w:rsidP="00CD129C">
            <w:pPr>
              <w:pStyle w:val="a0"/>
              <w:jc w:val="left"/>
              <w:rPr>
                <w:bCs/>
              </w:rPr>
            </w:pPr>
            <w:r w:rsidRPr="006E40A2">
              <w:rPr>
                <w:bCs/>
              </w:rPr>
              <w:t>Пыль чугунная незагрязненная</w:t>
            </w:r>
          </w:p>
          <w:p w:rsidR="00CC4A4F" w:rsidRPr="006E40A2" w:rsidRDefault="00CC4A4F" w:rsidP="00CD129C">
            <w:pPr>
              <w:pStyle w:val="a0"/>
              <w:jc w:val="left"/>
              <w:rPr>
                <w:bCs/>
              </w:rPr>
            </w:pPr>
            <w:r w:rsidRPr="006E40A2">
              <w:rPr>
                <w:bCs/>
              </w:rPr>
              <w:t>3511011611004</w:t>
            </w:r>
          </w:p>
          <w:p w:rsidR="00CC4A4F" w:rsidRPr="006E40A2" w:rsidRDefault="00CC4A4F" w:rsidP="00CD129C">
            <w:pPr>
              <w:pStyle w:val="a0"/>
              <w:jc w:val="left"/>
              <w:rPr>
                <w:bCs/>
              </w:rPr>
            </w:pPr>
            <w:r w:rsidRPr="006E40A2">
              <w:rPr>
                <w:bCs/>
              </w:rPr>
              <w:t>Отходы содержащие сталь (в том числе стальную пыль) несортированные 3512011101004</w:t>
            </w:r>
          </w:p>
          <w:p w:rsidR="00CC4A4F" w:rsidRPr="006E40A2" w:rsidRDefault="00CC4A4F" w:rsidP="00CD129C">
            <w:pPr>
              <w:pStyle w:val="a0"/>
              <w:jc w:val="left"/>
              <w:rPr>
                <w:bCs/>
              </w:rPr>
            </w:pPr>
            <w:r w:rsidRPr="006E40A2">
              <w:rPr>
                <w:bCs/>
              </w:rPr>
              <w:t>Пыль стальная незагрязненная</w:t>
            </w:r>
          </w:p>
          <w:p w:rsidR="00CC4A4F" w:rsidRPr="006E40A2" w:rsidRDefault="00CC4A4F" w:rsidP="00CD129C">
            <w:pPr>
              <w:pStyle w:val="a0"/>
              <w:jc w:val="left"/>
              <w:rPr>
                <w:bCs/>
              </w:rPr>
            </w:pPr>
            <w:r w:rsidRPr="006E40A2">
              <w:rPr>
                <w:bCs/>
              </w:rPr>
              <w:t>3512011611004</w:t>
            </w:r>
          </w:p>
          <w:p w:rsidR="00CC4A4F" w:rsidRPr="006E40A2" w:rsidRDefault="00CC4A4F" w:rsidP="00CD129C">
            <w:pPr>
              <w:pStyle w:val="a0"/>
              <w:jc w:val="left"/>
              <w:rPr>
                <w:bCs/>
              </w:rPr>
            </w:pPr>
            <w:r w:rsidRPr="006E40A2">
              <w:rPr>
                <w:bCs/>
              </w:rPr>
              <w:t>Отходы, содержащие  легированную сталь (в том числе стальную пыль) несортированные</w:t>
            </w:r>
          </w:p>
          <w:p w:rsidR="00CC4A4F" w:rsidRPr="006E40A2" w:rsidRDefault="00CC4A4F" w:rsidP="00CD129C">
            <w:pPr>
              <w:pStyle w:val="a0"/>
              <w:jc w:val="left"/>
              <w:rPr>
                <w:bCs/>
              </w:rPr>
            </w:pPr>
            <w:r w:rsidRPr="006E40A2">
              <w:rPr>
                <w:bCs/>
              </w:rPr>
              <w:t>3512031101004</w:t>
            </w:r>
          </w:p>
          <w:p w:rsidR="00CC4A4F" w:rsidRPr="006E40A2" w:rsidRDefault="00CC4A4F" w:rsidP="00CD129C">
            <w:pPr>
              <w:pStyle w:val="a0"/>
              <w:jc w:val="left"/>
              <w:rPr>
                <w:bCs/>
              </w:rPr>
            </w:pPr>
            <w:r w:rsidRPr="006E40A2">
              <w:rPr>
                <w:bCs/>
              </w:rPr>
              <w:t>Уголь активированный отработанный, загрязненный минеральными маслами (содержание масла – менее 15%)</w:t>
            </w:r>
          </w:p>
          <w:p w:rsidR="00CC4A4F" w:rsidRPr="006E40A2" w:rsidRDefault="00CC4A4F" w:rsidP="00CD129C">
            <w:pPr>
              <w:pStyle w:val="a0"/>
              <w:jc w:val="left"/>
              <w:rPr>
                <w:bCs/>
              </w:rPr>
            </w:pPr>
            <w:r w:rsidRPr="006E40A2">
              <w:rPr>
                <w:bCs/>
              </w:rPr>
              <w:t>3148010201034</w:t>
            </w:r>
          </w:p>
          <w:p w:rsidR="00CC4A4F" w:rsidRPr="006E40A2" w:rsidRDefault="00CC4A4F" w:rsidP="00CD129C">
            <w:pPr>
              <w:pStyle w:val="a0"/>
              <w:jc w:val="left"/>
              <w:rPr>
                <w:bCs/>
              </w:rPr>
            </w:pPr>
            <w:r w:rsidRPr="006E40A2">
              <w:rPr>
                <w:bCs/>
              </w:rPr>
              <w:t>Шлак сварочный</w:t>
            </w:r>
          </w:p>
          <w:p w:rsidR="00CC4A4F" w:rsidRPr="006E40A2" w:rsidRDefault="00CC4A4F" w:rsidP="00CD129C">
            <w:pPr>
              <w:pStyle w:val="a0"/>
              <w:jc w:val="left"/>
              <w:rPr>
                <w:bCs/>
              </w:rPr>
            </w:pPr>
            <w:r w:rsidRPr="006E40A2">
              <w:rPr>
                <w:bCs/>
              </w:rPr>
              <w:t>3140480001994</w:t>
            </w:r>
          </w:p>
          <w:p w:rsidR="00CC4A4F" w:rsidRPr="006E40A2" w:rsidRDefault="00CC4A4F" w:rsidP="00CD129C">
            <w:pPr>
              <w:pStyle w:val="a0"/>
              <w:jc w:val="left"/>
              <w:rPr>
                <w:bCs/>
              </w:rPr>
            </w:pPr>
            <w:r w:rsidRPr="006E40A2">
              <w:rPr>
                <w:bCs/>
              </w:rPr>
              <w:t>Отходы  абразивных материалов в виде пыли и порошка 3140430411004</w:t>
            </w:r>
          </w:p>
          <w:p w:rsidR="00CC4A4F" w:rsidRPr="006E40A2" w:rsidRDefault="00CC4A4F" w:rsidP="00CD129C">
            <w:pPr>
              <w:pStyle w:val="a0"/>
              <w:jc w:val="left"/>
              <w:rPr>
                <w:bCs/>
              </w:rPr>
            </w:pPr>
            <w:r w:rsidRPr="006E40A2">
              <w:rPr>
                <w:bCs/>
              </w:rPr>
              <w:t>Отходы асбестовой бумаги, отходы асбестовой крошки</w:t>
            </w:r>
          </w:p>
          <w:p w:rsidR="00CC4A4F" w:rsidRPr="006E40A2" w:rsidRDefault="00CC4A4F" w:rsidP="00CD129C">
            <w:pPr>
              <w:pStyle w:val="a0"/>
              <w:jc w:val="left"/>
              <w:rPr>
                <w:bCs/>
              </w:rPr>
            </w:pPr>
            <w:r w:rsidRPr="006E40A2">
              <w:rPr>
                <w:bCs/>
              </w:rPr>
              <w:t>3140370301014</w:t>
            </w:r>
          </w:p>
          <w:p w:rsidR="00CC4A4F" w:rsidRPr="006E40A2" w:rsidRDefault="00CC4A4F" w:rsidP="00CD129C">
            <w:pPr>
              <w:pStyle w:val="a0"/>
              <w:jc w:val="left"/>
              <w:rPr>
                <w:bCs/>
              </w:rPr>
            </w:pPr>
            <w:r w:rsidRPr="006E40A2">
              <w:rPr>
                <w:bCs/>
              </w:rPr>
              <w:t>Отходы асбеста в кусковой форме</w:t>
            </w:r>
          </w:p>
          <w:p w:rsidR="00CC4A4F" w:rsidRPr="006E40A2" w:rsidRDefault="00CC4A4F" w:rsidP="00CD129C">
            <w:pPr>
              <w:pStyle w:val="a0"/>
              <w:jc w:val="left"/>
              <w:rPr>
                <w:bCs/>
              </w:rPr>
            </w:pPr>
            <w:r w:rsidRPr="006E40A2">
              <w:rPr>
                <w:bCs/>
              </w:rPr>
              <w:t>3140370201014</w:t>
            </w:r>
          </w:p>
          <w:p w:rsidR="00CC4A4F" w:rsidRPr="006E40A2" w:rsidRDefault="00CC4A4F" w:rsidP="00CD129C">
            <w:pPr>
              <w:pStyle w:val="a0"/>
              <w:jc w:val="left"/>
              <w:rPr>
                <w:bCs/>
              </w:rPr>
            </w:pPr>
            <w:r w:rsidRPr="006E40A2">
              <w:rPr>
                <w:bCs/>
              </w:rPr>
              <w:t>Отходы бетонной смеси с содержанием пыли более 30%</w:t>
            </w:r>
          </w:p>
          <w:p w:rsidR="00CC4A4F" w:rsidRPr="006E40A2" w:rsidRDefault="00CC4A4F" w:rsidP="00CD129C">
            <w:pPr>
              <w:pStyle w:val="a0"/>
              <w:jc w:val="left"/>
              <w:rPr>
                <w:bCs/>
              </w:rPr>
            </w:pPr>
            <w:r w:rsidRPr="006E40A2">
              <w:rPr>
                <w:bCs/>
              </w:rPr>
              <w:t>3140360108004</w:t>
            </w:r>
          </w:p>
          <w:p w:rsidR="00CC4A4F" w:rsidRPr="006E40A2" w:rsidRDefault="00CC4A4F" w:rsidP="00CD129C">
            <w:pPr>
              <w:pStyle w:val="a0"/>
              <w:jc w:val="left"/>
              <w:rPr>
                <w:bCs/>
              </w:rPr>
            </w:pPr>
            <w:r w:rsidRPr="006E40A2">
              <w:rPr>
                <w:bCs/>
              </w:rPr>
              <w:t>Отходы асфальтобетона и/или асфальтобетонной смеси в кусковой форме</w:t>
            </w:r>
          </w:p>
          <w:p w:rsidR="00CC4A4F" w:rsidRPr="006E40A2" w:rsidRDefault="00CC4A4F" w:rsidP="00CD129C">
            <w:pPr>
              <w:pStyle w:val="a0"/>
              <w:jc w:val="left"/>
              <w:rPr>
                <w:bCs/>
              </w:rPr>
            </w:pPr>
            <w:r w:rsidRPr="006E40A2">
              <w:rPr>
                <w:bCs/>
              </w:rPr>
              <w:t>3140350201004</w:t>
            </w:r>
          </w:p>
          <w:p w:rsidR="00CC4A4F" w:rsidRPr="006E40A2" w:rsidRDefault="00CC4A4F" w:rsidP="00CD129C">
            <w:pPr>
              <w:pStyle w:val="a0"/>
              <w:jc w:val="left"/>
              <w:rPr>
                <w:bCs/>
              </w:rPr>
            </w:pPr>
            <w:r w:rsidRPr="006E40A2">
              <w:rPr>
                <w:bCs/>
              </w:rPr>
              <w:t>Отходы асфальтобетона и/или асфальтобетонной смеси в виде пыли 3140350111004</w:t>
            </w:r>
          </w:p>
          <w:p w:rsidR="00CC4A4F" w:rsidRPr="006E40A2" w:rsidRDefault="00CC4A4F" w:rsidP="00CD129C">
            <w:pPr>
              <w:pStyle w:val="a0"/>
              <w:jc w:val="left"/>
              <w:rPr>
                <w:bCs/>
              </w:rPr>
            </w:pPr>
            <w:r w:rsidRPr="006E40A2">
              <w:rPr>
                <w:bCs/>
              </w:rPr>
              <w:t>Пыль древесного угля</w:t>
            </w:r>
          </w:p>
          <w:p w:rsidR="00CC4A4F" w:rsidRPr="006E40A2" w:rsidRDefault="00CC4A4F" w:rsidP="00CD129C">
            <w:pPr>
              <w:pStyle w:val="a0"/>
              <w:jc w:val="left"/>
              <w:rPr>
                <w:bCs/>
              </w:rPr>
            </w:pPr>
            <w:r w:rsidRPr="006E40A2">
              <w:rPr>
                <w:bCs/>
              </w:rPr>
              <w:t>3140340111004</w:t>
            </w:r>
          </w:p>
          <w:p w:rsidR="00CC4A4F" w:rsidRPr="006E40A2" w:rsidRDefault="00CC4A4F" w:rsidP="00CD129C">
            <w:pPr>
              <w:pStyle w:val="a0"/>
              <w:jc w:val="left"/>
              <w:rPr>
                <w:bCs/>
              </w:rPr>
            </w:pPr>
            <w:r w:rsidRPr="006E40A2">
              <w:rPr>
                <w:bCs/>
              </w:rPr>
              <w:t>Пыль бетонная 3140270311004</w:t>
            </w:r>
          </w:p>
          <w:p w:rsidR="00CC4A4F" w:rsidRPr="006E40A2" w:rsidRDefault="00CC4A4F" w:rsidP="00CD129C">
            <w:pPr>
              <w:pStyle w:val="a0"/>
              <w:jc w:val="left"/>
              <w:rPr>
                <w:bCs/>
              </w:rPr>
            </w:pPr>
            <w:r w:rsidRPr="006E40A2">
              <w:rPr>
                <w:bCs/>
              </w:rPr>
              <w:t>Песок, загрязненный бензином (количество бензина менее 15% )</w:t>
            </w:r>
          </w:p>
          <w:p w:rsidR="00CC4A4F" w:rsidRPr="006E40A2" w:rsidRDefault="00CC4A4F" w:rsidP="00CD129C">
            <w:pPr>
              <w:pStyle w:val="a0"/>
              <w:jc w:val="left"/>
              <w:rPr>
                <w:bCs/>
              </w:rPr>
            </w:pPr>
            <w:r w:rsidRPr="006E40A2">
              <w:rPr>
                <w:bCs/>
              </w:rPr>
              <w:t>3140230401034</w:t>
            </w:r>
          </w:p>
          <w:p w:rsidR="00CC4A4F" w:rsidRPr="006E40A2" w:rsidRDefault="00CC4A4F" w:rsidP="00CD129C">
            <w:pPr>
              <w:pStyle w:val="a0"/>
              <w:jc w:val="left"/>
              <w:rPr>
                <w:bCs/>
              </w:rPr>
            </w:pPr>
            <w:r w:rsidRPr="006E40A2">
              <w:rPr>
                <w:bCs/>
              </w:rPr>
              <w:t>Песок, загрязненный маслами (содержание масел менее 15% )</w:t>
            </w:r>
          </w:p>
          <w:p w:rsidR="00CC4A4F" w:rsidRPr="006E40A2" w:rsidRDefault="00CC4A4F" w:rsidP="00CD129C">
            <w:pPr>
              <w:pStyle w:val="a0"/>
              <w:jc w:val="left"/>
              <w:rPr>
                <w:bCs/>
              </w:rPr>
            </w:pPr>
            <w:r w:rsidRPr="006E40A2">
              <w:rPr>
                <w:bCs/>
              </w:rPr>
              <w:t>3140230301034</w:t>
            </w:r>
          </w:p>
          <w:p w:rsidR="00CC4A4F" w:rsidRPr="006E40A2" w:rsidRDefault="00CC4A4F" w:rsidP="00CD129C">
            <w:pPr>
              <w:pStyle w:val="a0"/>
              <w:jc w:val="left"/>
              <w:rPr>
                <w:bCs/>
              </w:rPr>
            </w:pPr>
            <w:r w:rsidRPr="006E40A2">
              <w:rPr>
                <w:bCs/>
              </w:rPr>
              <w:t>Песок, загрязненный мазутом (содержание мазута - менее 15% )</w:t>
            </w:r>
          </w:p>
          <w:p w:rsidR="00CC4A4F" w:rsidRPr="006E40A2" w:rsidRDefault="00CC4A4F" w:rsidP="00CD129C">
            <w:pPr>
              <w:pStyle w:val="a0"/>
              <w:jc w:val="left"/>
              <w:rPr>
                <w:bCs/>
              </w:rPr>
            </w:pPr>
            <w:r w:rsidRPr="006E40A2">
              <w:rPr>
                <w:bCs/>
              </w:rPr>
              <w:t>3140230201034</w:t>
            </w:r>
          </w:p>
          <w:p w:rsidR="00CC4A4F" w:rsidRPr="006E40A2" w:rsidRDefault="00CC4A4F" w:rsidP="00CD129C">
            <w:pPr>
              <w:pStyle w:val="a0"/>
              <w:jc w:val="left"/>
              <w:rPr>
                <w:bCs/>
              </w:rPr>
            </w:pPr>
            <w:r w:rsidRPr="006E40A2">
              <w:rPr>
                <w:bCs/>
              </w:rPr>
              <w:t>Пыль каменноугольная</w:t>
            </w:r>
          </w:p>
          <w:p w:rsidR="00CC4A4F" w:rsidRPr="006E40A2" w:rsidRDefault="00CC4A4F" w:rsidP="00CD129C">
            <w:pPr>
              <w:pStyle w:val="a0"/>
              <w:jc w:val="left"/>
              <w:rPr>
                <w:bCs/>
              </w:rPr>
            </w:pPr>
            <w:r w:rsidRPr="006E40A2">
              <w:rPr>
                <w:bCs/>
              </w:rPr>
              <w:t>3140210111004</w:t>
            </w:r>
          </w:p>
          <w:p w:rsidR="00CC4A4F" w:rsidRPr="006E40A2" w:rsidRDefault="00CC4A4F" w:rsidP="00CD129C">
            <w:pPr>
              <w:pStyle w:val="a0"/>
              <w:jc w:val="left"/>
              <w:rPr>
                <w:bCs/>
              </w:rPr>
            </w:pPr>
            <w:r w:rsidRPr="006E40A2">
              <w:rPr>
                <w:bCs/>
              </w:rPr>
              <w:t>Пыль от шлаковаты 3140160211004</w:t>
            </w:r>
          </w:p>
          <w:p w:rsidR="00CC4A4F" w:rsidRPr="006E40A2" w:rsidRDefault="00CC4A4F" w:rsidP="00CD129C">
            <w:pPr>
              <w:pStyle w:val="a0"/>
              <w:jc w:val="left"/>
              <w:rPr>
                <w:bCs/>
              </w:rPr>
            </w:pPr>
            <w:r w:rsidRPr="006E40A2">
              <w:rPr>
                <w:bCs/>
              </w:rPr>
              <w:t>Отходы шлаковаты 3140160101004</w:t>
            </w:r>
          </w:p>
          <w:p w:rsidR="00CC4A4F" w:rsidRPr="006E40A2" w:rsidRDefault="00CC4A4F" w:rsidP="00CD129C">
            <w:pPr>
              <w:pStyle w:val="a0"/>
              <w:jc w:val="left"/>
              <w:rPr>
                <w:bCs/>
              </w:rPr>
            </w:pPr>
            <w:r w:rsidRPr="006E40A2">
              <w:rPr>
                <w:bCs/>
              </w:rPr>
              <w:t>Пыль кирпичная</w:t>
            </w:r>
          </w:p>
          <w:p w:rsidR="00CC4A4F" w:rsidRPr="006E40A2" w:rsidRDefault="00CC4A4F" w:rsidP="00CD129C">
            <w:pPr>
              <w:pStyle w:val="a0"/>
              <w:jc w:val="left"/>
              <w:rPr>
                <w:bCs/>
              </w:rPr>
            </w:pPr>
            <w:r w:rsidRPr="006E40A2">
              <w:rPr>
                <w:bCs/>
              </w:rPr>
              <w:t>3140140211004</w:t>
            </w:r>
          </w:p>
          <w:p w:rsidR="00CC4A4F" w:rsidRPr="006E40A2" w:rsidRDefault="00CC4A4F" w:rsidP="00CD129C">
            <w:pPr>
              <w:pStyle w:val="a0"/>
              <w:jc w:val="left"/>
              <w:rPr>
                <w:bCs/>
              </w:rPr>
            </w:pPr>
            <w:r w:rsidRPr="006E40A2">
              <w:rPr>
                <w:bCs/>
              </w:rPr>
              <w:t>Отходы мела в виде порошка или пыли 3140130511004</w:t>
            </w:r>
          </w:p>
          <w:p w:rsidR="00CC4A4F" w:rsidRPr="006E40A2" w:rsidRDefault="00CC4A4F" w:rsidP="00CD129C">
            <w:pPr>
              <w:pStyle w:val="a0"/>
              <w:jc w:val="left"/>
              <w:rPr>
                <w:bCs/>
              </w:rPr>
            </w:pPr>
            <w:r w:rsidRPr="006E40A2">
              <w:rPr>
                <w:bCs/>
              </w:rPr>
              <w:t>Отходы асбоцемента в кусковой форме 3140120201014</w:t>
            </w:r>
          </w:p>
          <w:p w:rsidR="00CC4A4F" w:rsidRPr="006E40A2" w:rsidRDefault="00CC4A4F" w:rsidP="00CD129C">
            <w:pPr>
              <w:pStyle w:val="a0"/>
              <w:jc w:val="left"/>
              <w:rPr>
                <w:bCs/>
              </w:rPr>
            </w:pPr>
            <w:r w:rsidRPr="006E40A2">
              <w:rPr>
                <w:bCs/>
              </w:rPr>
              <w:t>Пыль щебеночная</w:t>
            </w:r>
          </w:p>
          <w:p w:rsidR="00CC4A4F" w:rsidRPr="006E40A2" w:rsidRDefault="00CC4A4F" w:rsidP="00CD129C">
            <w:pPr>
              <w:pStyle w:val="a0"/>
              <w:jc w:val="left"/>
              <w:rPr>
                <w:bCs/>
              </w:rPr>
            </w:pPr>
            <w:r w:rsidRPr="006E40A2">
              <w:rPr>
                <w:bCs/>
              </w:rPr>
              <w:t>3140090111004</w:t>
            </w:r>
          </w:p>
          <w:p w:rsidR="00CC4A4F" w:rsidRPr="006E40A2" w:rsidRDefault="00CC4A4F" w:rsidP="00CD129C">
            <w:pPr>
              <w:pStyle w:val="a0"/>
              <w:jc w:val="left"/>
              <w:rPr>
                <w:bCs/>
              </w:rPr>
            </w:pPr>
            <w:r w:rsidRPr="006E40A2">
              <w:rPr>
                <w:bCs/>
              </w:rPr>
              <w:t>Пыль стеклянная</w:t>
            </w:r>
          </w:p>
          <w:p w:rsidR="00CC4A4F" w:rsidRPr="006E40A2" w:rsidRDefault="00CC4A4F" w:rsidP="00CD129C">
            <w:pPr>
              <w:pStyle w:val="a0"/>
              <w:jc w:val="left"/>
              <w:rPr>
                <w:bCs/>
              </w:rPr>
            </w:pPr>
            <w:r w:rsidRPr="006E40A2">
              <w:rPr>
                <w:bCs/>
              </w:rPr>
              <w:t>3140080111004</w:t>
            </w:r>
          </w:p>
          <w:p w:rsidR="00CC4A4F" w:rsidRPr="006E40A2" w:rsidRDefault="00CC4A4F" w:rsidP="00CD129C">
            <w:pPr>
              <w:pStyle w:val="a0"/>
              <w:jc w:val="left"/>
              <w:rPr>
                <w:bCs/>
              </w:rPr>
            </w:pPr>
            <w:r w:rsidRPr="006E40A2">
              <w:rPr>
                <w:bCs/>
              </w:rPr>
              <w:t>Пыль керамическая</w:t>
            </w:r>
          </w:p>
          <w:p w:rsidR="00CC4A4F" w:rsidRPr="006E40A2" w:rsidRDefault="00CC4A4F" w:rsidP="00CD129C">
            <w:pPr>
              <w:pStyle w:val="a0"/>
              <w:jc w:val="left"/>
              <w:rPr>
                <w:bCs/>
              </w:rPr>
            </w:pPr>
            <w:r w:rsidRPr="006E40A2">
              <w:rPr>
                <w:bCs/>
              </w:rPr>
              <w:t>3140070111004</w:t>
            </w:r>
          </w:p>
          <w:p w:rsidR="00CC4A4F" w:rsidRPr="006E40A2" w:rsidRDefault="00CC4A4F" w:rsidP="00CD129C">
            <w:pPr>
              <w:pStyle w:val="a0"/>
              <w:jc w:val="left"/>
              <w:rPr>
                <w:bCs/>
              </w:rPr>
            </w:pPr>
            <w:r w:rsidRPr="006E40A2">
              <w:rPr>
                <w:bCs/>
              </w:rPr>
              <w:t>Пыль керамзитовая</w:t>
            </w:r>
          </w:p>
          <w:p w:rsidR="00CC4A4F" w:rsidRPr="006E40A2" w:rsidRDefault="00CC4A4F" w:rsidP="00CD129C">
            <w:pPr>
              <w:pStyle w:val="a0"/>
              <w:jc w:val="left"/>
              <w:rPr>
                <w:bCs/>
              </w:rPr>
            </w:pPr>
            <w:r w:rsidRPr="006E40A2">
              <w:rPr>
                <w:bCs/>
              </w:rPr>
              <w:t>3140060111004</w:t>
            </w:r>
          </w:p>
          <w:p w:rsidR="00CC4A4F" w:rsidRPr="006E40A2" w:rsidRDefault="00CC4A4F" w:rsidP="00CD129C">
            <w:pPr>
              <w:pStyle w:val="a0"/>
              <w:jc w:val="left"/>
              <w:rPr>
                <w:bCs/>
              </w:rPr>
            </w:pPr>
            <w:r w:rsidRPr="006E40A2">
              <w:rPr>
                <w:bCs/>
              </w:rPr>
              <w:t>Абразивная пыль и порошок от шлифования черных металлов (с содержанием металла менее 50%)</w:t>
            </w:r>
          </w:p>
          <w:p w:rsidR="00CC4A4F" w:rsidRPr="006E40A2" w:rsidRDefault="00CC4A4F" w:rsidP="00CD129C">
            <w:pPr>
              <w:pStyle w:val="a0"/>
              <w:jc w:val="left"/>
              <w:rPr>
                <w:bCs/>
              </w:rPr>
            </w:pPr>
            <w:r w:rsidRPr="006E40A2">
              <w:rPr>
                <w:bCs/>
              </w:rPr>
              <w:t>3140030011004</w:t>
            </w:r>
          </w:p>
          <w:p w:rsidR="00CC4A4F" w:rsidRPr="006E40A2" w:rsidRDefault="00CC4A4F" w:rsidP="00CD129C">
            <w:pPr>
              <w:pStyle w:val="a0"/>
              <w:jc w:val="left"/>
              <w:rPr>
                <w:bCs/>
              </w:rPr>
            </w:pPr>
            <w:r w:rsidRPr="006E40A2">
              <w:rPr>
                <w:bCs/>
              </w:rPr>
              <w:t>Отходы песка очистных и пескоструйных устройств (в металлургии) 3140020008004</w:t>
            </w:r>
          </w:p>
          <w:p w:rsidR="00CC4A4F" w:rsidRPr="006E40A2" w:rsidRDefault="00CC4A4F" w:rsidP="00CD129C">
            <w:pPr>
              <w:pStyle w:val="a0"/>
              <w:jc w:val="left"/>
              <w:rPr>
                <w:bCs/>
              </w:rPr>
            </w:pPr>
            <w:r w:rsidRPr="006E40A2">
              <w:rPr>
                <w:bCs/>
              </w:rPr>
              <w:t>Золошлаки от сжигания углей (Березовский) 3130020201004</w:t>
            </w:r>
          </w:p>
          <w:p w:rsidR="00CC4A4F" w:rsidRPr="006E40A2" w:rsidRDefault="00CC4A4F" w:rsidP="00CD129C">
            <w:pPr>
              <w:pStyle w:val="a0"/>
              <w:jc w:val="left"/>
              <w:rPr>
                <w:bCs/>
              </w:rPr>
            </w:pPr>
            <w:r w:rsidRPr="006E40A2">
              <w:rPr>
                <w:bCs/>
              </w:rPr>
              <w:t>Разнородные отходы бумаги и картона (например, содержащие отходы фотобумаги)</w:t>
            </w:r>
          </w:p>
          <w:p w:rsidR="00CC4A4F" w:rsidRPr="006E40A2" w:rsidRDefault="00CC4A4F" w:rsidP="00CD129C">
            <w:pPr>
              <w:pStyle w:val="a0"/>
              <w:jc w:val="left"/>
              <w:rPr>
                <w:bCs/>
              </w:rPr>
            </w:pPr>
            <w:r w:rsidRPr="006E40A2">
              <w:rPr>
                <w:bCs/>
              </w:rPr>
              <w:t>1879010001004</w:t>
            </w:r>
          </w:p>
          <w:p w:rsidR="00CC4A4F" w:rsidRPr="006E40A2" w:rsidRDefault="00CC4A4F" w:rsidP="00CD129C">
            <w:pPr>
              <w:pStyle w:val="a0"/>
              <w:jc w:val="left"/>
              <w:rPr>
                <w:bCs/>
              </w:rPr>
            </w:pPr>
            <w:r w:rsidRPr="006E40A2">
              <w:rPr>
                <w:bCs/>
              </w:rPr>
              <w:t>Отходы толи 1872040201014</w:t>
            </w:r>
          </w:p>
          <w:p w:rsidR="00CC4A4F" w:rsidRPr="006E40A2" w:rsidRDefault="00CC4A4F" w:rsidP="00CD129C">
            <w:pPr>
              <w:pStyle w:val="a0"/>
              <w:jc w:val="left"/>
              <w:rPr>
                <w:bCs/>
              </w:rPr>
            </w:pPr>
            <w:r w:rsidRPr="006E40A2">
              <w:rPr>
                <w:bCs/>
              </w:rPr>
              <w:t>Отходы рубероида 1872040101014</w:t>
            </w:r>
          </w:p>
          <w:p w:rsidR="00CC4A4F" w:rsidRPr="006E40A2" w:rsidRDefault="00CC4A4F" w:rsidP="00CD129C">
            <w:pPr>
              <w:pStyle w:val="a0"/>
              <w:jc w:val="left"/>
              <w:rPr>
                <w:bCs/>
              </w:rPr>
            </w:pPr>
            <w:r w:rsidRPr="006E40A2">
              <w:rPr>
                <w:bCs/>
              </w:rPr>
              <w:t>Отходы фотобумаги 1872020001014</w:t>
            </w:r>
          </w:p>
          <w:p w:rsidR="00CC4A4F" w:rsidRPr="006E40A2" w:rsidRDefault="00CC4A4F" w:rsidP="00CD129C">
            <w:pPr>
              <w:pStyle w:val="a0"/>
              <w:jc w:val="left"/>
              <w:rPr>
                <w:bCs/>
              </w:rPr>
            </w:pPr>
            <w:r w:rsidRPr="006E40A2">
              <w:rPr>
                <w:bCs/>
              </w:rPr>
              <w:t>Отходы бумаги с нанесенным лаком 1872010101014</w:t>
            </w:r>
          </w:p>
          <w:p w:rsidR="00CC4A4F" w:rsidRPr="006E40A2" w:rsidRDefault="00CC4A4F" w:rsidP="00CD129C">
            <w:pPr>
              <w:pStyle w:val="a0"/>
              <w:jc w:val="left"/>
              <w:rPr>
                <w:bCs/>
              </w:rPr>
            </w:pPr>
            <w:r w:rsidRPr="006E40A2">
              <w:rPr>
                <w:bCs/>
              </w:rPr>
              <w:t>Прочие незагрязненные отходы бумаги и картона</w:t>
            </w:r>
          </w:p>
          <w:p w:rsidR="00CC4A4F" w:rsidRPr="006E40A2" w:rsidRDefault="00CC4A4F" w:rsidP="00CD129C">
            <w:pPr>
              <w:pStyle w:val="a0"/>
              <w:jc w:val="left"/>
              <w:rPr>
                <w:bCs/>
              </w:rPr>
            </w:pPr>
            <w:r w:rsidRPr="006E40A2">
              <w:rPr>
                <w:bCs/>
              </w:rPr>
              <w:t>1871990001000</w:t>
            </w:r>
          </w:p>
          <w:p w:rsidR="00CC4A4F" w:rsidRPr="006E40A2" w:rsidRDefault="00CC4A4F" w:rsidP="00CD129C">
            <w:pPr>
              <w:pStyle w:val="a0"/>
              <w:jc w:val="left"/>
              <w:rPr>
                <w:bCs/>
              </w:rPr>
            </w:pPr>
            <w:r w:rsidRPr="006E40A2">
              <w:rPr>
                <w:bCs/>
              </w:rPr>
              <w:t>Отходы упаковочных материалов из бумаги и картона незагрязненные 1871020001000</w:t>
            </w:r>
          </w:p>
          <w:p w:rsidR="00CC4A4F" w:rsidRPr="006E40A2" w:rsidRDefault="00CC4A4F" w:rsidP="00CD129C">
            <w:pPr>
              <w:pStyle w:val="a0"/>
              <w:jc w:val="left"/>
              <w:rPr>
                <w:bCs/>
              </w:rPr>
            </w:pPr>
            <w:r w:rsidRPr="006E40A2">
              <w:rPr>
                <w:bCs/>
              </w:rPr>
              <w:t>Отходы бумаги и картона</w:t>
            </w:r>
          </w:p>
          <w:p w:rsidR="00CC4A4F" w:rsidRPr="006E40A2" w:rsidRDefault="00CC4A4F" w:rsidP="00CD129C">
            <w:pPr>
              <w:pStyle w:val="a0"/>
              <w:jc w:val="left"/>
              <w:rPr>
                <w:bCs/>
              </w:rPr>
            </w:pPr>
            <w:r w:rsidRPr="006E40A2">
              <w:rPr>
                <w:bCs/>
              </w:rPr>
              <w:t>1870000000000</w:t>
            </w:r>
          </w:p>
          <w:p w:rsidR="00CC4A4F" w:rsidRPr="006E40A2" w:rsidRDefault="00CC4A4F" w:rsidP="00CD129C">
            <w:pPr>
              <w:pStyle w:val="a0"/>
              <w:jc w:val="left"/>
              <w:rPr>
                <w:bCs/>
              </w:rPr>
            </w:pPr>
            <w:r w:rsidRPr="006E40A2">
              <w:rPr>
                <w:bCs/>
              </w:rPr>
              <w:t>Шлам от обработки разнородной древесины (например, содержащий шлам древесно-стружечных и/или древесно-волокнистых плит) 1719010504004</w:t>
            </w:r>
          </w:p>
          <w:p w:rsidR="00CC4A4F" w:rsidRPr="006E40A2" w:rsidRDefault="00CC4A4F" w:rsidP="00CD129C">
            <w:pPr>
              <w:pStyle w:val="a0"/>
              <w:jc w:val="left"/>
              <w:rPr>
                <w:bCs/>
              </w:rPr>
            </w:pPr>
            <w:r w:rsidRPr="006E40A2">
              <w:rPr>
                <w:bCs/>
              </w:rPr>
              <w:t>Обрезь разнородной древесины (например, содержащая обрезь древесно-стружечных и/или древесно-волокнистых плит)</w:t>
            </w:r>
          </w:p>
          <w:p w:rsidR="00CC4A4F" w:rsidRPr="006E40A2" w:rsidRDefault="00CC4A4F" w:rsidP="00CD129C">
            <w:pPr>
              <w:pStyle w:val="a0"/>
              <w:jc w:val="left"/>
              <w:rPr>
                <w:bCs/>
              </w:rPr>
            </w:pPr>
            <w:r w:rsidRPr="006E40A2">
              <w:rPr>
                <w:bCs/>
              </w:rPr>
              <w:t>1719010601004</w:t>
            </w:r>
          </w:p>
          <w:p w:rsidR="00CC4A4F" w:rsidRPr="006E40A2" w:rsidRDefault="00CC4A4F" w:rsidP="00CD129C">
            <w:pPr>
              <w:pStyle w:val="a0"/>
              <w:jc w:val="left"/>
              <w:rPr>
                <w:bCs/>
              </w:rPr>
            </w:pPr>
            <w:r w:rsidRPr="006E40A2">
              <w:rPr>
                <w:bCs/>
              </w:rPr>
              <w:t>Опилки и стружки разнородной древесины (например, содержащие опилки и стружку древесно-стружечных и/или древесно-волокнистых плит)</w:t>
            </w:r>
          </w:p>
          <w:p w:rsidR="00CC4A4F" w:rsidRPr="006E40A2" w:rsidRDefault="00CC4A4F" w:rsidP="00CD129C">
            <w:pPr>
              <w:pStyle w:val="a0"/>
              <w:jc w:val="left"/>
              <w:rPr>
                <w:bCs/>
              </w:rPr>
            </w:pPr>
            <w:r w:rsidRPr="006E40A2">
              <w:rPr>
                <w:bCs/>
              </w:rPr>
              <w:t>1719010301004</w:t>
            </w:r>
          </w:p>
          <w:p w:rsidR="00CC4A4F" w:rsidRPr="006E40A2" w:rsidRDefault="00CC4A4F" w:rsidP="00CD129C">
            <w:pPr>
              <w:pStyle w:val="a0"/>
              <w:jc w:val="left"/>
              <w:rPr>
                <w:bCs/>
              </w:rPr>
            </w:pPr>
            <w:r w:rsidRPr="006E40A2">
              <w:rPr>
                <w:bCs/>
              </w:rPr>
              <w:t>Пыль от обработки разнородной древесины (например, содержащая пыль древесно-стружечных и/или древесно-волокнистых плит)</w:t>
            </w:r>
          </w:p>
          <w:p w:rsidR="00CC4A4F" w:rsidRPr="006E40A2" w:rsidRDefault="00CC4A4F" w:rsidP="00CD129C">
            <w:pPr>
              <w:pStyle w:val="a0"/>
              <w:jc w:val="left"/>
              <w:rPr>
                <w:bCs/>
              </w:rPr>
            </w:pPr>
            <w:r w:rsidRPr="006E40A2">
              <w:rPr>
                <w:bCs/>
              </w:rPr>
              <w:t>1719010411004</w:t>
            </w:r>
          </w:p>
          <w:p w:rsidR="00CC4A4F" w:rsidRPr="006E40A2" w:rsidRDefault="00CC4A4F" w:rsidP="00CD129C">
            <w:pPr>
              <w:pStyle w:val="a0"/>
              <w:jc w:val="left"/>
              <w:rPr>
                <w:bCs/>
              </w:rPr>
            </w:pPr>
            <w:r w:rsidRPr="006E40A2">
              <w:rPr>
                <w:bCs/>
              </w:rPr>
              <w:t>Стружка разнородной древесины (например, содержащая стружку древесно-стружечных и/или древесно-волокнистых плит)</w:t>
            </w:r>
          </w:p>
          <w:p w:rsidR="00CC4A4F" w:rsidRPr="006E40A2" w:rsidRDefault="00CC4A4F" w:rsidP="00CD129C">
            <w:pPr>
              <w:pStyle w:val="a0"/>
              <w:jc w:val="left"/>
              <w:rPr>
                <w:bCs/>
              </w:rPr>
            </w:pPr>
            <w:r w:rsidRPr="006E40A2">
              <w:rPr>
                <w:bCs/>
              </w:rPr>
              <w:t>1719010201004</w:t>
            </w:r>
          </w:p>
          <w:p w:rsidR="00CC4A4F" w:rsidRPr="006E40A2" w:rsidRDefault="00CC4A4F" w:rsidP="00CD129C">
            <w:pPr>
              <w:pStyle w:val="a0"/>
              <w:jc w:val="left"/>
              <w:rPr>
                <w:bCs/>
              </w:rPr>
            </w:pPr>
            <w:r w:rsidRPr="006E40A2">
              <w:rPr>
                <w:bCs/>
              </w:rPr>
              <w:t>Стружка древесная, загрязненная минеральными маслами (содержание масел - менее 15%)</w:t>
            </w:r>
          </w:p>
          <w:p w:rsidR="00CC4A4F" w:rsidRPr="006E40A2" w:rsidRDefault="00CC4A4F" w:rsidP="00CD129C">
            <w:pPr>
              <w:pStyle w:val="a0"/>
              <w:jc w:val="left"/>
              <w:rPr>
                <w:bCs/>
              </w:rPr>
            </w:pPr>
            <w:r w:rsidRPr="006E40A2">
              <w:rPr>
                <w:bCs/>
              </w:rPr>
              <w:t>1713020201034</w:t>
            </w:r>
          </w:p>
          <w:p w:rsidR="00CC4A4F" w:rsidRPr="006E40A2" w:rsidRDefault="00CC4A4F" w:rsidP="00CD129C">
            <w:pPr>
              <w:pStyle w:val="a0"/>
              <w:jc w:val="left"/>
              <w:rPr>
                <w:bCs/>
              </w:rPr>
            </w:pPr>
            <w:r w:rsidRPr="006E40A2">
              <w:rPr>
                <w:bCs/>
              </w:rPr>
              <w:t>Опилки древесные, загрязненные бензином (содержание бензина – менее 15) 1713030101034</w:t>
            </w:r>
          </w:p>
          <w:p w:rsidR="00CC4A4F" w:rsidRPr="006E40A2" w:rsidRDefault="00CC4A4F" w:rsidP="00CD129C">
            <w:pPr>
              <w:pStyle w:val="a0"/>
              <w:jc w:val="left"/>
              <w:rPr>
                <w:bCs/>
              </w:rPr>
            </w:pPr>
            <w:r w:rsidRPr="006E40A2">
              <w:rPr>
                <w:bCs/>
              </w:rPr>
              <w:t>Стружка древесная, загрязненная бензином (содержание бензина - менее 15%) 1713030201034</w:t>
            </w:r>
          </w:p>
          <w:p w:rsidR="00CC4A4F" w:rsidRPr="006E40A2" w:rsidRDefault="00CC4A4F" w:rsidP="00CD129C">
            <w:pPr>
              <w:pStyle w:val="a0"/>
              <w:jc w:val="left"/>
              <w:rPr>
                <w:bCs/>
              </w:rPr>
            </w:pPr>
            <w:r w:rsidRPr="006E40A2">
              <w:rPr>
                <w:bCs/>
              </w:rPr>
              <w:t>Опилки разнородной древесины (например, содержащие опилки древесно-стружечных и/или древесно-волокнистых плит)</w:t>
            </w:r>
          </w:p>
          <w:p w:rsidR="00CC4A4F" w:rsidRPr="006E40A2" w:rsidRDefault="00CC4A4F" w:rsidP="00CD129C">
            <w:pPr>
              <w:pStyle w:val="a0"/>
              <w:jc w:val="left"/>
              <w:rPr>
                <w:bCs/>
              </w:rPr>
            </w:pPr>
            <w:r w:rsidRPr="006E40A2">
              <w:rPr>
                <w:bCs/>
              </w:rPr>
              <w:t>1719010101004</w:t>
            </w:r>
          </w:p>
          <w:p w:rsidR="00CC4A4F" w:rsidRPr="006E40A2" w:rsidRDefault="00CC4A4F" w:rsidP="00CD129C">
            <w:pPr>
              <w:pStyle w:val="a0"/>
              <w:jc w:val="left"/>
              <w:rPr>
                <w:bCs/>
              </w:rPr>
            </w:pPr>
            <w:r w:rsidRPr="006E40A2">
              <w:rPr>
                <w:bCs/>
              </w:rPr>
              <w:t>Отходы древесины с масляной пропиткой 1712080001014</w:t>
            </w:r>
          </w:p>
          <w:p w:rsidR="00CC4A4F" w:rsidRPr="006E40A2" w:rsidRDefault="00CC4A4F" w:rsidP="00CD129C">
            <w:pPr>
              <w:pStyle w:val="a0"/>
              <w:jc w:val="left"/>
              <w:rPr>
                <w:bCs/>
              </w:rPr>
            </w:pPr>
            <w:r w:rsidRPr="006E40A2">
              <w:rPr>
                <w:bCs/>
              </w:rPr>
              <w:t>Древесные отходы с пропиткой и покрытиями несортированные</w:t>
            </w:r>
          </w:p>
          <w:p w:rsidR="00CC4A4F" w:rsidRPr="006E40A2" w:rsidRDefault="00CC4A4F" w:rsidP="00CD129C">
            <w:pPr>
              <w:pStyle w:val="a0"/>
              <w:jc w:val="left"/>
              <w:rPr>
                <w:bCs/>
              </w:rPr>
            </w:pPr>
            <w:r w:rsidRPr="006E40A2">
              <w:rPr>
                <w:bCs/>
              </w:rPr>
              <w:t>1712200001014</w:t>
            </w:r>
          </w:p>
          <w:p w:rsidR="00CC4A4F" w:rsidRPr="006E40A2" w:rsidRDefault="00CC4A4F" w:rsidP="00CD129C">
            <w:pPr>
              <w:pStyle w:val="a0"/>
              <w:jc w:val="left"/>
              <w:rPr>
                <w:bCs/>
              </w:rPr>
            </w:pPr>
            <w:r w:rsidRPr="006E40A2">
              <w:rPr>
                <w:bCs/>
              </w:rPr>
              <w:t>Опилки и стружки древесные, загрязненные минеральными маслами 1713020001030</w:t>
            </w:r>
          </w:p>
          <w:p w:rsidR="00CC4A4F" w:rsidRPr="006E40A2" w:rsidRDefault="00CC4A4F" w:rsidP="00CD129C">
            <w:pPr>
              <w:pStyle w:val="a0"/>
              <w:jc w:val="left"/>
              <w:rPr>
                <w:bCs/>
              </w:rPr>
            </w:pPr>
            <w:r w:rsidRPr="006E40A2">
              <w:rPr>
                <w:bCs/>
              </w:rPr>
              <w:t>Опилки древесные, загрязненные минеральными маслами (содержание масел - менее 15%)</w:t>
            </w:r>
          </w:p>
          <w:p w:rsidR="00CC4A4F" w:rsidRPr="006E40A2" w:rsidRDefault="00CC4A4F" w:rsidP="00CD129C">
            <w:pPr>
              <w:pStyle w:val="a0"/>
              <w:jc w:val="left"/>
              <w:rPr>
                <w:bCs/>
              </w:rPr>
            </w:pPr>
            <w:r w:rsidRPr="006E40A2">
              <w:rPr>
                <w:bCs/>
              </w:rPr>
              <w:t>1713020101034</w:t>
            </w:r>
          </w:p>
          <w:p w:rsidR="00CC4A4F" w:rsidRPr="006E40A2" w:rsidRDefault="00CC4A4F" w:rsidP="00CD129C">
            <w:pPr>
              <w:pStyle w:val="a0"/>
              <w:jc w:val="left"/>
              <w:rPr>
                <w:bCs/>
              </w:rPr>
            </w:pPr>
            <w:r w:rsidRPr="006E40A2">
              <w:rPr>
                <w:bCs/>
              </w:rPr>
              <w:t>Отходы древесных строительных лесоматериалов, в том числе от сноса и разборки строений</w:t>
            </w:r>
          </w:p>
          <w:p w:rsidR="00CC4A4F" w:rsidRPr="006E40A2" w:rsidRDefault="00CC4A4F" w:rsidP="00CD129C">
            <w:pPr>
              <w:pStyle w:val="a0"/>
              <w:jc w:val="left"/>
              <w:rPr>
                <w:bCs/>
              </w:rPr>
            </w:pPr>
            <w:r w:rsidRPr="006E40A2">
              <w:rPr>
                <w:bCs/>
              </w:rPr>
              <w:t>1712050001004</w:t>
            </w:r>
          </w:p>
          <w:p w:rsidR="00CC4A4F" w:rsidRPr="006E40A2" w:rsidRDefault="00CC4A4F" w:rsidP="00CD129C">
            <w:pPr>
              <w:pStyle w:val="a0"/>
              <w:jc w:val="left"/>
              <w:rPr>
                <w:bCs/>
              </w:rPr>
            </w:pPr>
            <w:r w:rsidRPr="006E40A2">
              <w:rPr>
                <w:bCs/>
              </w:rPr>
              <w:t>Отходы древесины, пропитанные 5% раствором (NH4)2HPО4 (производство спичек)</w:t>
            </w:r>
          </w:p>
          <w:p w:rsidR="00CC4A4F" w:rsidRPr="006E40A2" w:rsidRDefault="00CC4A4F" w:rsidP="00CD129C">
            <w:pPr>
              <w:pStyle w:val="a0"/>
              <w:jc w:val="left"/>
              <w:rPr>
                <w:bCs/>
              </w:rPr>
            </w:pPr>
            <w:r w:rsidRPr="006E40A2">
              <w:rPr>
                <w:bCs/>
              </w:rPr>
              <w:t>1712070101014</w:t>
            </w:r>
          </w:p>
          <w:p w:rsidR="00CC4A4F" w:rsidRPr="006E40A2" w:rsidRDefault="00CC4A4F" w:rsidP="00CD129C">
            <w:pPr>
              <w:pStyle w:val="a0"/>
              <w:jc w:val="left"/>
              <w:rPr>
                <w:bCs/>
              </w:rPr>
            </w:pPr>
            <w:r w:rsidRPr="006E40A2">
              <w:rPr>
                <w:bCs/>
              </w:rPr>
              <w:t>Древесно-стружечные и/или древесно-волокнистые плиты, содержащие связующие смолы в количестве от 0,2% до 2,5% включительно, некондиционные, брак 712020401014</w:t>
            </w:r>
          </w:p>
          <w:p w:rsidR="00CC4A4F" w:rsidRPr="006E40A2" w:rsidRDefault="00CC4A4F" w:rsidP="00CD129C">
            <w:pPr>
              <w:pStyle w:val="a0"/>
              <w:jc w:val="left"/>
              <w:rPr>
                <w:bCs/>
              </w:rPr>
            </w:pPr>
            <w:r w:rsidRPr="006E40A2">
              <w:rPr>
                <w:bCs/>
              </w:rPr>
              <w:t>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w:t>
            </w:r>
          </w:p>
          <w:p w:rsidR="00CC4A4F" w:rsidRPr="006E40A2" w:rsidRDefault="00CC4A4F" w:rsidP="00CD129C">
            <w:pPr>
              <w:pStyle w:val="a0"/>
              <w:jc w:val="left"/>
              <w:rPr>
                <w:bCs/>
              </w:rPr>
            </w:pPr>
            <w:r w:rsidRPr="006E40A2">
              <w:rPr>
                <w:bCs/>
              </w:rPr>
              <w:t>Шлам при изготовлении и обработке древесно-стружечных и/или древесно-волокнистых плит, содержащих связующие смолы в количестве от 0,2% до 2,5% включительно 1712020604014</w:t>
            </w:r>
          </w:p>
          <w:p w:rsidR="00CC4A4F" w:rsidRPr="006E40A2" w:rsidRDefault="00CC4A4F" w:rsidP="00CD129C">
            <w:pPr>
              <w:pStyle w:val="a0"/>
              <w:jc w:val="left"/>
              <w:rPr>
                <w:bCs/>
              </w:rPr>
            </w:pPr>
            <w:r w:rsidRPr="006E40A2">
              <w:rPr>
                <w:bCs/>
              </w:rPr>
              <w:t>Стружка древесно-стружечных и/или древесно-волокнистых плит, содержащая связующие смолы в количестве от 0,2% до 2,5% включительно 1712020201014</w:t>
            </w:r>
          </w:p>
          <w:p w:rsidR="00CC4A4F" w:rsidRPr="006E40A2" w:rsidRDefault="00CC4A4F" w:rsidP="00CD129C">
            <w:pPr>
              <w:pStyle w:val="a0"/>
              <w:jc w:val="left"/>
              <w:rPr>
                <w:bCs/>
              </w:rPr>
            </w:pPr>
            <w:r w:rsidRPr="006E40A2">
              <w:rPr>
                <w:bCs/>
              </w:rPr>
              <w:t>Обрезки, кусковые отходы древесно-стружечных и/или древесно-волокнистых плит, содержащих связующие смолы в количестве от 0,2%  до 2,5%  включительно 1712020301014</w:t>
            </w:r>
          </w:p>
          <w:p w:rsidR="00CC4A4F" w:rsidRPr="006E40A2" w:rsidRDefault="00CC4A4F" w:rsidP="00CD129C">
            <w:pPr>
              <w:pStyle w:val="a0"/>
              <w:jc w:val="left"/>
              <w:rPr>
                <w:bCs/>
              </w:rPr>
            </w:pPr>
            <w:r w:rsidRPr="006E40A2">
              <w:rPr>
                <w:bCs/>
              </w:rPr>
              <w:t>Брак фанерных заготовок, содержащих связующие смолы в количестве от 0,2% до 2,5% включительно 1712010201014</w:t>
            </w:r>
          </w:p>
          <w:p w:rsidR="00CC4A4F" w:rsidRPr="006E40A2" w:rsidRDefault="00CC4A4F" w:rsidP="00CD129C">
            <w:pPr>
              <w:pStyle w:val="a0"/>
              <w:jc w:val="left"/>
              <w:rPr>
                <w:bCs/>
              </w:rPr>
            </w:pPr>
            <w:r w:rsidRPr="006E40A2">
              <w:rPr>
                <w:bCs/>
              </w:rPr>
              <w:t>Опилки древесно-стружечных и/или древесно-волокнистых плит, содержащие связующие смолы в количестве от 0,2% до 2,5% включительно 1712020101014</w:t>
            </w:r>
          </w:p>
          <w:p w:rsidR="00CC4A4F" w:rsidRPr="006E40A2" w:rsidRDefault="00CC4A4F" w:rsidP="00CD129C">
            <w:pPr>
              <w:pStyle w:val="a0"/>
              <w:jc w:val="left"/>
              <w:rPr>
                <w:bCs/>
              </w:rPr>
            </w:pPr>
            <w:r w:rsidRPr="006E40A2">
              <w:rPr>
                <w:bCs/>
              </w:rPr>
              <w:t>Кора с примесью земли</w:t>
            </w:r>
          </w:p>
          <w:p w:rsidR="00CC4A4F" w:rsidRPr="006E40A2" w:rsidRDefault="00CC4A4F" w:rsidP="00CD129C">
            <w:pPr>
              <w:pStyle w:val="a0"/>
              <w:jc w:val="left"/>
              <w:rPr>
                <w:bCs/>
              </w:rPr>
            </w:pPr>
            <w:r w:rsidRPr="006E40A2">
              <w:rPr>
                <w:bCs/>
              </w:rPr>
              <w:t>1711010201004</w:t>
            </w:r>
          </w:p>
          <w:p w:rsidR="00CC4A4F" w:rsidRPr="006E40A2" w:rsidRDefault="00CC4A4F" w:rsidP="00CD129C">
            <w:pPr>
              <w:pStyle w:val="a0"/>
              <w:jc w:val="left"/>
              <w:rPr>
                <w:bCs/>
              </w:rPr>
            </w:pPr>
            <w:r w:rsidRPr="006E40A2">
              <w:rPr>
                <w:bCs/>
              </w:rPr>
              <w:t>Деревянная упаковка (невозвратная тара) и деревянные отходы из натуральной чистой древесины 1711050001000</w:t>
            </w:r>
          </w:p>
          <w:p w:rsidR="00CC4A4F" w:rsidRPr="006E40A2" w:rsidRDefault="00CC4A4F" w:rsidP="00CD129C">
            <w:pPr>
              <w:pStyle w:val="a0"/>
              <w:jc w:val="left"/>
              <w:rPr>
                <w:bCs/>
              </w:rPr>
            </w:pPr>
            <w:r w:rsidRPr="006E40A2">
              <w:rPr>
                <w:bCs/>
              </w:rPr>
              <w:t>Пыль древесная от шлифовки натуральной чистой древесины</w:t>
            </w:r>
          </w:p>
          <w:p w:rsidR="00CC4A4F" w:rsidRPr="006E40A2" w:rsidRDefault="00CC4A4F" w:rsidP="00CD129C">
            <w:pPr>
              <w:pStyle w:val="a0"/>
              <w:jc w:val="left"/>
              <w:rPr>
                <w:bCs/>
              </w:rPr>
            </w:pPr>
            <w:r w:rsidRPr="006E40A2">
              <w:rPr>
                <w:bCs/>
              </w:rPr>
              <w:t>1711070011004</w:t>
            </w:r>
          </w:p>
          <w:p w:rsidR="00CC4A4F" w:rsidRPr="006E40A2" w:rsidRDefault="00CC4A4F" w:rsidP="00CD129C">
            <w:pPr>
              <w:pStyle w:val="a0"/>
              <w:jc w:val="left"/>
              <w:rPr>
                <w:bCs/>
              </w:rPr>
            </w:pPr>
            <w:r w:rsidRPr="006E40A2">
              <w:rPr>
                <w:bCs/>
              </w:rPr>
              <w:t>Древесные отходы с пропиткой и покрытиями, не загрязненные опасными веществами</w:t>
            </w:r>
          </w:p>
          <w:p w:rsidR="00CC4A4F" w:rsidRPr="006E40A2" w:rsidRDefault="00CC4A4F" w:rsidP="00CD129C">
            <w:pPr>
              <w:pStyle w:val="a0"/>
              <w:jc w:val="left"/>
              <w:rPr>
                <w:bCs/>
              </w:rPr>
            </w:pPr>
            <w:r w:rsidRPr="006E40A2">
              <w:rPr>
                <w:bCs/>
              </w:rPr>
              <w:t>1712000000000</w:t>
            </w:r>
          </w:p>
          <w:p w:rsidR="00CC4A4F" w:rsidRPr="006E40A2" w:rsidRDefault="00CC4A4F" w:rsidP="00CD129C">
            <w:pPr>
              <w:pStyle w:val="a0"/>
              <w:jc w:val="left"/>
              <w:rPr>
                <w:bCs/>
              </w:rPr>
            </w:pPr>
            <w:r w:rsidRPr="006E40A2">
              <w:rPr>
                <w:bCs/>
              </w:rPr>
              <w:t>Обрезь фанеры, содержащей связующие смолы в количестве от 0,2% до 2,5% включительно</w:t>
            </w:r>
          </w:p>
          <w:p w:rsidR="00CC4A4F" w:rsidRPr="006E40A2" w:rsidRDefault="00CC4A4F" w:rsidP="00CD129C">
            <w:pPr>
              <w:pStyle w:val="a0"/>
              <w:jc w:val="left"/>
              <w:rPr>
                <w:bCs/>
              </w:rPr>
            </w:pPr>
            <w:r w:rsidRPr="006E40A2">
              <w:rPr>
                <w:bCs/>
              </w:rPr>
              <w:t>1712010101014</w:t>
            </w:r>
          </w:p>
          <w:p w:rsidR="00CC4A4F" w:rsidRPr="006E40A2" w:rsidRDefault="00CC4A4F" w:rsidP="00CD129C">
            <w:pPr>
              <w:pStyle w:val="a0"/>
              <w:jc w:val="left"/>
              <w:rPr>
                <w:bCs/>
              </w:rPr>
            </w:pPr>
            <w:r w:rsidRPr="006E40A2">
              <w:rPr>
                <w:bCs/>
              </w:rPr>
              <w:t>Обувь кожаная рабочая, потерявшая потребительские свойства 1470060113004</w:t>
            </w:r>
          </w:p>
          <w:p w:rsidR="00CC4A4F" w:rsidRPr="006E40A2" w:rsidRDefault="00CC4A4F" w:rsidP="00CD129C">
            <w:pPr>
              <w:pStyle w:val="a0"/>
              <w:jc w:val="left"/>
              <w:rPr>
                <w:bCs/>
              </w:rPr>
            </w:pPr>
            <w:r w:rsidRPr="006E40A2">
              <w:rPr>
                <w:bCs/>
              </w:rPr>
              <w:t>Отходы обработки натуральной чистой древесины, незагрязненные опасными веществами 1711000000000</w:t>
            </w:r>
          </w:p>
          <w:p w:rsidR="00CC4A4F" w:rsidRPr="006E40A2" w:rsidRDefault="00CC4A4F" w:rsidP="00CD129C">
            <w:pPr>
              <w:pStyle w:val="a0"/>
              <w:jc w:val="left"/>
            </w:pPr>
            <w:r w:rsidRPr="006E40A2">
              <w:rPr>
                <w:bCs/>
              </w:rPr>
              <w:t>Отходы коры 1711010101004</w:t>
            </w:r>
          </w:p>
        </w:tc>
        <w:tc>
          <w:tcPr>
            <w:tcW w:w="483" w:type="pct"/>
          </w:tcPr>
          <w:p w:rsidR="00CC4A4F" w:rsidRPr="006E40A2" w:rsidRDefault="00CC4A4F" w:rsidP="00CD129C">
            <w:pPr>
              <w:pStyle w:val="a0"/>
              <w:jc w:val="left"/>
              <w:rPr>
                <w:bCs/>
              </w:rPr>
            </w:pPr>
            <w:r>
              <w:rPr>
                <w:bCs/>
              </w:rPr>
              <w:t>Отсутствует</w:t>
            </w:r>
          </w:p>
        </w:tc>
        <w:tc>
          <w:tcPr>
            <w:tcW w:w="532" w:type="pct"/>
          </w:tcPr>
          <w:p w:rsidR="00CC4A4F" w:rsidRPr="006E40A2" w:rsidRDefault="00CC4A4F" w:rsidP="00CD129C">
            <w:pPr>
              <w:pStyle w:val="a0"/>
              <w:jc w:val="left"/>
              <w:rPr>
                <w:bCs/>
              </w:rPr>
            </w:pPr>
            <w:r w:rsidRPr="006E40A2">
              <w:rPr>
                <w:bCs/>
              </w:rPr>
              <w:t>71 653 465</w:t>
            </w:r>
          </w:p>
        </w:tc>
        <w:tc>
          <w:tcPr>
            <w:tcW w:w="486" w:type="pct"/>
          </w:tcPr>
          <w:p w:rsidR="00CC4A4F" w:rsidRPr="006E40A2" w:rsidRDefault="00CC4A4F" w:rsidP="00CD129C">
            <w:pPr>
              <w:pStyle w:val="a0"/>
              <w:jc w:val="left"/>
              <w:rPr>
                <w:bCs/>
              </w:rPr>
            </w:pPr>
            <w:r w:rsidRPr="006E40A2">
              <w:t xml:space="preserve">с. Юргинское. </w:t>
            </w:r>
          </w:p>
        </w:tc>
        <w:tc>
          <w:tcPr>
            <w:tcW w:w="742" w:type="pct"/>
          </w:tcPr>
          <w:p w:rsidR="00CC4A4F" w:rsidRPr="006E40A2" w:rsidRDefault="00CC4A4F" w:rsidP="00CD129C">
            <w:pPr>
              <w:pStyle w:val="a0"/>
              <w:jc w:val="left"/>
              <w:rPr>
                <w:bCs/>
              </w:rPr>
            </w:pPr>
            <w:r w:rsidRPr="006E40A2">
              <w:rPr>
                <w:bCs/>
              </w:rPr>
              <w:t>Юргинское МПП ЖКХ</w:t>
            </w:r>
            <w:r w:rsidRPr="006E40A2">
              <w:t>,  627250, Тюменская обл., Юргинский р-он, с. Юргинское, ул</w:t>
            </w:r>
          </w:p>
        </w:tc>
      </w:tr>
      <w:tr w:rsidR="00CC4A4F" w:rsidRPr="00DC5106" w:rsidTr="006E40A2">
        <w:trPr>
          <w:trHeight w:val="1653"/>
        </w:trPr>
        <w:tc>
          <w:tcPr>
            <w:tcW w:w="266" w:type="pct"/>
          </w:tcPr>
          <w:p w:rsidR="00CC4A4F" w:rsidRPr="006E40A2" w:rsidRDefault="00CC4A4F" w:rsidP="00CD129C">
            <w:pPr>
              <w:pStyle w:val="a0"/>
              <w:jc w:val="left"/>
              <w:rPr>
                <w:bCs/>
              </w:rPr>
            </w:pPr>
            <w:r w:rsidRPr="006E40A2">
              <w:t>72-00035</w:t>
            </w:r>
            <w:r>
              <w:t>-З-00592-250914</w:t>
            </w:r>
          </w:p>
        </w:tc>
        <w:tc>
          <w:tcPr>
            <w:tcW w:w="820" w:type="pct"/>
          </w:tcPr>
          <w:p w:rsidR="00CC4A4F" w:rsidRPr="006E40A2" w:rsidRDefault="00CC4A4F" w:rsidP="00CD129C">
            <w:pPr>
              <w:pStyle w:val="a0"/>
              <w:jc w:val="left"/>
              <w:rPr>
                <w:bCs/>
              </w:rPr>
            </w:pPr>
            <w:r w:rsidRPr="006E40A2">
              <w:t>Полигон ТБО с. Беркут, Ялуторовского р-она</w:t>
            </w:r>
          </w:p>
        </w:tc>
        <w:tc>
          <w:tcPr>
            <w:tcW w:w="461" w:type="pct"/>
          </w:tcPr>
          <w:p w:rsidR="00CC4A4F" w:rsidRPr="006E40A2" w:rsidRDefault="00CC4A4F" w:rsidP="00CD129C">
            <w:pPr>
              <w:pStyle w:val="a0"/>
              <w:jc w:val="left"/>
              <w:rPr>
                <w:bCs/>
              </w:rPr>
            </w:pPr>
            <w:r w:rsidRPr="006E40A2">
              <w:rPr>
                <w:bCs/>
              </w:rPr>
              <w:t>Захоронение  отходов</w:t>
            </w:r>
          </w:p>
        </w:tc>
        <w:tc>
          <w:tcPr>
            <w:tcW w:w="1210" w:type="pct"/>
          </w:tcPr>
          <w:p w:rsidR="00CC4A4F" w:rsidRPr="006E40A2" w:rsidRDefault="00CC4A4F" w:rsidP="00CD129C">
            <w:pPr>
              <w:pStyle w:val="a0"/>
              <w:jc w:val="left"/>
              <w:rPr>
                <w:bCs/>
              </w:rPr>
            </w:pPr>
            <w:r w:rsidRPr="006E40A2">
              <w:rPr>
                <w:bCs/>
              </w:rPr>
              <w:t>Отходы продуктов из растительных и животных жиров, включая просроченные продукты 1260000000000</w:t>
            </w:r>
          </w:p>
          <w:p w:rsidR="00CC4A4F" w:rsidRPr="006E40A2" w:rsidRDefault="00CC4A4F" w:rsidP="00CD129C">
            <w:pPr>
              <w:pStyle w:val="a0"/>
              <w:jc w:val="left"/>
              <w:rPr>
                <w:bCs/>
              </w:rPr>
            </w:pPr>
            <w:r w:rsidRPr="006E40A2">
              <w:rPr>
                <w:bCs/>
              </w:rPr>
              <w:t>Отходы производства молочных продуктов 1280000000000</w:t>
            </w:r>
          </w:p>
          <w:p w:rsidR="00CC4A4F" w:rsidRPr="006E40A2" w:rsidRDefault="00CC4A4F" w:rsidP="00CD129C">
            <w:pPr>
              <w:pStyle w:val="a0"/>
              <w:jc w:val="left"/>
              <w:rPr>
                <w:bCs/>
              </w:rPr>
            </w:pPr>
            <w:r w:rsidRPr="006E40A2">
              <w:rPr>
                <w:bCs/>
              </w:rPr>
              <w:t>Обувь кожаная рабочая, потерявшая потребительские свойства 1470060113004</w:t>
            </w:r>
          </w:p>
          <w:p w:rsidR="00CC4A4F" w:rsidRPr="006E40A2" w:rsidRDefault="00CC4A4F" w:rsidP="00CD129C">
            <w:pPr>
              <w:pStyle w:val="a0"/>
              <w:jc w:val="left"/>
              <w:rPr>
                <w:bCs/>
              </w:rPr>
            </w:pPr>
            <w:r w:rsidRPr="006E40A2">
              <w:rPr>
                <w:bCs/>
              </w:rPr>
              <w:t>Отходы коры 1711010101004</w:t>
            </w:r>
          </w:p>
          <w:p w:rsidR="00CC4A4F" w:rsidRPr="006E40A2" w:rsidRDefault="00CC4A4F" w:rsidP="00CD129C">
            <w:pPr>
              <w:pStyle w:val="a0"/>
              <w:jc w:val="left"/>
              <w:rPr>
                <w:bCs/>
              </w:rPr>
            </w:pPr>
            <w:r w:rsidRPr="006E40A2">
              <w:rPr>
                <w:bCs/>
              </w:rPr>
              <w:t>Кора с примесью земли 1711010201004</w:t>
            </w:r>
          </w:p>
          <w:p w:rsidR="00CC4A4F" w:rsidRPr="006E40A2" w:rsidRDefault="00CC4A4F" w:rsidP="00CD129C">
            <w:pPr>
              <w:pStyle w:val="a0"/>
              <w:jc w:val="left"/>
              <w:rPr>
                <w:bCs/>
              </w:rPr>
            </w:pPr>
            <w:r w:rsidRPr="006E40A2">
              <w:rPr>
                <w:bCs/>
              </w:rPr>
              <w:t>Обрезь фанеры, содержащей связующие смолы в количестве от 0,2 % до 2,5 % включительно 1712010101014</w:t>
            </w:r>
          </w:p>
          <w:p w:rsidR="00CC4A4F" w:rsidRPr="006E40A2" w:rsidRDefault="00CC4A4F" w:rsidP="00CD129C">
            <w:pPr>
              <w:pStyle w:val="a0"/>
              <w:jc w:val="left"/>
              <w:rPr>
                <w:bCs/>
              </w:rPr>
            </w:pPr>
            <w:r w:rsidRPr="006E40A2">
              <w:rPr>
                <w:bCs/>
              </w:rPr>
              <w:t>Опилки древесно-стружечных и/или древесно-волокнистых плит, содержащие связующие смолы в количестве от 0,2 % до 2,5 % включительно 1712020101014</w:t>
            </w:r>
          </w:p>
          <w:p w:rsidR="00CC4A4F" w:rsidRPr="006E40A2" w:rsidRDefault="00CC4A4F" w:rsidP="00CD129C">
            <w:pPr>
              <w:pStyle w:val="a0"/>
              <w:jc w:val="left"/>
              <w:rPr>
                <w:bCs/>
              </w:rPr>
            </w:pPr>
            <w:r w:rsidRPr="006E40A2">
              <w:rPr>
                <w:bCs/>
              </w:rPr>
              <w:t>Стружка древесно-стружечных и/или древесно-волокнистых плит, содержащая связующие смолы в количестве от 0,2 % до 2,5 % включительно 1712020201014</w:t>
            </w:r>
          </w:p>
          <w:p w:rsidR="00CC4A4F" w:rsidRPr="006E40A2" w:rsidRDefault="00CC4A4F" w:rsidP="00CD129C">
            <w:pPr>
              <w:pStyle w:val="a0"/>
              <w:jc w:val="left"/>
              <w:rPr>
                <w:bCs/>
              </w:rPr>
            </w:pPr>
            <w:r w:rsidRPr="006E40A2">
              <w:rPr>
                <w:bCs/>
              </w:rPr>
              <w:t>Древесно-стружечные и/или древесно-волокнистые плиты, содержащие связующие смолы в количестве от 0,2 % до 2,5 % включительно, некондиционные, брак 1712020401014</w:t>
            </w:r>
          </w:p>
          <w:p w:rsidR="00CC4A4F" w:rsidRPr="006E40A2" w:rsidRDefault="00CC4A4F" w:rsidP="00CD129C">
            <w:pPr>
              <w:pStyle w:val="a0"/>
              <w:jc w:val="left"/>
              <w:rPr>
                <w:bCs/>
              </w:rPr>
            </w:pPr>
            <w:r w:rsidRPr="006E40A2">
              <w:rPr>
                <w:bCs/>
              </w:rPr>
              <w:t>Отходы древесных строительных лесоматериалов, в том числе от сноса и разборки строений 1712050001004</w:t>
            </w:r>
          </w:p>
          <w:p w:rsidR="00CC4A4F" w:rsidRPr="006E40A2" w:rsidRDefault="00CC4A4F" w:rsidP="00CD129C">
            <w:pPr>
              <w:pStyle w:val="a0"/>
              <w:jc w:val="left"/>
              <w:rPr>
                <w:bCs/>
              </w:rPr>
            </w:pPr>
            <w:r w:rsidRPr="006E40A2">
              <w:rPr>
                <w:bCs/>
              </w:rPr>
              <w:t>Отходы древесины с масляной пропиткой 1712080001014</w:t>
            </w:r>
          </w:p>
          <w:p w:rsidR="00CC4A4F" w:rsidRPr="006E40A2" w:rsidRDefault="00CC4A4F" w:rsidP="00CD129C">
            <w:pPr>
              <w:pStyle w:val="a0"/>
              <w:jc w:val="left"/>
              <w:rPr>
                <w:bCs/>
              </w:rPr>
            </w:pPr>
            <w:r w:rsidRPr="006E40A2">
              <w:rPr>
                <w:bCs/>
              </w:rPr>
              <w:t>Древесные отходы с пропиткой и покрытиями несортированные 1712200001014</w:t>
            </w:r>
          </w:p>
          <w:p w:rsidR="00CC4A4F" w:rsidRPr="006E40A2" w:rsidRDefault="00CC4A4F" w:rsidP="00CD129C">
            <w:pPr>
              <w:pStyle w:val="a0"/>
              <w:jc w:val="left"/>
              <w:rPr>
                <w:bCs/>
              </w:rPr>
            </w:pPr>
            <w:r w:rsidRPr="006E40A2">
              <w:rPr>
                <w:bCs/>
              </w:rPr>
              <w:t>Опилки древесные, загрязненные минеральными маслами (содержание масел - менее 15 %)  1713020101034</w:t>
            </w:r>
          </w:p>
          <w:p w:rsidR="00CC4A4F" w:rsidRPr="006E40A2" w:rsidRDefault="00CC4A4F" w:rsidP="00CD129C">
            <w:pPr>
              <w:pStyle w:val="a0"/>
              <w:jc w:val="left"/>
              <w:rPr>
                <w:bCs/>
              </w:rPr>
            </w:pPr>
            <w:r w:rsidRPr="006E40A2">
              <w:rPr>
                <w:bCs/>
              </w:rPr>
              <w:t>Стружка древесная, загрязненная минеральными маслами (содержание масел - менее 15 %) 1713020201034</w:t>
            </w:r>
          </w:p>
          <w:p w:rsidR="00CC4A4F" w:rsidRPr="006E40A2" w:rsidRDefault="00CC4A4F" w:rsidP="00CD129C">
            <w:pPr>
              <w:pStyle w:val="a0"/>
              <w:jc w:val="left"/>
              <w:rPr>
                <w:bCs/>
              </w:rPr>
            </w:pPr>
            <w:r w:rsidRPr="006E40A2">
              <w:rPr>
                <w:bCs/>
              </w:rPr>
              <w:t>Опилки разнородной древесины (например, содержащие опилки древесно-стружечных и/или древесно-волокнистых плит) 1719010101004</w:t>
            </w:r>
          </w:p>
          <w:p w:rsidR="00CC4A4F" w:rsidRPr="006E40A2" w:rsidRDefault="00CC4A4F" w:rsidP="00CD129C">
            <w:pPr>
              <w:pStyle w:val="a0"/>
              <w:jc w:val="left"/>
              <w:rPr>
                <w:bCs/>
              </w:rPr>
            </w:pPr>
            <w:r w:rsidRPr="006E40A2">
              <w:rPr>
                <w:bCs/>
              </w:rPr>
              <w:t>Опилки и стружки разнородной древесины (например, содержащие опилки и стружку древесно-стружечных и/или древесно-волокнистых плит) 1719010301004</w:t>
            </w:r>
          </w:p>
          <w:p w:rsidR="00CC4A4F" w:rsidRPr="006E40A2" w:rsidRDefault="00CC4A4F" w:rsidP="00CD129C">
            <w:pPr>
              <w:pStyle w:val="a0"/>
              <w:jc w:val="left"/>
              <w:rPr>
                <w:bCs/>
              </w:rPr>
            </w:pPr>
            <w:r w:rsidRPr="006E40A2">
              <w:rPr>
                <w:bCs/>
              </w:rPr>
              <w:t>Обрезь разнородной древесины (например, содержащая обрезь древесно-стружечных и/или древесно-волокнистых плит) 1719010601004</w:t>
            </w:r>
          </w:p>
          <w:p w:rsidR="00CC4A4F" w:rsidRPr="006E40A2" w:rsidRDefault="00CC4A4F" w:rsidP="00CD129C">
            <w:pPr>
              <w:pStyle w:val="a0"/>
              <w:jc w:val="left"/>
              <w:rPr>
                <w:bCs/>
              </w:rPr>
            </w:pPr>
            <w:r w:rsidRPr="006E40A2">
              <w:rPr>
                <w:bCs/>
              </w:rPr>
              <w:t>Отходы бумаги с нанесенным лаком 1872010101014</w:t>
            </w:r>
          </w:p>
          <w:p w:rsidR="00CC4A4F" w:rsidRPr="006E40A2" w:rsidRDefault="00CC4A4F" w:rsidP="00CD129C">
            <w:pPr>
              <w:pStyle w:val="a0"/>
              <w:jc w:val="left"/>
              <w:rPr>
                <w:bCs/>
              </w:rPr>
            </w:pPr>
            <w:r w:rsidRPr="006E40A2">
              <w:rPr>
                <w:bCs/>
              </w:rPr>
              <w:t>Отходы бумажной клеевой ленты1872010201014</w:t>
            </w:r>
          </w:p>
          <w:p w:rsidR="00CC4A4F" w:rsidRPr="006E40A2" w:rsidRDefault="00CC4A4F" w:rsidP="00CD129C">
            <w:pPr>
              <w:pStyle w:val="a0"/>
              <w:jc w:val="left"/>
              <w:rPr>
                <w:bCs/>
              </w:rPr>
            </w:pPr>
            <w:r w:rsidRPr="006E40A2">
              <w:rPr>
                <w:bCs/>
              </w:rPr>
              <w:t>Отходы рубероида1872040101014</w:t>
            </w:r>
          </w:p>
          <w:p w:rsidR="00CC4A4F" w:rsidRPr="006E40A2" w:rsidRDefault="00CC4A4F" w:rsidP="00CD129C">
            <w:pPr>
              <w:pStyle w:val="a0"/>
              <w:jc w:val="left"/>
              <w:rPr>
                <w:bCs/>
              </w:rPr>
            </w:pPr>
            <w:r w:rsidRPr="006E40A2">
              <w:rPr>
                <w:bCs/>
              </w:rPr>
              <w:t>Отходы толи 1872040201014</w:t>
            </w:r>
          </w:p>
          <w:p w:rsidR="00CC4A4F" w:rsidRPr="006E40A2" w:rsidRDefault="00CC4A4F" w:rsidP="00CD129C">
            <w:pPr>
              <w:pStyle w:val="a0"/>
              <w:jc w:val="left"/>
              <w:rPr>
                <w:bCs/>
              </w:rPr>
            </w:pPr>
            <w:r w:rsidRPr="006E40A2">
              <w:rPr>
                <w:bCs/>
              </w:rPr>
              <w:t>Золошлаки от сжигания углей (Березовский) 3130020201004</w:t>
            </w:r>
          </w:p>
          <w:p w:rsidR="00CC4A4F" w:rsidRPr="006E40A2" w:rsidRDefault="00CC4A4F" w:rsidP="00CD129C">
            <w:pPr>
              <w:pStyle w:val="a0"/>
              <w:jc w:val="left"/>
              <w:rPr>
                <w:bCs/>
              </w:rPr>
            </w:pPr>
            <w:r w:rsidRPr="006E40A2">
              <w:rPr>
                <w:bCs/>
              </w:rPr>
              <w:t>Стеклянные отходы 3140080001000</w:t>
            </w:r>
          </w:p>
          <w:p w:rsidR="00CC4A4F" w:rsidRPr="006E40A2" w:rsidRDefault="00CC4A4F" w:rsidP="00CD129C">
            <w:pPr>
              <w:pStyle w:val="a0"/>
              <w:jc w:val="left"/>
              <w:rPr>
                <w:bCs/>
              </w:rPr>
            </w:pPr>
            <w:r w:rsidRPr="006E40A2">
              <w:rPr>
                <w:bCs/>
              </w:rPr>
              <w:t>Пыль стеклянная 3140080111004</w:t>
            </w:r>
          </w:p>
          <w:p w:rsidR="00CC4A4F" w:rsidRPr="006E40A2" w:rsidRDefault="00CC4A4F" w:rsidP="00CD129C">
            <w:pPr>
              <w:pStyle w:val="a0"/>
              <w:jc w:val="left"/>
              <w:rPr>
                <w:bCs/>
              </w:rPr>
            </w:pPr>
            <w:r w:rsidRPr="006E40A2">
              <w:rPr>
                <w:bCs/>
              </w:rPr>
              <w:t>Отходы строительного щебня 3140090001000</w:t>
            </w:r>
          </w:p>
          <w:p w:rsidR="00CC4A4F" w:rsidRPr="006E40A2" w:rsidRDefault="00CC4A4F" w:rsidP="00CD129C">
            <w:pPr>
              <w:pStyle w:val="a0"/>
              <w:jc w:val="left"/>
              <w:rPr>
                <w:bCs/>
              </w:rPr>
            </w:pPr>
            <w:r w:rsidRPr="006E40A2">
              <w:rPr>
                <w:bCs/>
              </w:rPr>
              <w:t>Пыль щебеночная3140090111004</w:t>
            </w:r>
          </w:p>
          <w:p w:rsidR="00CC4A4F" w:rsidRPr="006E40A2" w:rsidRDefault="00CC4A4F" w:rsidP="00CD129C">
            <w:pPr>
              <w:pStyle w:val="a0"/>
              <w:jc w:val="left"/>
              <w:rPr>
                <w:bCs/>
              </w:rPr>
            </w:pPr>
            <w:r w:rsidRPr="006E40A2">
              <w:rPr>
                <w:bCs/>
              </w:rPr>
              <w:t>Отходы асбоцемента в кусковой форме 3140120201014</w:t>
            </w:r>
          </w:p>
          <w:p w:rsidR="00CC4A4F" w:rsidRPr="006E40A2" w:rsidRDefault="00CC4A4F" w:rsidP="00CD129C">
            <w:pPr>
              <w:pStyle w:val="a0"/>
              <w:jc w:val="left"/>
              <w:rPr>
                <w:bCs/>
              </w:rPr>
            </w:pPr>
            <w:r w:rsidRPr="006E40A2">
              <w:rPr>
                <w:bCs/>
              </w:rPr>
              <w:t>Отходы кирпича (включая шамотный кирпич) 3140140001000</w:t>
            </w:r>
          </w:p>
          <w:p w:rsidR="00CC4A4F" w:rsidRPr="006E40A2" w:rsidRDefault="00CC4A4F" w:rsidP="00CD129C">
            <w:pPr>
              <w:pStyle w:val="a0"/>
              <w:jc w:val="left"/>
              <w:rPr>
                <w:bCs/>
              </w:rPr>
            </w:pPr>
            <w:r w:rsidRPr="006E40A2">
              <w:rPr>
                <w:bCs/>
              </w:rPr>
              <w:t>Пыль кирпичная 3140140211004</w:t>
            </w:r>
          </w:p>
          <w:p w:rsidR="00CC4A4F" w:rsidRPr="006E40A2" w:rsidRDefault="00CC4A4F" w:rsidP="00CD129C">
            <w:pPr>
              <w:pStyle w:val="a0"/>
              <w:jc w:val="left"/>
              <w:rPr>
                <w:bCs/>
              </w:rPr>
            </w:pPr>
            <w:r w:rsidRPr="006E40A2">
              <w:rPr>
                <w:bCs/>
              </w:rPr>
              <w:t>Отходы шлаковаты 3140160101004</w:t>
            </w:r>
          </w:p>
          <w:p w:rsidR="00CC4A4F" w:rsidRPr="006E40A2" w:rsidRDefault="00CC4A4F" w:rsidP="00CD129C">
            <w:pPr>
              <w:pStyle w:val="a0"/>
              <w:jc w:val="left"/>
              <w:rPr>
                <w:bCs/>
              </w:rPr>
            </w:pPr>
            <w:r w:rsidRPr="006E40A2">
              <w:rPr>
                <w:bCs/>
              </w:rPr>
              <w:t>Песок, загрязненный мазутом (содержание мазута - менее 15 %)3140230201034</w:t>
            </w:r>
          </w:p>
          <w:p w:rsidR="00CC4A4F" w:rsidRPr="006E40A2" w:rsidRDefault="00CC4A4F" w:rsidP="00CD129C">
            <w:pPr>
              <w:pStyle w:val="a0"/>
              <w:jc w:val="left"/>
              <w:rPr>
                <w:bCs/>
              </w:rPr>
            </w:pPr>
            <w:r w:rsidRPr="006E40A2">
              <w:rPr>
                <w:bCs/>
              </w:rPr>
              <w:t>Песок, загрязненный маслами (содержание масел менее 15 %) 3140230301034</w:t>
            </w:r>
          </w:p>
          <w:p w:rsidR="00CC4A4F" w:rsidRPr="006E40A2" w:rsidRDefault="00CC4A4F" w:rsidP="00CD129C">
            <w:pPr>
              <w:pStyle w:val="a0"/>
              <w:jc w:val="left"/>
              <w:rPr>
                <w:bCs/>
              </w:rPr>
            </w:pPr>
            <w:r w:rsidRPr="006E40A2">
              <w:rPr>
                <w:bCs/>
              </w:rPr>
              <w:t>Отходы бетона, железобетона 3140270001000</w:t>
            </w:r>
          </w:p>
          <w:p w:rsidR="00CC4A4F" w:rsidRPr="006E40A2" w:rsidRDefault="00CC4A4F" w:rsidP="00CD129C">
            <w:pPr>
              <w:pStyle w:val="a0"/>
              <w:jc w:val="left"/>
              <w:rPr>
                <w:bCs/>
              </w:rPr>
            </w:pPr>
            <w:r w:rsidRPr="006E40A2">
              <w:rPr>
                <w:bCs/>
              </w:rPr>
              <w:t>Пыль бетонная 3140270311004</w:t>
            </w:r>
          </w:p>
          <w:p w:rsidR="00CC4A4F" w:rsidRPr="006E40A2" w:rsidRDefault="00CC4A4F" w:rsidP="00CD129C">
            <w:pPr>
              <w:pStyle w:val="a0"/>
              <w:jc w:val="left"/>
              <w:rPr>
                <w:bCs/>
              </w:rPr>
            </w:pPr>
            <w:r w:rsidRPr="006E40A2">
              <w:rPr>
                <w:bCs/>
              </w:rPr>
              <w:t>Отходы древесного угля 3140340008000</w:t>
            </w:r>
          </w:p>
          <w:p w:rsidR="00CC4A4F" w:rsidRPr="006E40A2" w:rsidRDefault="00CC4A4F" w:rsidP="00CD129C">
            <w:pPr>
              <w:pStyle w:val="a0"/>
              <w:jc w:val="left"/>
              <w:rPr>
                <w:bCs/>
              </w:rPr>
            </w:pPr>
            <w:r w:rsidRPr="006E40A2">
              <w:rPr>
                <w:bCs/>
              </w:rPr>
              <w:t>Отходы асфальтобетона и/или асфальтобетонной смеси в виде пыли  3140350111004</w:t>
            </w:r>
          </w:p>
          <w:p w:rsidR="00CC4A4F" w:rsidRPr="006E40A2" w:rsidRDefault="00CC4A4F" w:rsidP="00CD129C">
            <w:pPr>
              <w:pStyle w:val="a0"/>
              <w:jc w:val="left"/>
              <w:rPr>
                <w:bCs/>
              </w:rPr>
            </w:pPr>
            <w:r w:rsidRPr="006E40A2">
              <w:rPr>
                <w:bCs/>
              </w:rPr>
              <w:t>Отходы асфальтобетона и/или асфальтобетонной смеси в кусковой форме 3140350201004</w:t>
            </w:r>
          </w:p>
          <w:p w:rsidR="00CC4A4F" w:rsidRPr="006E40A2" w:rsidRDefault="00CC4A4F" w:rsidP="00CD129C">
            <w:pPr>
              <w:pStyle w:val="a0"/>
              <w:jc w:val="left"/>
              <w:rPr>
                <w:bCs/>
              </w:rPr>
            </w:pPr>
            <w:r w:rsidRPr="006E40A2">
              <w:rPr>
                <w:bCs/>
              </w:rPr>
              <w:t>Отходы бетонной смеси с содержанием пыли более 30 % 3140360108004</w:t>
            </w:r>
          </w:p>
          <w:p w:rsidR="00CC4A4F" w:rsidRPr="006E40A2" w:rsidRDefault="00CC4A4F" w:rsidP="00CD129C">
            <w:pPr>
              <w:pStyle w:val="a0"/>
              <w:jc w:val="left"/>
              <w:rPr>
                <w:bCs/>
              </w:rPr>
            </w:pPr>
            <w:r w:rsidRPr="006E40A2">
              <w:rPr>
                <w:bCs/>
              </w:rPr>
              <w:t>Отходы асбеста в кусковой форме 3140370201014</w:t>
            </w:r>
          </w:p>
          <w:p w:rsidR="00CC4A4F" w:rsidRPr="006E40A2" w:rsidRDefault="00CC4A4F" w:rsidP="00CD129C">
            <w:pPr>
              <w:pStyle w:val="a0"/>
              <w:jc w:val="left"/>
              <w:rPr>
                <w:bCs/>
              </w:rPr>
            </w:pPr>
            <w:r w:rsidRPr="006E40A2">
              <w:rPr>
                <w:bCs/>
              </w:rPr>
              <w:t>Отходы абразивных материалов в виде пыли и порошка 3140430411004</w:t>
            </w:r>
          </w:p>
          <w:p w:rsidR="00CC4A4F" w:rsidRPr="006E40A2" w:rsidRDefault="00CC4A4F" w:rsidP="00CD129C">
            <w:pPr>
              <w:pStyle w:val="a0"/>
              <w:jc w:val="left"/>
              <w:rPr>
                <w:bCs/>
              </w:rPr>
            </w:pPr>
            <w:r w:rsidRPr="006E40A2">
              <w:rPr>
                <w:bCs/>
              </w:rPr>
              <w:t>Шлак сварочный 3140480001994</w:t>
            </w:r>
          </w:p>
          <w:p w:rsidR="00CC4A4F" w:rsidRPr="006E40A2" w:rsidRDefault="00CC4A4F" w:rsidP="00CD129C">
            <w:pPr>
              <w:pStyle w:val="a0"/>
              <w:jc w:val="left"/>
              <w:rPr>
                <w:bCs/>
              </w:rPr>
            </w:pPr>
            <w:r w:rsidRPr="006E40A2">
              <w:rPr>
                <w:bCs/>
              </w:rPr>
              <w:t>Лом и отходы черных металлов 3510000000000</w:t>
            </w:r>
          </w:p>
          <w:p w:rsidR="00CC4A4F" w:rsidRPr="006E40A2" w:rsidRDefault="00CC4A4F" w:rsidP="00CD129C">
            <w:pPr>
              <w:pStyle w:val="a0"/>
              <w:jc w:val="left"/>
              <w:rPr>
                <w:bCs/>
              </w:rPr>
            </w:pPr>
            <w:r w:rsidRPr="006E40A2">
              <w:rPr>
                <w:bCs/>
              </w:rPr>
              <w:t>Отходы битума, асфальта в твердой форме  5490120001004</w:t>
            </w:r>
          </w:p>
          <w:p w:rsidR="00CC4A4F" w:rsidRPr="006E40A2" w:rsidRDefault="00CC4A4F" w:rsidP="00CD129C">
            <w:pPr>
              <w:pStyle w:val="a0"/>
              <w:jc w:val="left"/>
              <w:rPr>
                <w:bCs/>
              </w:rPr>
            </w:pPr>
            <w:r w:rsidRPr="006E40A2">
              <w:rPr>
                <w:bCs/>
              </w:rPr>
              <w:t>Обтирочный материал, загрязненный маслами (содержание масел менее 15 %) 5490270101034</w:t>
            </w:r>
          </w:p>
          <w:p w:rsidR="00CC4A4F" w:rsidRPr="006E40A2" w:rsidRDefault="00CC4A4F" w:rsidP="00CD129C">
            <w:pPr>
              <w:pStyle w:val="a0"/>
              <w:jc w:val="left"/>
              <w:rPr>
                <w:bCs/>
              </w:rPr>
            </w:pPr>
            <w:r w:rsidRPr="006E40A2">
              <w:rPr>
                <w:bCs/>
              </w:rPr>
              <w:t>Окалина замасленная (содержание масла менее 15 %) 5490300104034</w:t>
            </w:r>
          </w:p>
          <w:p w:rsidR="00CC4A4F" w:rsidRPr="006E40A2" w:rsidRDefault="00CC4A4F" w:rsidP="00CD129C">
            <w:pPr>
              <w:pStyle w:val="a0"/>
              <w:jc w:val="left"/>
              <w:rPr>
                <w:bCs/>
              </w:rPr>
            </w:pPr>
            <w:r w:rsidRPr="006E40A2">
              <w:rPr>
                <w:bCs/>
              </w:rPr>
              <w:t>Отходы затвердевшего поливинилхлорида и пенопласта на его базе  5710160001004</w:t>
            </w:r>
          </w:p>
          <w:p w:rsidR="00CC4A4F" w:rsidRPr="006E40A2" w:rsidRDefault="00CC4A4F" w:rsidP="00CD129C">
            <w:pPr>
              <w:pStyle w:val="a0"/>
              <w:jc w:val="left"/>
              <w:rPr>
                <w:bCs/>
              </w:rPr>
            </w:pPr>
            <w:r w:rsidRPr="006E40A2">
              <w:rPr>
                <w:bCs/>
              </w:rPr>
              <w:t>Отходы смеси затвердевших разнородных пластмасс 5710990001004</w:t>
            </w:r>
          </w:p>
          <w:p w:rsidR="00CC4A4F" w:rsidRPr="006E40A2" w:rsidRDefault="00CC4A4F" w:rsidP="00CD129C">
            <w:pPr>
              <w:pStyle w:val="a0"/>
              <w:jc w:val="left"/>
              <w:rPr>
                <w:bCs/>
              </w:rPr>
            </w:pPr>
            <w:r w:rsidRPr="006E40A2">
              <w:rPr>
                <w:bCs/>
              </w:rPr>
              <w:t>Шины пневматические отработанные  5750020013004</w:t>
            </w:r>
          </w:p>
          <w:p w:rsidR="00CC4A4F" w:rsidRPr="006E40A2" w:rsidRDefault="00CC4A4F" w:rsidP="00CD129C">
            <w:pPr>
              <w:pStyle w:val="a0"/>
              <w:jc w:val="left"/>
              <w:rPr>
                <w:bCs/>
              </w:rPr>
            </w:pPr>
            <w:r w:rsidRPr="006E40A2">
              <w:rPr>
                <w:bCs/>
              </w:rPr>
              <w:t>Камеры пневматические отработанные 5750020113004</w:t>
            </w:r>
          </w:p>
          <w:p w:rsidR="00CC4A4F" w:rsidRPr="006E40A2" w:rsidRDefault="00CC4A4F" w:rsidP="00CD129C">
            <w:pPr>
              <w:pStyle w:val="a0"/>
              <w:jc w:val="left"/>
              <w:rPr>
                <w:bCs/>
              </w:rPr>
            </w:pPr>
            <w:r w:rsidRPr="006E40A2">
              <w:rPr>
                <w:bCs/>
              </w:rPr>
              <w:t>Покрышки отработанные 5750020213004</w:t>
            </w:r>
          </w:p>
          <w:p w:rsidR="00CC4A4F" w:rsidRPr="006E40A2" w:rsidRDefault="00CC4A4F" w:rsidP="00CD129C">
            <w:pPr>
              <w:pStyle w:val="a0"/>
              <w:jc w:val="left"/>
              <w:rPr>
                <w:bCs/>
              </w:rPr>
            </w:pPr>
            <w:r w:rsidRPr="006E40A2">
              <w:rPr>
                <w:bCs/>
              </w:rPr>
              <w:t>Резиноасбестовые отходы (в том числе изделия отработанные и брак)  5750030001004</w:t>
            </w:r>
          </w:p>
          <w:p w:rsidR="00CC4A4F" w:rsidRPr="006E40A2" w:rsidRDefault="00CC4A4F" w:rsidP="00CD129C">
            <w:pPr>
              <w:pStyle w:val="a0"/>
              <w:jc w:val="left"/>
              <w:rPr>
                <w:bCs/>
              </w:rPr>
            </w:pPr>
            <w:r w:rsidRPr="006E40A2">
              <w:rPr>
                <w:bCs/>
              </w:rPr>
              <w:t>Текстиль загрязненный 5820000000000</w:t>
            </w:r>
          </w:p>
          <w:p w:rsidR="00CC4A4F" w:rsidRPr="006E40A2" w:rsidRDefault="00CC4A4F" w:rsidP="00CD129C">
            <w:pPr>
              <w:pStyle w:val="a0"/>
              <w:jc w:val="left"/>
              <w:rPr>
                <w:bCs/>
              </w:rPr>
            </w:pPr>
            <w:r w:rsidRPr="006E40A2">
              <w:rPr>
                <w:bCs/>
              </w:rPr>
              <w:t>Твердые коммунальные отходы 9100000000000</w:t>
            </w:r>
          </w:p>
          <w:p w:rsidR="00CC4A4F" w:rsidRPr="006E40A2" w:rsidRDefault="00CC4A4F" w:rsidP="00CD129C">
            <w:pPr>
              <w:pStyle w:val="a0"/>
              <w:jc w:val="left"/>
              <w:rPr>
                <w:bCs/>
              </w:rPr>
            </w:pPr>
            <w:r w:rsidRPr="006E40A2">
              <w:rPr>
                <w:bCs/>
              </w:rPr>
              <w:t>Отходы из жилищ несортированные (исключая крупногабаритные) 9110010001004</w:t>
            </w:r>
          </w:p>
          <w:p w:rsidR="00CC4A4F" w:rsidRPr="006E40A2" w:rsidRDefault="00CC4A4F" w:rsidP="00CD129C">
            <w:pPr>
              <w:pStyle w:val="a0"/>
              <w:jc w:val="left"/>
              <w:rPr>
                <w:bCs/>
              </w:rPr>
            </w:pPr>
            <w:r w:rsidRPr="006E40A2">
              <w:rPr>
                <w:bCs/>
              </w:rPr>
              <w:t>Отходы потребления на производстве, подобные коммунальным  9120000000000</w:t>
            </w:r>
          </w:p>
          <w:p w:rsidR="00CC4A4F" w:rsidRPr="006E40A2" w:rsidRDefault="00CC4A4F" w:rsidP="00CD129C">
            <w:pPr>
              <w:pStyle w:val="a0"/>
              <w:jc w:val="left"/>
              <w:rPr>
                <w:bCs/>
              </w:rPr>
            </w:pPr>
            <w:r w:rsidRPr="006E40A2">
              <w:rPr>
                <w:bCs/>
              </w:rPr>
              <w:t>Мусор от бытовых помещений организаций несортированный (исключая крупногабаритный) 9120040001004</w:t>
            </w:r>
          </w:p>
          <w:p w:rsidR="00CC4A4F" w:rsidRPr="006E40A2" w:rsidRDefault="00CC4A4F" w:rsidP="00CD129C">
            <w:pPr>
              <w:pStyle w:val="a0"/>
              <w:jc w:val="left"/>
              <w:rPr>
                <w:bCs/>
              </w:rPr>
            </w:pPr>
            <w:r w:rsidRPr="006E40A2">
              <w:rPr>
                <w:bCs/>
              </w:rPr>
              <w:t>Мусор строительный 9120060001000</w:t>
            </w:r>
          </w:p>
          <w:p w:rsidR="00CC4A4F" w:rsidRPr="006E40A2" w:rsidRDefault="00CC4A4F" w:rsidP="00CD129C">
            <w:pPr>
              <w:pStyle w:val="a0"/>
              <w:jc w:val="left"/>
              <w:rPr>
                <w:bCs/>
              </w:rPr>
            </w:pPr>
            <w:r w:rsidRPr="006E40A2">
              <w:rPr>
                <w:bCs/>
              </w:rPr>
              <w:t>Мусор строительный от разборки зданий  9120060101004</w:t>
            </w:r>
          </w:p>
          <w:p w:rsidR="00CC4A4F" w:rsidRPr="006E40A2" w:rsidRDefault="00CC4A4F" w:rsidP="00CD129C">
            <w:pPr>
              <w:pStyle w:val="a0"/>
              <w:jc w:val="left"/>
              <w:rPr>
                <w:bCs/>
              </w:rPr>
            </w:pPr>
            <w:r w:rsidRPr="006E40A2">
              <w:rPr>
                <w:bCs/>
              </w:rPr>
              <w:t>Отходы сложного комбинированного состава в виде изделий, оборудования, устройств, не вошедшие в другие пункты 9200000000000</w:t>
            </w:r>
          </w:p>
          <w:p w:rsidR="00CC4A4F" w:rsidRPr="006E40A2" w:rsidRDefault="00CC4A4F" w:rsidP="00CD129C">
            <w:pPr>
              <w:pStyle w:val="a0"/>
              <w:jc w:val="left"/>
              <w:rPr>
                <w:bCs/>
              </w:rPr>
            </w:pPr>
            <w:r w:rsidRPr="006E40A2">
              <w:rPr>
                <w:bCs/>
              </w:rPr>
              <w:t>Электрическое оборудование, приборы, устройства и их части 9210000000000</w:t>
            </w:r>
          </w:p>
          <w:p w:rsidR="00CC4A4F" w:rsidRPr="006E40A2" w:rsidRDefault="00CC4A4F" w:rsidP="00CD129C">
            <w:pPr>
              <w:pStyle w:val="a0"/>
              <w:jc w:val="left"/>
              <w:rPr>
                <w:bCs/>
              </w:rPr>
            </w:pPr>
            <w:r w:rsidRPr="006E40A2">
              <w:rPr>
                <w:bCs/>
              </w:rPr>
              <w:t>Прочие коммунальные отходы 9900000000000</w:t>
            </w:r>
          </w:p>
          <w:p w:rsidR="00CC4A4F" w:rsidRPr="006E40A2" w:rsidRDefault="00CC4A4F" w:rsidP="00CD129C">
            <w:pPr>
              <w:pStyle w:val="a0"/>
              <w:jc w:val="left"/>
              <w:rPr>
                <w:bCs/>
              </w:rPr>
            </w:pPr>
            <w:r w:rsidRPr="006E40A2">
              <w:rPr>
                <w:bCs/>
              </w:rPr>
              <w:t>Прочие коммунальные отходы (садовые и парковые отходы) 9900000000000</w:t>
            </w:r>
          </w:p>
          <w:p w:rsidR="00CC4A4F" w:rsidRPr="006E40A2" w:rsidRDefault="00CC4A4F" w:rsidP="00CD129C">
            <w:pPr>
              <w:pStyle w:val="a0"/>
              <w:jc w:val="left"/>
              <w:rPr>
                <w:bCs/>
              </w:rPr>
            </w:pPr>
            <w:r w:rsidRPr="006E40A2">
              <w:rPr>
                <w:bCs/>
              </w:rPr>
              <w:t>Прочие коммунальные отходы (снег с городских дорог) 9900000000000</w:t>
            </w:r>
          </w:p>
        </w:tc>
        <w:tc>
          <w:tcPr>
            <w:tcW w:w="483" w:type="pct"/>
          </w:tcPr>
          <w:p w:rsidR="00CC4A4F" w:rsidRPr="006E40A2" w:rsidRDefault="00CC4A4F" w:rsidP="00CD129C">
            <w:pPr>
              <w:pStyle w:val="a0"/>
              <w:jc w:val="left"/>
              <w:rPr>
                <w:bCs/>
              </w:rPr>
            </w:pPr>
            <w:r>
              <w:rPr>
                <w:bCs/>
              </w:rPr>
              <w:t>Отсутствует</w:t>
            </w:r>
          </w:p>
        </w:tc>
        <w:tc>
          <w:tcPr>
            <w:tcW w:w="532" w:type="pct"/>
          </w:tcPr>
          <w:p w:rsidR="00CC4A4F" w:rsidRPr="006E40A2" w:rsidRDefault="00CC4A4F" w:rsidP="00CD129C">
            <w:pPr>
              <w:pStyle w:val="a0"/>
              <w:jc w:val="left"/>
              <w:rPr>
                <w:bCs/>
              </w:rPr>
            </w:pPr>
            <w:r w:rsidRPr="006E40A2">
              <w:rPr>
                <w:bCs/>
              </w:rPr>
              <w:t>71 656 435</w:t>
            </w:r>
          </w:p>
        </w:tc>
        <w:tc>
          <w:tcPr>
            <w:tcW w:w="486" w:type="pct"/>
          </w:tcPr>
          <w:p w:rsidR="00CC4A4F" w:rsidRPr="006E40A2" w:rsidRDefault="00CC4A4F" w:rsidP="00CD129C">
            <w:pPr>
              <w:pStyle w:val="a0"/>
              <w:jc w:val="left"/>
              <w:rPr>
                <w:bCs/>
              </w:rPr>
            </w:pPr>
            <w:r w:rsidRPr="006E40A2">
              <w:rPr>
                <w:bCs/>
              </w:rPr>
              <w:t>с.Памятное</w:t>
            </w:r>
          </w:p>
        </w:tc>
        <w:tc>
          <w:tcPr>
            <w:tcW w:w="742" w:type="pct"/>
          </w:tcPr>
          <w:p w:rsidR="00CC4A4F" w:rsidRPr="006E40A2" w:rsidRDefault="00CC4A4F" w:rsidP="00CD129C">
            <w:pPr>
              <w:pStyle w:val="a0"/>
              <w:jc w:val="left"/>
              <w:rPr>
                <w:bCs/>
              </w:rPr>
            </w:pPr>
            <w:r w:rsidRPr="006E40A2">
              <w:t>ООО «Сервис-плюс», 627036, Тюменская обл, Ялуторовский р-н, с. Памятное, ул. Чкалова, 22</w:t>
            </w:r>
          </w:p>
        </w:tc>
      </w:tr>
      <w:tr w:rsidR="00CC4A4F" w:rsidRPr="00DC5106" w:rsidTr="006E40A2">
        <w:trPr>
          <w:trHeight w:val="1653"/>
        </w:trPr>
        <w:tc>
          <w:tcPr>
            <w:tcW w:w="266" w:type="pct"/>
          </w:tcPr>
          <w:p w:rsidR="00CC4A4F" w:rsidRPr="006E40A2" w:rsidRDefault="00CC4A4F" w:rsidP="00CD129C">
            <w:pPr>
              <w:pStyle w:val="a0"/>
              <w:jc w:val="left"/>
            </w:pPr>
            <w:r w:rsidRPr="006E40A2">
              <w:t>72-00053</w:t>
            </w:r>
            <w:r>
              <w:t>-З-00592-250914</w:t>
            </w:r>
          </w:p>
        </w:tc>
        <w:tc>
          <w:tcPr>
            <w:tcW w:w="820" w:type="pct"/>
          </w:tcPr>
          <w:p w:rsidR="00CC4A4F" w:rsidRPr="006E40A2" w:rsidRDefault="00CC4A4F" w:rsidP="00CD129C">
            <w:pPr>
              <w:pStyle w:val="a0"/>
              <w:jc w:val="left"/>
            </w:pPr>
            <w:r w:rsidRPr="006E40A2">
              <w:t>Шламонакопитель (ВОС)</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Шлам очистки трубопроводов и емкостей (бочек, контейнеров, цистерн, гудронаторов) от  нефти 5460150104033</w:t>
            </w:r>
          </w:p>
          <w:p w:rsidR="00CC4A4F" w:rsidRPr="006E40A2" w:rsidRDefault="00CC4A4F" w:rsidP="00CD129C">
            <w:pPr>
              <w:pStyle w:val="a0"/>
              <w:jc w:val="left"/>
              <w:rPr>
                <w:bCs/>
              </w:rPr>
            </w:pPr>
            <w:r w:rsidRPr="006E40A2">
              <w:rPr>
                <w:bCs/>
              </w:rPr>
              <w:t>Отходы катализаторов и контактных масс, не вошедших в другие пункты 5950000000000</w:t>
            </w:r>
          </w:p>
          <w:p w:rsidR="00CC4A4F" w:rsidRPr="006E40A2" w:rsidRDefault="00CC4A4F" w:rsidP="00CD129C">
            <w:pPr>
              <w:pStyle w:val="a0"/>
              <w:jc w:val="left"/>
              <w:rPr>
                <w:bCs/>
              </w:rPr>
            </w:pPr>
            <w:r w:rsidRPr="006E40A2">
              <w:rPr>
                <w:bCs/>
              </w:rPr>
              <w:t>Прочие коммунальные отходы (Шлам от химчистки-прачечной) 9900000000000</w:t>
            </w:r>
          </w:p>
          <w:p w:rsidR="00CC4A4F" w:rsidRPr="006E40A2" w:rsidRDefault="00CC4A4F" w:rsidP="00CD129C">
            <w:pPr>
              <w:pStyle w:val="a0"/>
              <w:jc w:val="left"/>
              <w:rPr>
                <w:bCs/>
              </w:rPr>
            </w:pPr>
            <w:r w:rsidRPr="006E40A2">
              <w:rPr>
                <w:bCs/>
              </w:rPr>
              <w:t>Песок, загрязненный маслами (содержание масел менее 15%)3140230301034</w:t>
            </w:r>
          </w:p>
          <w:p w:rsidR="00CC4A4F" w:rsidRPr="006E40A2" w:rsidRDefault="00CC4A4F" w:rsidP="00CD129C">
            <w:pPr>
              <w:pStyle w:val="a0"/>
              <w:jc w:val="left"/>
              <w:rPr>
                <w:bCs/>
              </w:rPr>
            </w:pPr>
            <w:r w:rsidRPr="006E40A2">
              <w:rPr>
                <w:bCs/>
              </w:rPr>
              <w:t>Отходы (осадки) при механической и биологической очистке сточных вод9430000000000</w:t>
            </w:r>
          </w:p>
        </w:tc>
        <w:tc>
          <w:tcPr>
            <w:tcW w:w="483" w:type="pct"/>
          </w:tcPr>
          <w:p w:rsidR="00CC4A4F" w:rsidRPr="006E40A2" w:rsidRDefault="00CC4A4F" w:rsidP="00CD129C">
            <w:pPr>
              <w:pStyle w:val="a0"/>
              <w:jc w:val="left"/>
              <w:rPr>
                <w:bCs/>
              </w:rPr>
            </w:pPr>
            <w:r>
              <w:rPr>
                <w:bCs/>
              </w:rPr>
              <w:t>Отсутствует</w:t>
            </w:r>
          </w:p>
        </w:tc>
        <w:tc>
          <w:tcPr>
            <w:tcW w:w="532" w:type="pct"/>
          </w:tcPr>
          <w:p w:rsidR="00CC4A4F" w:rsidRPr="006E40A2" w:rsidRDefault="00CC4A4F" w:rsidP="00CD129C">
            <w:pPr>
              <w:pStyle w:val="a0"/>
              <w:jc w:val="left"/>
              <w:rPr>
                <w:bCs/>
              </w:rPr>
            </w:pPr>
            <w:r w:rsidRPr="006E40A2">
              <w:rPr>
                <w:bCs/>
              </w:rPr>
              <w:t>71 710 000</w:t>
            </w:r>
          </w:p>
        </w:tc>
        <w:tc>
          <w:tcPr>
            <w:tcW w:w="486" w:type="pct"/>
          </w:tcPr>
          <w:p w:rsidR="00CC4A4F" w:rsidRPr="006E40A2" w:rsidRDefault="00CC4A4F" w:rsidP="00CD129C">
            <w:pPr>
              <w:pStyle w:val="a0"/>
              <w:jc w:val="left"/>
              <w:rPr>
                <w:bCs/>
              </w:rPr>
            </w:pPr>
            <w:r w:rsidRPr="006E40A2">
              <w:t>д. Соколовка</w:t>
            </w:r>
          </w:p>
        </w:tc>
        <w:tc>
          <w:tcPr>
            <w:tcW w:w="742" w:type="pct"/>
          </w:tcPr>
          <w:p w:rsidR="00CC4A4F" w:rsidRPr="006E40A2" w:rsidRDefault="00CC4A4F" w:rsidP="00CD129C">
            <w:pPr>
              <w:pStyle w:val="a0"/>
              <w:jc w:val="left"/>
              <w:rPr>
                <w:bCs/>
              </w:rPr>
            </w:pPr>
            <w:r w:rsidRPr="006E40A2">
              <w:t>626150, Тюменская обл., г. Тобольск, промзона</w:t>
            </w:r>
          </w:p>
          <w:p w:rsidR="00CC4A4F" w:rsidRPr="006E40A2" w:rsidRDefault="00CC4A4F" w:rsidP="00CD129C">
            <w:pPr>
              <w:pStyle w:val="a0"/>
              <w:jc w:val="left"/>
              <w:rPr>
                <w:bCs/>
              </w:rPr>
            </w:pPr>
            <w:r w:rsidRPr="006E40A2">
              <w:t>ООО "Тобольск-Нефтехим"</w:t>
            </w:r>
          </w:p>
          <w:p w:rsidR="00CC4A4F" w:rsidRPr="006E40A2" w:rsidRDefault="00CC4A4F" w:rsidP="00CD129C">
            <w:pPr>
              <w:pStyle w:val="a0"/>
              <w:jc w:val="left"/>
              <w:rPr>
                <w:bCs/>
              </w:rPr>
            </w:pPr>
          </w:p>
        </w:tc>
      </w:tr>
      <w:tr w:rsidR="00CC4A4F" w:rsidRPr="00DC5106" w:rsidTr="006E40A2">
        <w:trPr>
          <w:trHeight w:val="1653"/>
        </w:trPr>
        <w:tc>
          <w:tcPr>
            <w:tcW w:w="266" w:type="pct"/>
          </w:tcPr>
          <w:p w:rsidR="00CC4A4F" w:rsidRPr="006E40A2" w:rsidRDefault="00CC4A4F" w:rsidP="00CD129C">
            <w:pPr>
              <w:pStyle w:val="a0"/>
              <w:jc w:val="left"/>
            </w:pPr>
            <w:r w:rsidRPr="006E40A2">
              <w:t>72-00054</w:t>
            </w:r>
            <w:r>
              <w:t>-З-00592-250914</w:t>
            </w:r>
          </w:p>
        </w:tc>
        <w:tc>
          <w:tcPr>
            <w:tcW w:w="820" w:type="pct"/>
          </w:tcPr>
          <w:p w:rsidR="00CC4A4F" w:rsidRPr="006E40A2" w:rsidRDefault="00CC4A4F" w:rsidP="00CD129C">
            <w:pPr>
              <w:pStyle w:val="a0"/>
              <w:jc w:val="left"/>
            </w:pPr>
            <w:r w:rsidRPr="006E40A2">
              <w:t>Шламонакопитель (КОС)</w:t>
            </w:r>
          </w:p>
        </w:tc>
        <w:tc>
          <w:tcPr>
            <w:tcW w:w="461" w:type="pct"/>
          </w:tcPr>
          <w:p w:rsidR="00CC4A4F" w:rsidRPr="006E40A2" w:rsidRDefault="00CC4A4F" w:rsidP="00CD129C">
            <w:pPr>
              <w:pStyle w:val="a0"/>
              <w:jc w:val="left"/>
              <w:rPr>
                <w:bCs/>
              </w:rPr>
            </w:pPr>
            <w:r w:rsidRPr="006E40A2">
              <w:t>Захоронение отходов</w:t>
            </w:r>
          </w:p>
        </w:tc>
        <w:tc>
          <w:tcPr>
            <w:tcW w:w="1210" w:type="pct"/>
          </w:tcPr>
          <w:p w:rsidR="00CC4A4F" w:rsidRPr="006E40A2" w:rsidRDefault="00CC4A4F" w:rsidP="00CD129C">
            <w:pPr>
              <w:pStyle w:val="a0"/>
              <w:jc w:val="left"/>
              <w:rPr>
                <w:bCs/>
              </w:rPr>
            </w:pPr>
            <w:r w:rsidRPr="006E40A2">
              <w:rPr>
                <w:bCs/>
              </w:rPr>
              <w:t>Отходы (осадки) при механической и биологической очистке сточных вод 943 000 00 00 00 0</w:t>
            </w:r>
          </w:p>
        </w:tc>
        <w:tc>
          <w:tcPr>
            <w:tcW w:w="483" w:type="pct"/>
          </w:tcPr>
          <w:p w:rsidR="00CC4A4F" w:rsidRPr="006E40A2" w:rsidRDefault="00CC4A4F" w:rsidP="00CD129C">
            <w:pPr>
              <w:pStyle w:val="a0"/>
              <w:jc w:val="left"/>
              <w:rPr>
                <w:bCs/>
              </w:rPr>
            </w:pPr>
            <w:r>
              <w:t>Отсутствует</w:t>
            </w:r>
          </w:p>
        </w:tc>
        <w:tc>
          <w:tcPr>
            <w:tcW w:w="532" w:type="pct"/>
          </w:tcPr>
          <w:p w:rsidR="00CC4A4F" w:rsidRPr="006E40A2" w:rsidRDefault="00CC4A4F" w:rsidP="00CD129C">
            <w:pPr>
              <w:pStyle w:val="a0"/>
              <w:jc w:val="left"/>
              <w:rPr>
                <w:bCs/>
              </w:rPr>
            </w:pPr>
            <w:r w:rsidRPr="006E40A2">
              <w:rPr>
                <w:bCs/>
              </w:rPr>
              <w:t>71 710 000</w:t>
            </w:r>
          </w:p>
        </w:tc>
        <w:tc>
          <w:tcPr>
            <w:tcW w:w="486" w:type="pct"/>
          </w:tcPr>
          <w:p w:rsidR="00CC4A4F" w:rsidRPr="006E40A2" w:rsidRDefault="00CC4A4F" w:rsidP="00CD129C">
            <w:pPr>
              <w:pStyle w:val="a0"/>
              <w:jc w:val="left"/>
              <w:rPr>
                <w:bCs/>
              </w:rPr>
            </w:pPr>
            <w:r w:rsidRPr="006E40A2">
              <w:t>д. Чукманка</w:t>
            </w:r>
          </w:p>
        </w:tc>
        <w:tc>
          <w:tcPr>
            <w:tcW w:w="742" w:type="pct"/>
          </w:tcPr>
          <w:p w:rsidR="00CC4A4F" w:rsidRPr="006E40A2" w:rsidRDefault="00CC4A4F" w:rsidP="00CD129C">
            <w:pPr>
              <w:pStyle w:val="a0"/>
              <w:jc w:val="left"/>
              <w:rPr>
                <w:bCs/>
              </w:rPr>
            </w:pPr>
            <w:r w:rsidRPr="006E40A2">
              <w:t>ООО "Тобольск-Нефтехим"</w:t>
            </w:r>
          </w:p>
          <w:p w:rsidR="00CC4A4F" w:rsidRPr="006E40A2" w:rsidRDefault="00CC4A4F" w:rsidP="00CD129C">
            <w:pPr>
              <w:pStyle w:val="a0"/>
              <w:jc w:val="left"/>
              <w:rPr>
                <w:bCs/>
              </w:rPr>
            </w:pPr>
            <w:r w:rsidRPr="006E40A2">
              <w:t>626150, Тюменская обл., г. Тобольск, промзона</w:t>
            </w:r>
          </w:p>
          <w:p w:rsidR="00CC4A4F" w:rsidRPr="006E40A2" w:rsidRDefault="00CC4A4F" w:rsidP="00CD129C">
            <w:pPr>
              <w:pStyle w:val="a0"/>
              <w:jc w:val="left"/>
              <w:rPr>
                <w:bCs/>
              </w:rPr>
            </w:pPr>
          </w:p>
        </w:tc>
      </w:tr>
      <w:tr w:rsidR="00CC4A4F" w:rsidRPr="00DC5106" w:rsidTr="006E40A2">
        <w:trPr>
          <w:trHeight w:val="70"/>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Ульяновская область</w:t>
            </w:r>
            <w:r>
              <w:rPr>
                <w:rFonts w:ascii="Times New Roman" w:hAnsi="Times New Roman"/>
                <w:vanish/>
                <w:sz w:val="20"/>
                <w:szCs w:val="20"/>
              </w:rPr>
              <w:t>ульяновская  2,5%  включительно</w:t>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r>
              <w:rPr>
                <w:rFonts w:ascii="Times New Roman" w:hAnsi="Times New Roman"/>
                <w:vanish/>
                <w:sz w:val="20"/>
                <w:szCs w:val="20"/>
              </w:rPr>
              <w:pgNum/>
            </w:r>
          </w:p>
        </w:tc>
      </w:tr>
      <w:tr w:rsidR="00CC4A4F" w:rsidRPr="00DC5106" w:rsidTr="006E40A2">
        <w:trPr>
          <w:trHeight w:val="1653"/>
        </w:trPr>
        <w:tc>
          <w:tcPr>
            <w:tcW w:w="266" w:type="pct"/>
          </w:tcPr>
          <w:p w:rsidR="00CC4A4F" w:rsidRPr="00A55CFE" w:rsidRDefault="00CC4A4F" w:rsidP="00CD129C">
            <w:pPr>
              <w:pStyle w:val="a0"/>
              <w:jc w:val="left"/>
            </w:pPr>
            <w:r w:rsidRPr="00A55CFE">
              <w:t>73-00004</w:t>
            </w:r>
            <w:r>
              <w:t>-З-00592-250914</w:t>
            </w:r>
          </w:p>
        </w:tc>
        <w:tc>
          <w:tcPr>
            <w:tcW w:w="820" w:type="pct"/>
          </w:tcPr>
          <w:p w:rsidR="00CC4A4F" w:rsidRPr="00A55CFE" w:rsidRDefault="00CC4A4F" w:rsidP="00CD129C">
            <w:pPr>
              <w:pStyle w:val="a0"/>
              <w:jc w:val="left"/>
            </w:pPr>
            <w:r w:rsidRPr="00A55CFE">
              <w:t>Отработанный карьер, используемый для захоронения отходов</w:t>
            </w:r>
          </w:p>
          <w:p w:rsidR="00CC4A4F" w:rsidRPr="00A55CFE" w:rsidRDefault="00CC4A4F" w:rsidP="00CD129C">
            <w:pPr>
              <w:pStyle w:val="a0"/>
              <w:jc w:val="left"/>
            </w:pPr>
          </w:p>
        </w:tc>
        <w:tc>
          <w:tcPr>
            <w:tcW w:w="461" w:type="pct"/>
          </w:tcPr>
          <w:p w:rsidR="00CC4A4F" w:rsidRPr="00A55CFE" w:rsidRDefault="00CC4A4F" w:rsidP="00CD129C">
            <w:pPr>
              <w:pStyle w:val="a0"/>
              <w:jc w:val="left"/>
            </w:pPr>
            <w:r w:rsidRPr="00A55CFE">
              <w:t>захоронение отходов</w:t>
            </w:r>
          </w:p>
        </w:tc>
        <w:tc>
          <w:tcPr>
            <w:tcW w:w="1210" w:type="pct"/>
          </w:tcPr>
          <w:p w:rsidR="00CC4A4F" w:rsidRPr="00A55CFE" w:rsidRDefault="00CC4A4F" w:rsidP="00CD129C">
            <w:pPr>
              <w:pStyle w:val="a0"/>
              <w:jc w:val="left"/>
            </w:pPr>
            <w:r w:rsidRPr="00A55CFE">
              <w:t xml:space="preserve">Отходы из жилищ несортированные (исключая крупногабаритные)  9110010001004, </w:t>
            </w:r>
          </w:p>
          <w:p w:rsidR="00CC4A4F" w:rsidRPr="00A55CFE" w:rsidRDefault="00CC4A4F" w:rsidP="00CD129C">
            <w:pPr>
              <w:pStyle w:val="a0"/>
              <w:jc w:val="left"/>
            </w:pPr>
            <w:r w:rsidRPr="00A55CFE">
              <w:t>Отходы из жилищ крупногабаритные 9110020001005, Мусор от бытовых помещений организаций несортированный (исключая крупногабаритный)  9120040001004,</w:t>
            </w:r>
          </w:p>
          <w:p w:rsidR="00CC4A4F" w:rsidRPr="00A55CFE" w:rsidRDefault="00CC4A4F" w:rsidP="00CD129C">
            <w:pPr>
              <w:pStyle w:val="a0"/>
              <w:jc w:val="left"/>
            </w:pPr>
            <w:r w:rsidRPr="00A55CFE">
              <w:t>Мусор от бытовых помещений крупногабаритный  9110050001005,</w:t>
            </w:r>
          </w:p>
          <w:p w:rsidR="00CC4A4F" w:rsidRPr="00A55CFE" w:rsidRDefault="00CC4A4F" w:rsidP="00CD129C">
            <w:pPr>
              <w:pStyle w:val="a0"/>
              <w:jc w:val="left"/>
            </w:pPr>
            <w:r w:rsidRPr="00A55CFE">
              <w:t>Мусор строительный от разборки зданий 9120060101004,</w:t>
            </w:r>
          </w:p>
          <w:p w:rsidR="00CC4A4F" w:rsidRPr="00A55CFE" w:rsidRDefault="00CC4A4F" w:rsidP="00CD129C">
            <w:pPr>
              <w:pStyle w:val="a0"/>
              <w:jc w:val="left"/>
            </w:pPr>
            <w:r w:rsidRPr="00A55CFE">
              <w:t>Пищевые отходы кухонь  и  организаций общественного питания  несортированные 9120100100005,</w:t>
            </w:r>
          </w:p>
          <w:p w:rsidR="00CC4A4F" w:rsidRPr="00A55CFE" w:rsidRDefault="00CC4A4F" w:rsidP="00CD129C">
            <w:pPr>
              <w:pStyle w:val="a0"/>
              <w:jc w:val="left"/>
            </w:pPr>
            <w:r w:rsidRPr="00A55CFE">
              <w:t>Отходы (мусор) от уборки территории  и помещений объектов оптово-розничной торговли продовольственными товарами 9120110001005,</w:t>
            </w:r>
          </w:p>
          <w:p w:rsidR="00CC4A4F" w:rsidRPr="00A55CFE" w:rsidRDefault="00CC4A4F" w:rsidP="00CD129C">
            <w:pPr>
              <w:pStyle w:val="a0"/>
              <w:jc w:val="left"/>
            </w:pPr>
            <w:r w:rsidRPr="00A55CFE">
              <w:t>Отходы (мусор) от уборки территории  и помещений объектов оптово-розничной  торговли промышленными товарами 9120120001005,</w:t>
            </w:r>
          </w:p>
          <w:p w:rsidR="00CC4A4F" w:rsidRPr="00A55CFE" w:rsidRDefault="00CC4A4F" w:rsidP="00CD129C">
            <w:pPr>
              <w:pStyle w:val="a0"/>
              <w:jc w:val="left"/>
            </w:pPr>
            <w:r w:rsidRPr="00A55CFE">
              <w:t>Отходы (мусор) от уборки территории   и  помещений  учебно-воспитательных учреждений  9120130001005,</w:t>
            </w:r>
          </w:p>
          <w:p w:rsidR="00CC4A4F" w:rsidRPr="00A55CFE" w:rsidRDefault="00CC4A4F" w:rsidP="00CD129C">
            <w:pPr>
              <w:pStyle w:val="a0"/>
              <w:jc w:val="left"/>
            </w:pPr>
            <w:r w:rsidRPr="00A55CFE">
              <w:t>Отходы (мусор) от уборки территории и помещений культурно-спортивных учреждений и зрелищных мероприятий   9120140001005.</w:t>
            </w:r>
          </w:p>
          <w:p w:rsidR="00CC4A4F" w:rsidRPr="00A55CFE" w:rsidRDefault="00CC4A4F" w:rsidP="00CD129C">
            <w:pPr>
              <w:pStyle w:val="a0"/>
              <w:jc w:val="left"/>
            </w:pPr>
          </w:p>
        </w:tc>
        <w:tc>
          <w:tcPr>
            <w:tcW w:w="483" w:type="pct"/>
          </w:tcPr>
          <w:p w:rsidR="00CC4A4F" w:rsidRPr="00A55CFE" w:rsidRDefault="00CC4A4F" w:rsidP="00CD129C">
            <w:pPr>
              <w:pStyle w:val="a0"/>
              <w:jc w:val="left"/>
            </w:pPr>
            <w:r>
              <w:t>Отсутствует</w:t>
            </w:r>
          </w:p>
        </w:tc>
        <w:tc>
          <w:tcPr>
            <w:tcW w:w="532" w:type="pct"/>
          </w:tcPr>
          <w:p w:rsidR="00CC4A4F" w:rsidRPr="00A55CFE" w:rsidRDefault="00CC4A4F" w:rsidP="00CD129C">
            <w:pPr>
              <w:pStyle w:val="a0"/>
              <w:jc w:val="left"/>
            </w:pPr>
            <w:r w:rsidRPr="00A55CFE">
              <w:t>73401</w:t>
            </w:r>
          </w:p>
          <w:p w:rsidR="00CC4A4F" w:rsidRPr="00A55CFE" w:rsidRDefault="00CC4A4F" w:rsidP="00CD129C">
            <w:pPr>
              <w:pStyle w:val="a0"/>
              <w:jc w:val="left"/>
            </w:pPr>
          </w:p>
        </w:tc>
        <w:tc>
          <w:tcPr>
            <w:tcW w:w="486" w:type="pct"/>
          </w:tcPr>
          <w:p w:rsidR="00CC4A4F" w:rsidRPr="00A55CFE" w:rsidRDefault="00CC4A4F" w:rsidP="00CD129C">
            <w:pPr>
              <w:pStyle w:val="a0"/>
              <w:jc w:val="left"/>
            </w:pPr>
            <w:r w:rsidRPr="00A55CFE">
              <w:t>с. Баратаевка г. Ульяновск</w:t>
            </w:r>
          </w:p>
        </w:tc>
        <w:tc>
          <w:tcPr>
            <w:tcW w:w="742" w:type="pct"/>
          </w:tcPr>
          <w:p w:rsidR="00CC4A4F" w:rsidRPr="00A55CFE" w:rsidRDefault="00CC4A4F" w:rsidP="00CD129C">
            <w:pPr>
              <w:pStyle w:val="a0"/>
              <w:jc w:val="left"/>
            </w:pPr>
            <w:r w:rsidRPr="00A55CFE">
              <w:t>ООО  "Центр экологических технологий»</w:t>
            </w:r>
          </w:p>
          <w:p w:rsidR="00CC4A4F" w:rsidRPr="00A55CFE" w:rsidRDefault="00CC4A4F" w:rsidP="00CD129C">
            <w:pPr>
              <w:pStyle w:val="a0"/>
              <w:jc w:val="left"/>
            </w:pPr>
            <w:r w:rsidRPr="00A55CFE">
              <w:t xml:space="preserve">432071, </w:t>
            </w:r>
          </w:p>
          <w:p w:rsidR="00CC4A4F" w:rsidRPr="00A55CFE" w:rsidRDefault="00CC4A4F" w:rsidP="00CD129C">
            <w:pPr>
              <w:pStyle w:val="a0"/>
              <w:jc w:val="left"/>
            </w:pPr>
            <w:r w:rsidRPr="00A55CFE">
              <w:t>г. Ульяновск, ул. Урицкого, 96а</w:t>
            </w:r>
          </w:p>
        </w:tc>
      </w:tr>
      <w:tr w:rsidR="00CC4A4F" w:rsidRPr="00DC5106" w:rsidTr="00A55CFE">
        <w:trPr>
          <w:trHeight w:val="6657"/>
        </w:trPr>
        <w:tc>
          <w:tcPr>
            <w:tcW w:w="266" w:type="pct"/>
          </w:tcPr>
          <w:p w:rsidR="00CC4A4F" w:rsidRPr="00A55CFE" w:rsidRDefault="00CC4A4F" w:rsidP="00CD129C">
            <w:pPr>
              <w:pStyle w:val="a0"/>
              <w:jc w:val="left"/>
            </w:pPr>
            <w:r w:rsidRPr="00A55CFE">
              <w:t>73-00005</w:t>
            </w:r>
            <w:r>
              <w:t>-Х-00592-250914</w:t>
            </w:r>
          </w:p>
        </w:tc>
        <w:tc>
          <w:tcPr>
            <w:tcW w:w="820" w:type="pct"/>
          </w:tcPr>
          <w:p w:rsidR="00CC4A4F" w:rsidRPr="00A55CFE" w:rsidRDefault="00CC4A4F" w:rsidP="00CD129C">
            <w:pPr>
              <w:pStyle w:val="a0"/>
              <w:jc w:val="left"/>
            </w:pPr>
            <w:r w:rsidRPr="00A55CFE">
              <w:t>Хранилище промышленных отходов</w:t>
            </w:r>
          </w:p>
        </w:tc>
        <w:tc>
          <w:tcPr>
            <w:tcW w:w="461" w:type="pct"/>
          </w:tcPr>
          <w:p w:rsidR="00CC4A4F" w:rsidRPr="00A55CFE" w:rsidRDefault="00CC4A4F" w:rsidP="00CD129C">
            <w:pPr>
              <w:pStyle w:val="a0"/>
              <w:jc w:val="left"/>
            </w:pPr>
            <w:r w:rsidRPr="00A55CFE">
              <w:t>хранение отходов</w:t>
            </w:r>
          </w:p>
        </w:tc>
        <w:tc>
          <w:tcPr>
            <w:tcW w:w="1210" w:type="pct"/>
          </w:tcPr>
          <w:p w:rsidR="00CC4A4F" w:rsidRPr="00A55CFE" w:rsidRDefault="00CC4A4F" w:rsidP="00CD129C">
            <w:pPr>
              <w:pStyle w:val="a0"/>
              <w:jc w:val="left"/>
            </w:pPr>
            <w:r w:rsidRPr="00A55CFE">
              <w:t xml:space="preserve">Фильтровочные и поглотительные отработанные массы, загрязненные опасными веществами  3148000000000, Минеральные Шламы  3160000000001, Отходы, содержащие ртуть  3531070002011, Ртутные лампы, люминесцентные ртутьсодержащие трубки отработанные и брак  3533010013011, Изделия, устройства, приборы, потерявшие потребительские свойства, содержащие ртуть 3533000013001, Ртутные вентили (игнитроны и иное) отработанные и брак 3533020013011, </w:t>
            </w:r>
          </w:p>
          <w:p w:rsidR="00CC4A4F" w:rsidRPr="00A55CFE" w:rsidRDefault="00CC4A4F" w:rsidP="00CD129C">
            <w:pPr>
              <w:pStyle w:val="a0"/>
              <w:jc w:val="left"/>
            </w:pPr>
            <w:r w:rsidRPr="00A55CFE">
              <w:t xml:space="preserve">Ртутные термометры отработанные и брак 3533030013011, прочие масла, содержащие полихлорированные дифенилы и терфенилы, отработанные 5410021002071, </w:t>
            </w:r>
          </w:p>
          <w:p w:rsidR="00CC4A4F" w:rsidRPr="00A55CFE" w:rsidRDefault="00CC4A4F" w:rsidP="00CD129C">
            <w:pPr>
              <w:pStyle w:val="a0"/>
              <w:jc w:val="left"/>
            </w:pPr>
            <w:r w:rsidRPr="00A55CFE">
              <w:t>Остатки трансформаторных масел, не содержащих галогены, полихлорированные дифенилы и терфенилы и потерявших потребительские свойства  5410030802071, Масла трансформаторные отработанные, содержащие полихлорированные дифенилы и терфенилы  5410020802071,  Остатки крезола, потерявшего потребительские свойства 5530580102011, Шлам, содержащий тетраэтилсвинец (антидетонационные присадки) 5920050004011, Отходы полихлорированных дифенилов и терфенилов, полибромированных дифенилов, а также отходы веществ и изделий, их содержащих (исключая отходы синтетических и минеральных масел)  5990010000011,</w:t>
            </w:r>
          </w:p>
          <w:p w:rsidR="00CC4A4F" w:rsidRPr="00A55CFE" w:rsidRDefault="00CC4A4F" w:rsidP="00CD129C">
            <w:pPr>
              <w:pStyle w:val="a0"/>
              <w:jc w:val="left"/>
            </w:pPr>
            <w:r w:rsidRPr="00A55CFE">
              <w:t>Конденсаторы с трихлордифенилом отработанные  5990010113011, Конденсаторы с пентохлордифенилом отработанные</w:t>
            </w:r>
          </w:p>
          <w:p w:rsidR="00CC4A4F" w:rsidRPr="00A55CFE" w:rsidRDefault="00CC4A4F" w:rsidP="00CD129C">
            <w:pPr>
              <w:pStyle w:val="a0"/>
              <w:jc w:val="left"/>
            </w:pPr>
            <w:r w:rsidRPr="00A55CFE">
              <w:t xml:space="preserve"> 5990010213011,  Трансформаторы с пентохлордифенилом отработанные </w:t>
            </w:r>
          </w:p>
          <w:p w:rsidR="00CC4A4F" w:rsidRPr="00A55CFE" w:rsidRDefault="00CC4A4F" w:rsidP="00CD129C">
            <w:pPr>
              <w:pStyle w:val="a0"/>
              <w:jc w:val="left"/>
            </w:pPr>
            <w:r w:rsidRPr="00A55CFE">
              <w:t xml:space="preserve"> 5990010313011, Отходы солей свинца в твердом виде  5150210101012, Растворы аммиачные для травления меди отработанные 5150430002012, Отходы гидроксида натрия с рН &gt; 11,5 5240020102012, Масла гидравлические отработанные, содержащие галогены  54100214 02 072, Отработанные химические реактивы 5931000002082, Кислота аккумуляторная серная отработанная  5210010102012, Шлам сернокислотного электролита  5210010304012, Отходы катализаторов и контактных масс, не вошедших в другие пункты  5950000000002, Аккумуляторы свинцовые отработанные неповрежденные, с не слитым электролитом 9211010113012,  Отходы гидроксида  натрия с рН = 10,1-11,5  5240020102013, Отходы гидроксида  калия с рН = 10,1-11,5  5240020202013, Отходы средств обработки и защиты растений от вредителей  5310000000003, Остатки ацетона, потерявшего потребительские свойства 5530010102073, Остатки этилацетата, потерявшего потребительские  свойства 5530020102073, Остатки этиленгликоля, потерявшего потребительские свойства  5530040102073, Остатки толуола, потерявшего потребительские свойства  5530250102073, Остатки ксилола, потерявшего потребительские свойства 5530270102073, Отходы  незатвердевших пластмасс, формовочных масс и компонентов 5720000000003, Резинометаллические отходы (в том числе изделия отработанные и брак) 5750040001003, Лом свинца несортированный 3531020101013, Лом меди несортированный 3531030101013, Лом цинка несортированный 3531040101013, Скрап хрома незагрязненный 3531191801013, Лом и отходы сплавов цветных металлов  3540000000003, Отходы переработки нефти, угля, газа, горючих сланцев и торфа</w:t>
            </w:r>
          </w:p>
          <w:p w:rsidR="00CC4A4F" w:rsidRPr="00A55CFE" w:rsidRDefault="00CC4A4F" w:rsidP="00CD129C">
            <w:pPr>
              <w:pStyle w:val="a0"/>
              <w:jc w:val="left"/>
            </w:pPr>
            <w:r w:rsidRPr="00A55CFE">
              <w:t xml:space="preserve">5400000000003, Масла дизельные отработанные  5410020302033, Отходы эмульсий масляных, жировых и смазочных из животного сырья 1250040006003, Шпалы железнодорожные деревянные, пропитанные антисептическими средствами, отработанные и брак  1712060013013, Опилки древесные, загрязненные минеральными маслами (содержание масел - 15% и более)  1713020104033, Стружка древесная, загрязненная минеральными маслами  (содержание масел - 15% и более) 1713020204033, Опилки и стружки древесные, загрязненные бензином </w:t>
            </w:r>
          </w:p>
          <w:p w:rsidR="00CC4A4F" w:rsidRPr="00A55CFE" w:rsidRDefault="00CC4A4F" w:rsidP="00CD129C">
            <w:pPr>
              <w:pStyle w:val="a0"/>
              <w:jc w:val="left"/>
            </w:pPr>
            <w:r w:rsidRPr="00A55CFE">
              <w:t>1713030001033, Опилки древесные, загрязненные бензином (содержание бензина - 15% и более) 1713030104033, Стружка древесная, загрязненная бензином (содержание бензина - 15% и более) 1713030204033, Отходы бумаги промасленной (содержание масла - 15% и более) 1871990101033, Масла моторные отработанные</w:t>
            </w:r>
          </w:p>
          <w:p w:rsidR="00CC4A4F" w:rsidRPr="00A55CFE" w:rsidRDefault="00CC4A4F" w:rsidP="00CD129C">
            <w:pPr>
              <w:pStyle w:val="a0"/>
              <w:jc w:val="left"/>
            </w:pPr>
            <w:r w:rsidRPr="00A55CFE">
              <w:t>5410020102033, Масла автомобильные отработанные 5410020202033, Масла индустриальные отработанные  5410020502033, Масла трансмиссионные отработанные 5410020602033, Масла трансформаторные отработанные, не содержащие галогены, полихлорированные  дифенилы и терфенилы 5410020702033, Масла компрессорные отработанные  5410021102033, Масла турбинные отработанные  5410021202033, Масла гидравлические отработанные, не содержащие галогены  5410021302033, Остатки моторных масел, потерявших потребительские свойства  5410030102033, Остатки автомобильных масел, потерявших потребительские свойства  5410030202033, Остатки дизельных масел, потерявших потребительские свойства  5410030302033, Остатки авиационных масел, потерявших потребительские свойства   5410030402033, Остатки индустриальных масел, потерявших потребительские свойства  5410030502033, Остатки трансмиссионных масел, потерявших потребительские свойства   5410030602033, Остатки трансформаторных масел, потерявших потребительские свойства  5410030602033,  Остатки трансформаторных масел,  не содержащих галогены, полихлорированные дифенилы и терфенилы и потерявших потребительские свойства   5410030702033, Смазочно-охлаждающие масла для механической обработки отработанные 5410031502033, Остатки смазочно-охлаждающих масел для механической обработки, потерявших потребительские свойства  5410031502033, Остатки дизельного топлива, потерявшего потребительские свойства 5410110002033, Песок, загрязненный мазутом (содержание мазута - менее 15%) 3140230201034, Песок, загрязненный маслами (содержание масел менее 15%) 3140230301034,</w:t>
            </w:r>
          </w:p>
          <w:p w:rsidR="00CC4A4F" w:rsidRPr="00A55CFE" w:rsidRDefault="00CC4A4F" w:rsidP="00CD129C">
            <w:pPr>
              <w:pStyle w:val="a0"/>
              <w:jc w:val="left"/>
            </w:pPr>
            <w:r w:rsidRPr="00A55CFE">
              <w:t xml:space="preserve">Песок, загрязненный бензином (количество бензина менее 15%) 3140230401034, Фильтровочные и поглотительные отработанные массы, загрязненные опасными веществами 3148000000004, Угольные фильтры отработанные, загрязненный минеральными маслами (содержание масла - 15% и более) 3148020201033, Уголь активированный отработанный, загрязненный минеральными маслами (содержание масла - 15% и более) 3148010201033, Коксовые массы отработанные, загрязненные минеральными маслами (содержание масла - 15% и более) 3148030201 033, Масла авиационные отработанные 5410020402033, Отходы сложного комбинированного состава в виде изделий, оборудования, устройств, не вошедшие в другие пункты 9200000013073, Аккумуляторы свинцовые отработанные  неразобранные, со слитым электролитом  9211010213013, Эмульсии и эмульсионные смеси для шлифовки металлов отработанные, содержащие масла или нефтепродукты в количестве 15% и более 5440020106033, Всплывающая пленка из нефтеуловителей (бензиноуловителей) 5460020006033,  Шлам нефтеотделительных установок  5460030004033, Шлам от очистки танков нефтеналивных судов  5460040004033, Шлам шлифовальный маслосодержащий 5460100004033, Обтирочный материал, загрязненный маслами (содержание масел 15% и более)  5490270101033, Отходы твердых производственных материалов, загрязненные нефтяными и минеральными жировыми продуктами  5490300000003, Окалина замасленная  (содержание масла 15% и более) 5490300104033, Сальниковая набивка асбесто-графитовая, промасленная (содержание масла 15% и более)  5490300301033, Остатки диэтилового эфира, потерявшего потребительские свойства  5530100102073, Отходы растительных жиров  1230030000004, Эмульсии и смеси, содержащие растительные и животные жировые продукты  1250000000004, Отходы из жироотделителей, содержащие растительные жировые продукты  1250010000004, Отходы из жироотделителей, содержащие животные жировые продукты 1250020000004, Отходы эмульсий масляных, жировых и смазочных из растительного сырья 1250030006004, Масляные эмульсии от мойки оборудования производства растительных масел  1250030106004,  Отходы эмульсий масляных, жировых и смазочных из животного сырья  1250040006004, Масляные эмульсии от мойки оборудования производства животных жиров 1250040106004, Масла растительные отработанные 1260020002004, Отходы обработки  и переработки древесины 17100000 00004, Отходы рубероида  1872040101014, Отходы толи  1872040201014, Обрезь  фанеры, содержащей связующие смолы в количестве от 0,2% до 2,5% включительно  1712010101014, Опилки древесно-стружечных и/или древесно-волокнистых плит, содержащие связующие смолы в количестве от 0,2% до 2,5% включительно 1712020101014, Стружка древесно-стружечных и/или  древесно-волокнистых плит, содержащая связующие смолы в количестве от 0,2% до 2,5% включительно  1712020201014, Обрезки, кусковые отходы древесно-стружечных и/или древесно-волокнистых плит, содержащих связующие смолы в количестве от 0,2% до 2,5% включительно 1712020301014, Отходы древесных строительных лесоматериалов, в том числе от сноса и разборки строений  1712050001004, Древесные отходы с пропиткой и покрытиями несортированные 1712200001014, Опилки и стружки древесные, загрязненные преимущественно органическими веществами  (минеральные масла, лаки, растворители)  1713000000004, Опилки древесные, загрязненные минеральными маслами  (содержание масел - менее 15%) 1713020101034, Стружка древесная, загрязненная минеральными маслами (содержание масел - менее 15%)  1713020201034, Стружка древесная, загрязненная бензином (содержание бензина - менее 15%)  1713030201034 , Опилки и стружки разнородной древесины  (например, содержащие опилки и стружку древесно-стружечных и/или древесно-волокнистых плит) 1719010301004, Шлам от обработки разнородной древесины (например, содержащий шлам древесно-стружечных и/или древесно-волокнистых плит)  1719010504004, Обрезь разнородной древесины (например, содержащая обрезь древесно-стружечных и/или древесно-волокнистых плит)  1719010601004, Отходы бумаги и картона 1870000000004, Грунт, образовавшийся при проведении землеройных работ, загрязненный нефтепродуктами  3140110001034, </w:t>
            </w:r>
          </w:p>
          <w:p w:rsidR="00CC4A4F" w:rsidRPr="00A55CFE" w:rsidRDefault="00CC4A4F" w:rsidP="00CD129C">
            <w:pPr>
              <w:pStyle w:val="a0"/>
              <w:jc w:val="left"/>
            </w:pPr>
            <w:r w:rsidRPr="00A55CFE">
              <w:t>Песок, загрязненный мазутом (содержание мазута менее 15% ) 3140230201034, Песок, загрязненный маслами (содержание масел  менее 15% ) 3140230301034,</w:t>
            </w:r>
          </w:p>
          <w:p w:rsidR="00CC4A4F" w:rsidRPr="00A55CFE" w:rsidRDefault="00CC4A4F" w:rsidP="00CD129C">
            <w:pPr>
              <w:pStyle w:val="a0"/>
              <w:jc w:val="left"/>
            </w:pPr>
            <w:r w:rsidRPr="00A55CFE">
              <w:t xml:space="preserve">Песок, загрязненный бензином (количество бензина менее 15%) 3140230401034, Отходы битума, асфальта в твердой форме  5490120001 004, Окалина замасленная (содержание масла менее 15%) 5490300104034, Сальниковая набивка асбесто-графитовая, промасленная (содержание масла менее 15%)  5490300301034, Обтирочный материал, загрязненный маслами (содержание масел менее 15%)  5490270101034, Отходы производства вкусовых продуктов 1140000000004, Отходы бумаги с нанесенным лаком  1872010101014, Шлак печей переплава алюминиевого производства  (шлак металлических печей) 3120290001014,  Золы, шлаки и пыль от топочных установок и от термической обработки отходов  3130000000000, Золошлаки от сжигания углей 3130020001004, Абразивная пыль и порошок от шлифования черных металлов (с содержанием металла менее 50%) 3140030011004, Пыль стеклянная  3140080111004, Отходы асбоцемента в кусковой форме  314012020101 4, Шлак сварочный 3140480001994, Отходы мела в виде порошка или пыли  3140130511004, Отходы шлаковаты  3140160101004, Пыль графитная  3140320111004, Отходы асфальтобетона и/или асфальтобетонной смеси в кусковой форме  3140350201004, Отходы асбеста в кусковой форме  3140370201014, Отходы абразивных материалов в виде пыли и порошка  3140430411004, Горелая земля (песок формовочный) 3490000010004, Отходы, содержащие чугун (в том числе чугунную пыль), несортированные  3511011101004, Отходы гидроксида натрия с  рН = 9,0-10,0  5240020102014, Отходы гидроксида  калия с рН = 9,0-10,0  5240020202014, Отходы средств защиты растений, средств дезинфекции 5300000000004, Отходы средств обработки и защиты растений от вредителей  5310000000004, Шины пневматические отработанные  5750020013004, Камеры пневматические отработанные 5750020113004, Покрышки отработанные  5750020213004, Покрышки с тканевым кордом отработанные  5750020313004, Резиноасбестовые отходы (в том числе изделия отработанные и брак) 5750030001004, Покрышки с металлическим кордом отработанные 5750020413004,  Резиновые шламы и эмульсии  5770000000004, Лабораторные отходы и остатки химикалиев 5930000000004, Прочие отходы процессов преобразования и синтеза  5990000000004,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Обувь кожаная рабочая, потерявшая потребительские свойства  1470060113004, Мусор строительный от разборки зданий  9120060101004, Отходы сложного комбинированного состава в виде изделий, оборудования, устройств, не вошедшие в другие пункты  9200000000004, Жидкие отходы очистных сооружений </w:t>
            </w:r>
          </w:p>
          <w:p w:rsidR="00CC4A4F" w:rsidRPr="00A55CFE" w:rsidRDefault="00CC4A4F" w:rsidP="00CD129C">
            <w:pPr>
              <w:pStyle w:val="a0"/>
              <w:jc w:val="left"/>
            </w:pPr>
            <w:r w:rsidRPr="00A55CFE">
              <w:t>9500000000004, Отходы (осадки) из выгребных ям и хозяйственно-бытовые стоки  9510000000004, Разнородные отходы бумаги и картона (например, содержащие отходы фотобумаги) 1879010001004, Прочие твердые минеральные отходы  3140000000004, Фильтровочные и поглотительные отработанные массы, загрязненные опасными веществами  3148000000004, Отходы при добыче нефти и газа 3410000000004, Лом никеля несортированный 3531100101014, Лом олова несортированный 3531110101004, Отходы затвердевшего поливинилхлорида  и пенопласта на его базе  5710160001004, Отходы стеклолакоткани   5710320101004, Отходы смеси затвердевших разнородных пластмасс 5710990001004</w:t>
            </w:r>
          </w:p>
        </w:tc>
        <w:tc>
          <w:tcPr>
            <w:tcW w:w="483" w:type="pct"/>
          </w:tcPr>
          <w:p w:rsidR="00CC4A4F" w:rsidRPr="00A55CFE" w:rsidRDefault="00CC4A4F" w:rsidP="00CD129C">
            <w:pPr>
              <w:pStyle w:val="a0"/>
              <w:jc w:val="left"/>
            </w:pPr>
            <w:r>
              <w:t>Отсутствует</w:t>
            </w:r>
          </w:p>
        </w:tc>
        <w:tc>
          <w:tcPr>
            <w:tcW w:w="532" w:type="pct"/>
          </w:tcPr>
          <w:p w:rsidR="00CC4A4F" w:rsidRPr="00A55CFE" w:rsidRDefault="00CC4A4F" w:rsidP="00CD129C">
            <w:pPr>
              <w:pStyle w:val="a0"/>
              <w:jc w:val="left"/>
            </w:pPr>
            <w:r w:rsidRPr="00A55CFE">
              <w:t>73401</w:t>
            </w:r>
          </w:p>
          <w:p w:rsidR="00CC4A4F" w:rsidRPr="00A55CFE" w:rsidRDefault="00CC4A4F" w:rsidP="00CD129C">
            <w:pPr>
              <w:pStyle w:val="a0"/>
              <w:jc w:val="left"/>
            </w:pPr>
          </w:p>
        </w:tc>
        <w:tc>
          <w:tcPr>
            <w:tcW w:w="486" w:type="pct"/>
          </w:tcPr>
          <w:p w:rsidR="00CC4A4F" w:rsidRPr="00A55CFE" w:rsidRDefault="00CC4A4F" w:rsidP="00CD129C">
            <w:pPr>
              <w:pStyle w:val="a0"/>
              <w:jc w:val="left"/>
            </w:pPr>
            <w:r w:rsidRPr="00A55CFE">
              <w:t>с. Баратаевка г. Ульяновск</w:t>
            </w:r>
          </w:p>
        </w:tc>
        <w:tc>
          <w:tcPr>
            <w:tcW w:w="742" w:type="pct"/>
          </w:tcPr>
          <w:p w:rsidR="00CC4A4F" w:rsidRPr="00A55CFE" w:rsidRDefault="00CC4A4F" w:rsidP="00CD129C">
            <w:pPr>
              <w:pStyle w:val="a0"/>
              <w:jc w:val="left"/>
            </w:pPr>
            <w:r w:rsidRPr="00A55CFE">
              <w:t>ООО "Приор"</w:t>
            </w:r>
          </w:p>
          <w:p w:rsidR="00CC4A4F" w:rsidRPr="00A55CFE" w:rsidRDefault="00CC4A4F" w:rsidP="00CD129C">
            <w:pPr>
              <w:pStyle w:val="a0"/>
              <w:jc w:val="left"/>
            </w:pPr>
            <w:r w:rsidRPr="00A55CFE">
              <w:t xml:space="preserve">432071, </w:t>
            </w:r>
          </w:p>
          <w:p w:rsidR="00CC4A4F" w:rsidRPr="00A55CFE" w:rsidRDefault="00CC4A4F" w:rsidP="00CD129C">
            <w:pPr>
              <w:pStyle w:val="a0"/>
              <w:jc w:val="left"/>
            </w:pPr>
            <w:r w:rsidRPr="00A55CFE">
              <w:t>г. Ульяновск, ул. Урицкого, 96а</w:t>
            </w:r>
          </w:p>
        </w:tc>
      </w:tr>
      <w:tr w:rsidR="00CC4A4F" w:rsidRPr="00DC5106" w:rsidTr="00A55CFE">
        <w:trPr>
          <w:trHeight w:val="70"/>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Челябинская область</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74-00001-З-00592-250914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промышленных отходов</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хлорида меди в твердом виде 5150300101012, Лом и отходы, содержащие сплавы цветных металлов 3541000001000, Отходы оксидов и гидроксидов (отходы оксидов и гидроксидов цинка) 5130000000000, Отходы концентратов 5270000000000, Лом и отходы цинка с примесями или загрязненные 3535040001000, Отходы гидроксида калия с pH ≥ 11.5 5240020202012, Обтирочный материал, загрязненный маслами (содержание масел 15 % и более) 5490270101033, Отходы сложного комбинированного состава в виде изделий, оборудования, устройств, не вошедших в другие пункты (фильтры отработанные) 9200000000000, Бой от печей металлургических процессов 3111000001000, Лом и отходы, содержащие цветные металлы 3531000001000, Обтирочные материалы, загрязненные нефтепродуктами 5490270001030, Мусор от бытовых помещений организаций несортированный (исключая крупногабаритный) 9120040001004, Отходы потребления на производстве, подобные коммунальным 9120000000000, Шлак сварочный 3140480001994, Шламы, содержащие растворители (шлам гидрофильтратов) 5540000000000, Отходы (осадки от реагентной очистки сточных вод) 9450000000000, Разнородные отходы бумаги и картона 1879010001004, Отходы затвердевшего поливинилхлорида и пенопласта на его базе 5710160001004, Отходы смеси затвердевших разнородных пластмасс 5740990001004, Абразивная пыль и порошок от шлифования металлов ( с содержанием металла менее 50 %) 3140010011004</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75406000000</w:t>
            </w:r>
          </w:p>
        </w:tc>
        <w:tc>
          <w:tcPr>
            <w:tcW w:w="486"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г.Верхний Уфалей</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"Верхнеуфалейский завод "Уралэлемент" 456800, Челябинская область, г.Верхний Уфалей, ул.Дмитриева, 24</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74-00002-З-00592-250914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промышленных отходов</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spacing w:after="240"/>
              <w:rPr>
                <w:rFonts w:ascii="Times New Roman" w:hAnsi="Times New Roman"/>
                <w:sz w:val="20"/>
                <w:szCs w:val="20"/>
              </w:rPr>
            </w:pPr>
            <w:r w:rsidRPr="00DC5106">
              <w:rPr>
                <w:rFonts w:ascii="Times New Roman" w:hAnsi="Times New Roman"/>
                <w:sz w:val="20"/>
                <w:szCs w:val="20"/>
              </w:rPr>
              <w:t>Гальванические шламы 5110000000000, Обтирочный материал, загрязненный маслами (содержание масел 15 % и более) 5490270101033, Песок, загрязненный маслами (содержание масел 15 % и более) 3140230304033, Песок, загрязненный бензином (количество бензина 15 % и более) 3140230404033, Опилки древесные, загрязненные минеральными маслами (содержание масел 15 % и более) 1713020104033, Всплывающая пленка из нефтеуловителей, (бензиноуловителей) 5460020006033, Шпалы железнодорожные, деревянные, пропитанные антисептическими средствами, отработанные и брак 1712060013013, Провод медный незагрязненный, потерявший потребительские свойства 3531030501013, Лом свинца в кусковой форме незагрязненный 3531020201013, Шлам очистки трубопроводов и емкостей (бочек, контейнеров, цистерн, гудронаторов) от нефти 5460150104033, Отходы сложного комбинированного состава в виде изделий, оборудования и устройств, не вошедшие в другие пункты  (отработанные масляные фильтры) 9200000000000, Отходы шлаковаты 3140160101004, Отходы сложного комбинированного состава в виде изделий, оборудования, устройств (фильтры Петрянова перхлорвиниловые) 9200000000000, Лабораторные отходы и остатки химикалиев (фиксажный раствор отработанный) 5930000000000, Отходы лакокрасочных средств 5550000000000, Шины пневматические отработанные 5750020013004, Резиноасбестовые отходы (в том числе изделия отработанные и брак) 5750030001004, Отходы смеси затвердевших разнородных пластмасс 5710990001004, Пыль (мука) резиновая 5750010511004, Пыль черных металлов незагрязненная 3513160011004, Пыль древесная от шлифовки натуральной чистой древесины 1711070011004, Горновой песок литейного производства 3140010008004, Отходы абразивных материалов в виде пыли и порошка 3140430411004, Мусор строительный от разборки зданий 9120060101004, Отходы асфальтобетона и/или асфальтобетонной смеси в кусковой форме 3140350201004, Отходы рубероида 1872040101014, Отходы асбоцемента в кусковой форме 3140120201014, Отходы затвердевшего полвинилхлорида и пенопласта на его базе (профиль оконный из поливинилхлорида) 5710160001004, Отходы затвердевшего поливинилхлорида и пенопласта на его базе (линолеум) 5710160001004, Отходы древесных строительных лесоматериалов, в том числе от сноса и разборки зданий 1712050001004, Мусор от бытовых помещений, организаций несортированный (исключая крупногабаритный) 9120040001004, Бой от печей металлургических процессов 3111000001000, Отходы потребления в производстве, подобные коммунальным (смет уличный) 9120000000000, Отходы (осадки) при механической и биологической очистке сточных вод (песок из песколовки) 9430000000000, Обувь кожаная рабочая, потерявшая потребительские свойства 1470060113004, Отходы (осадки) при механической и биологической очистке сточных вод (ил с иловых полей) 9430000000000</w:t>
            </w:r>
          </w:p>
        </w:tc>
        <w:tc>
          <w:tcPr>
            <w:tcW w:w="483"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75543000000</w:t>
            </w:r>
          </w:p>
        </w:tc>
        <w:tc>
          <w:tcPr>
            <w:tcW w:w="486"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г.Озерск, п.Татыш</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ФГУП ПО "Маяк" 456780, Челябинская область, г.Озерск, пр.Ленина, 31</w:t>
            </w:r>
          </w:p>
        </w:tc>
      </w:tr>
      <w:tr w:rsidR="00CC4A4F" w:rsidRPr="00DC5106" w:rsidTr="00A55CFE">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74-00003-Х-00592-250914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Хранилище промотходов на пл.10А (шламохранилище)</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Гальванические шламы 5110000000000</w:t>
            </w:r>
          </w:p>
        </w:tc>
        <w:tc>
          <w:tcPr>
            <w:tcW w:w="483"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75226553000</w:t>
            </w:r>
          </w:p>
        </w:tc>
        <w:tc>
          <w:tcPr>
            <w:tcW w:w="486"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п.Вишневогорск</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ФГУП "РФЯЦ-ВНИИТФ" 456770, Челябинская область, г.Снежинск, ул.Васильева, 13, а/я 245</w:t>
            </w:r>
          </w:p>
        </w:tc>
      </w:tr>
      <w:tr w:rsidR="00CC4A4F" w:rsidRPr="00DC5106" w:rsidTr="00A55CFE">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74-00004-Х-00592-250914</w:t>
            </w:r>
          </w:p>
        </w:tc>
        <w:tc>
          <w:tcPr>
            <w:tcW w:w="820"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Траншея для нефтепродуктов на пл.10А (накопитель органических отходов)</w:t>
            </w:r>
          </w:p>
        </w:tc>
        <w:tc>
          <w:tcPr>
            <w:tcW w:w="461"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Шлам очистки трубопроводов и емкостей (бочек, контейнеров, цистерн, гудронаторов) от нефти 5460150104033</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75226553000</w:t>
            </w:r>
          </w:p>
        </w:tc>
        <w:tc>
          <w:tcPr>
            <w:tcW w:w="48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п.Вишневогорск</w:t>
            </w:r>
          </w:p>
        </w:tc>
        <w:tc>
          <w:tcPr>
            <w:tcW w:w="742"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ФГУП "РФЯЦ-ВНИИТФ" 456770, Челябинская область, г.Снежинск, ул.Васильева, 13, а/я 245</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74-00006-Х-00592-250914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Площадка временного хранения отходов</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Гальванические шламы (Шлам от ванн фосфатирования) 5110000000000, Гальванические шламы (Шлам от ванн хромирования) 5110000000000, Отходы оксидов и гидроксидов (отработанный электролит хромирования) 5130000000000, Масла моторные отработанные 5410020102033, Масла дизельные отработанные 5410020302033, Масла индустриальные отработанные 5410020502033, Масла трансмиссионные отработанные 5410020602033, Масла трансформаторные отработанные, не содержащие галогены, полихлорированные дифенилы и терфенилы  5410020702033, Масла гидравлические отработанные, не содержащие галогены 5410021302033, Смазочно-охлаждающие масла для механической обработки отработанные 5410021502033, Шлам шлифовальный маслосодержащий 5460100004033, Шлам очистки трубопроводов и емкостей (бочек, контейнеров, цистерн, гудронаторов) от нефти 5460150104033, Гальванические шламы (Шлам от ванн травления) 5110000000000, Гальванические шламы (Шлам от ванн никелирования) 5110000000000, Гальванические шламы (Шлам от ванн цинкования) 5110000000000, Гальванические шламы (Шлам от ванн обезжиривания) 5110000000000, Гальванические шламы (Шлам от станции нейтрализации обезвоженный) 5110000000000, Отходы жиров (смазок) и парафинов из минеральных масел (Смытая штамповочная смазка) 5420000000000</w:t>
            </w:r>
          </w:p>
        </w:tc>
        <w:tc>
          <w:tcPr>
            <w:tcW w:w="483"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75442000000</w:t>
            </w:r>
          </w:p>
        </w:tc>
        <w:tc>
          <w:tcPr>
            <w:tcW w:w="486"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г.Миасс</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"Автомобильный завод "УРАЛ" 456300, Челябинская область, г.Миасс, пр.Автозаводцев, 1</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74-00007-З-00592-250914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ТБО</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Обтирочный материал, загрязненный маслами (содержание масел – 15% и более) 5490270101033, Опилки древесные загрязненные минеральными маслами (содержание масел 15% и более) 1713020104033, Песок, загрязненный бензином (количество бензина 15% и более) 3140230404033, Песок, загрязненный маслами (содержание масел 15% и более) 3140230304033, Стружка древесная, загрязненная маслами (содержание масел 15% и более) 1713020204033, Опилки и стружка древесные, загрязненные преимущественно органическими веществами 1713000000003, Обтирочный материал, загрязненный маслами (содержание масел менее 15%) 5490270101034, Отходы абразивных материалов в виде пыли и порошка 3140430411004, Отходы смеси затвердевших разнородных пластмасс 5710990001004, Стружка древесная загрязненная минеральными маслами (содержание масел менее 15%) 1713020201034, Песок, загрязненный бензином (количество бензина менее 15%) 3140230401034, Опилки древесные, загрязненные минеральными маслами (содержание масла менее 15%) 1713020104033, Абразивная пыль и порошок от шлифования черных металлов (с содержанием металла менее 50 %) 3140030011004, Отходы асбоцемента в кусковой форме 3140120201014, Отходы минерального волокна 314016001004, Обувь кожаная рабочая, потерявшая потребительские свойства 1470060113004, Мусор от бытовых помещений организаций несортированный (исключая крупногабаритный) 9120040001004, Мусор строительный от разборки зданий 9120060101004, Прочие коммунальные отходы (промышленный мусор) 9900000000004, Прочие коммунальные отходы (смет с территории организаций и предприятий) 9900000000004, Отходы из жилищ несортированные</w:t>
            </w:r>
            <w:r w:rsidRPr="00DC5106">
              <w:rPr>
                <w:rFonts w:ascii="Times New Roman" w:hAnsi="Times New Roman"/>
                <w:sz w:val="20"/>
                <w:szCs w:val="20"/>
              </w:rPr>
              <w:br/>
              <w:t>(исключая крупногабаритные) 9110010001004, Отходы рубероида 1872040101014, Отходы толи 1872040201014, Разнородные отходы бумаги и картона 1879010001004</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75252000000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д.Урефты Сосновского района</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ЧРФ «Экологические технологии»</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Челябинская область, г.Челябинск, ул.50 лет ВЛКСМ, д.12, оф.804</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74-00008-Х-00592-250914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Шлакозолоотвал Челябинской ТЭЦ-1</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Зола от сжигания углей 61140002205</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75401000000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г.Челябинск, пос.Фатеевка</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«Фортум»</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Челябинская область, г.Челябинск, Бродокалмакский тракт, 6</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74-00009-Х-00592-250914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Открытая площадка и водонепроницаемым покрытием (иловые площадки)</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(осадки) при механической и биологической очистке сточных вод 9430000000000</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75401000000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г.Челябинск</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МУП «Производственное объединение водоснабжения и водоотведения»</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г.Челябинск, ул.Варненская, д.13</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74-00011-Х-00592-250914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Соленакопитель ОАО «Фортум» Энергосистема «Урал» Челябинская ТЭЦ-3</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подготовки технической воды прочие (от умягчения воды) 710210000000</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75401000000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 Челябинск</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«Фортум»</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454077, г. Челябинск, Бродокалмакский тр. 6</w:t>
            </w:r>
          </w:p>
        </w:tc>
      </w:tr>
      <w:tr w:rsidR="00CC4A4F" w:rsidRPr="00DC5106" w:rsidTr="001B0AD5">
        <w:trPr>
          <w:trHeight w:val="704"/>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74-00012-Х-00592-250914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Шлакоотстойник (№1 и №2) ОАО «Фортум» Энергосистема «Урал» Челябинская ТЭЦ-3</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подготовки технической воды прочие (шлам химводоочистки) 710210000000</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75401000000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 Челябинск</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«Фортум»</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454077, г. Челябинск, Бродокалмакский тр. 6</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74-00013-Х-00592-250914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Золоотвал №2 ОАО «Фортум» Энергосистема «Урал» Аргаяшская ТЭЦ</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Золошлаковая смесь от сжигания углей практически неопасная 61140002205</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75543000000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 Новогорный</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«Фортум»</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454077, г. Челябинск, Бродокалмакский тр. 6</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74-00015-Х-00592-250914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Хвостохранилище</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(хвосты флотации и сорбции) 3450000000005</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75445000000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 Пласт</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«Южуралзолото Группа Компаний»</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457020, Челябинская область, г.Пласт, шахта «Центральная»</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74-00016-Х-00592-250914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Отвал вксрышных пород карьер Южный Курасан</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(вскрышные породы) 3450000000005</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75445000000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 Горбуновский Челябинская область</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«Южуралзолото Группа Компаний»</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457020, Челябинская область, г.Пласт, шахта «Центральная»</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74-00017-Х-00592-250914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Отвал вксрышных пород карьер Западный Курасан</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(вскрышные породы) 3450000000005</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75445000000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 Горбуновский Челябинская область</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«Южуралзолото Группа Компаний»</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457020, Челябинская область, г.Пласт, шахта «Центральная»</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74-00018-Х-00592-250914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Отвал вксрышных пород</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(вскрышные породы) 3450000000005</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75445000000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 Депутатский Челябинская область</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«Южуралзолото Группа Компаний»</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457020, Челябинская область, г.Пласт, шахта «Центральная»</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74-00019-Х-00592-250914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Отвал вксрышных пород Северный</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(вскрышные породы) 3450000000005</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75445000000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 Депутатский Челябинская область</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«Южуралзолото Группа Компаний»</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457020, Челябинская область, г.Пласт, шахта «Центральная»</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74-00020-Х-00592-250914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Золошлакоотвал  ОАО «Фортум» Энергосистема «Урал» Челябинская ТЭЦ-2</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Зола от сжигания углей 3130020101995</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75401368000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г. Челябинск</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«Фортум»</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454077, г. Челябинск, Бродокалмакский тр. 6</w:t>
            </w:r>
          </w:p>
        </w:tc>
      </w:tr>
      <w:tr w:rsidR="00CC4A4F" w:rsidRPr="00DC5106" w:rsidTr="00826E0F">
        <w:trPr>
          <w:trHeight w:val="1653"/>
        </w:trPr>
        <w:tc>
          <w:tcPr>
            <w:tcW w:w="266"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74-00021-З-00592-250914</w:t>
            </w:r>
          </w:p>
        </w:tc>
        <w:tc>
          <w:tcPr>
            <w:tcW w:w="820"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ТБО ЗАТО Локомотивный городской округ</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Обтирочный материал, загрязненный нефтепродуктами 5490270001030, Шпалы железнодорожные деревянные, пропитанные антисептическими средствами, отработанные и брак 1712060013013, Мусор строительный от разборки зданий 9120060101004, Обрезь разнородной древесины (например, содержащие опилки древесно-стружечных и/или древесноволокнистых плит) 1719010601004, Отходы асфальтобетона и/или асфальтобетонной смеси в виде пыли 3140350111004,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 Электрическое оборудование, приборы и устройства и их части (отходы эксплуатации офисной техники) 9210000000000, Отходы (осадки) из выгребных ям и хозяйственно-бытовые стоки  9510000000000, Отходы тканей, старая одежда 5810000001000, Отходы (осадки) при механической и биологической очистки сточных вод (песок) 9430000000000, Стеклянные отходы 3140080001000, Твердые отходы резины 5750010001000, Лом и отходы, содержащие цветные металлы 3531000001000, Лом и отходы металлокерамики с черными металлами 3510010001000, Деревянная упаковка (невозвратная тара) и деревянные отходы из натуральной чистой древесины 1711050001000</w:t>
            </w:r>
          </w:p>
        </w:tc>
        <w:tc>
          <w:tcPr>
            <w:tcW w:w="483" w:type="pct"/>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75558000000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п.Локомотивный, Челябинская область</w:t>
            </w:r>
          </w:p>
        </w:tc>
        <w:tc>
          <w:tcPr>
            <w:tcW w:w="742"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МУП «Жилищно-коммунальное хозяйство» ЗАТО Локомотивный городской округ</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457390, Челябинская область, ЗАТО Локомотивный городской округ, ул. Ленина, д. 21</w:t>
            </w:r>
          </w:p>
        </w:tc>
      </w:tr>
      <w:tr w:rsidR="00CC4A4F" w:rsidRPr="00DC5106" w:rsidTr="00A55CFE">
        <w:trPr>
          <w:trHeight w:val="110"/>
        </w:trPr>
        <w:tc>
          <w:tcPr>
            <w:tcW w:w="5000" w:type="pct"/>
            <w:gridSpan w:val="8"/>
          </w:tcPr>
          <w:p w:rsidR="00CC4A4F" w:rsidRPr="00DC5106" w:rsidRDefault="00CC4A4F" w:rsidP="00CD129C">
            <w:pPr>
              <w:spacing w:after="0"/>
              <w:jc w:val="center"/>
              <w:rPr>
                <w:rFonts w:ascii="Times New Roman" w:hAnsi="Times New Roman"/>
                <w:sz w:val="20"/>
                <w:szCs w:val="20"/>
              </w:rPr>
            </w:pPr>
            <w:r w:rsidRPr="00DC5106">
              <w:rPr>
                <w:rFonts w:ascii="Times New Roman" w:hAnsi="Times New Roman"/>
                <w:sz w:val="20"/>
                <w:szCs w:val="20"/>
              </w:rPr>
              <w:t>Забайкальский край</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75-00002-3-00592-250914</w:t>
            </w:r>
          </w:p>
          <w:p w:rsidR="00CC4A4F" w:rsidRPr="00DC5106" w:rsidRDefault="00CC4A4F" w:rsidP="00CD129C">
            <w:pPr>
              <w:rPr>
                <w:rFonts w:ascii="Times New Roman" w:hAnsi="Times New Roman"/>
                <w:sz w:val="20"/>
                <w:szCs w:val="20"/>
              </w:rPr>
            </w:pP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Хвостохранилище </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(хвосты обогащения) 345 000 00 00 00 0</w:t>
            </w: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76610433</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край,Газимуро-Заводский район,                    с. Широкая</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ОАО «Ново-Широкинский рудник», 673634,  Забайкальский район, Газимуро-Заводский район, с. Широкая </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75-00003-Х-00592-250914</w:t>
            </w: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Отвал вскрышных пород</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(пустая порода) 345 000 00 00 00 0</w:t>
            </w:r>
          </w:p>
          <w:p w:rsidR="00CC4A4F" w:rsidRPr="00DC5106" w:rsidRDefault="00CC4A4F" w:rsidP="00CD129C">
            <w:pPr>
              <w:rPr>
                <w:rFonts w:ascii="Times New Roman" w:hAnsi="Times New Roman"/>
                <w:sz w:val="20"/>
                <w:szCs w:val="20"/>
              </w:rPr>
            </w:pP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76610433</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Газимуро-Заводский район,                    с. Широкая</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ОАО «Ново-Широкинский рудник», 673634,  Забайкальский район, Газимуро-Заводский район, с. Широкая </w:t>
            </w:r>
          </w:p>
        </w:tc>
      </w:tr>
      <w:tr w:rsidR="00CC4A4F" w:rsidRPr="00DC5106" w:rsidTr="00A55CFE">
        <w:trPr>
          <w:trHeight w:val="70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75-00004-3-00592-250914</w:t>
            </w: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Золошлакоотвал</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Золошлаковые отходы  3130020001000</w:t>
            </w:r>
          </w:p>
          <w:p w:rsidR="00CC4A4F" w:rsidRPr="00DC5106" w:rsidRDefault="00CC4A4F" w:rsidP="00CD129C">
            <w:pPr>
              <w:rPr>
                <w:rFonts w:ascii="Times New Roman" w:hAnsi="Times New Roman"/>
                <w:sz w:val="20"/>
                <w:szCs w:val="20"/>
              </w:rPr>
            </w:pP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76701000</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пос. Энергетиков               (г. Чита)</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«Территориальная генерирующая компания № 14» филиал «Читинская генерация» Читинская ТЭЦ-1, юридический адрес: 672090, Забайкальский край, г. Чита, ул. Профсоюзная, 23;</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почтовый адрес: 672022,   Забайкальский район, г. Чита, проезд Энергостроителей, 1</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75-00005-3-00592-250914</w:t>
            </w: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Золошлакоотвал</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Золошлаки от сжигания углей  130020001000</w:t>
            </w:r>
          </w:p>
          <w:p w:rsidR="00CC4A4F" w:rsidRPr="00DC5106" w:rsidRDefault="00CC4A4F" w:rsidP="00CD129C">
            <w:pPr>
              <w:rPr>
                <w:rFonts w:ascii="Times New Roman" w:hAnsi="Times New Roman"/>
                <w:sz w:val="20"/>
                <w:szCs w:val="20"/>
              </w:rPr>
            </w:pP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76701000</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г. Чита</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«Территориальная генерирующая компания № 14» филиал «Читинская генерация» Читинская ТЭЦ-2, юридический адрес: 672090, Забайкальский край, г. Чита, ул. Профсоюзная, 23;</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почтовый адрес: 672090, Забайкальский край, г. Чита, ул. Лазо, 1</w:t>
            </w:r>
          </w:p>
        </w:tc>
      </w:tr>
      <w:tr w:rsidR="00CC4A4F" w:rsidRPr="00DC5106" w:rsidTr="00A55CFE">
        <w:trPr>
          <w:trHeight w:val="70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75-00006-3-00592-250914</w:t>
            </w: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Золошлакоотвал</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Золошлаковые отходы  3130020001000</w:t>
            </w:r>
          </w:p>
          <w:p w:rsidR="00CC4A4F" w:rsidRPr="00DC5106" w:rsidRDefault="00CC4A4F" w:rsidP="00CD129C">
            <w:pPr>
              <w:rPr>
                <w:rFonts w:ascii="Times New Roman" w:hAnsi="Times New Roman"/>
                <w:sz w:val="20"/>
                <w:szCs w:val="20"/>
              </w:rPr>
            </w:pP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76609154</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Борзинский район, пос. Шерловая Гора</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«Территориальная генерирующая компания № 14» филиал «Читинская генерация» Шерловогорская ТЭЦ, юридический адрес: 672090, Забайкальский край, г. Чита, ул. Профсоюзная, 23;</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почтовый адрес: 674612, Забайкальский край, Борзинский район, пос. Шерловая Гора,     ул. Промышленная, 15</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75-00007-3-00592-250914</w:t>
            </w: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Золошлакоотвал</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Золошлаковые отходы  3130020001000</w:t>
            </w:r>
          </w:p>
          <w:p w:rsidR="00CC4A4F" w:rsidRPr="00DC5106" w:rsidRDefault="00CC4A4F" w:rsidP="00CD129C">
            <w:pPr>
              <w:rPr>
                <w:rFonts w:ascii="Times New Roman" w:hAnsi="Times New Roman"/>
                <w:sz w:val="20"/>
                <w:szCs w:val="20"/>
              </w:rPr>
            </w:pP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76638151</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пгт. Приаргунск</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«Территориальная генерирующая компания № 14» филиал «Читинская генерация» Приаргунская ТЭЦ, юридический адрес: 672090, Забайкальский край, г. Чита, ул. Профсоюзная, 23;</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почтовый адрес: 674310, Забайкальский край, Приаргунский район, ул. Губина, 2а</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75-00008-3-00592-250914</w:t>
            </w: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Хвостохранилище</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Золошлаковые отходы  3130020001000</w:t>
            </w:r>
          </w:p>
          <w:p w:rsidR="00CC4A4F" w:rsidRPr="00DC5106" w:rsidRDefault="00CC4A4F" w:rsidP="00CD129C">
            <w:pPr>
              <w:rPr>
                <w:rFonts w:ascii="Times New Roman" w:hAnsi="Times New Roman"/>
                <w:sz w:val="20"/>
                <w:szCs w:val="20"/>
              </w:rPr>
            </w:pP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76602153</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Агинский район, пгт. Новоорловск</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ЗАО «Новоорловский ГОК»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юридический адрес: 687200, Забайкальский край, Агинский район, пгт. Новоорловск;</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почтовый адрес: 687200, Забайкальский край, Агинский район, пгт. Новоорловск</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75-00009-3-00592-250914</w:t>
            </w: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Отвал вскрышных пород</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(пустая порода) 345 000 00 00 00 0</w:t>
            </w: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76638000</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Приаргунский район, с. Кути</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ООО «Старательская артель «Кварц»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юридический адрес: 687520, Забайкальский край, Агинский район, пгт. Новоорловск;</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почтовый адрес: 687520, Забайкальский край, Агинский район, пгт. Новоорловск</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75-00010-3-00592-250914</w:t>
            </w: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Хвостохранилище</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Золошлаковые отходы  3130020001000</w:t>
            </w:r>
          </w:p>
          <w:p w:rsidR="00CC4A4F" w:rsidRPr="00DC5106" w:rsidRDefault="00CC4A4F" w:rsidP="00CD129C">
            <w:pPr>
              <w:rPr>
                <w:rFonts w:ascii="Times New Roman" w:hAnsi="Times New Roman"/>
                <w:sz w:val="20"/>
                <w:szCs w:val="20"/>
              </w:rPr>
            </w:pP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76638000</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Петровск-Забайкальский район, п. Новопавловка</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ООО «Старательская артель «Кварц»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юридический адрес: 687520, Забайкальский край, Агинский район, пгт. Новоорловск;</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почтовый адрес: 687520, Забайкальский край, Агинский район, пгт. Новоорловск</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75-00016-3-00592-250914</w:t>
            </w: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Шлакозолоотвал</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Золошлаковые отходы  3130020001000</w:t>
            </w:r>
          </w:p>
          <w:p w:rsidR="00CC4A4F" w:rsidRPr="00DC5106" w:rsidRDefault="00CC4A4F" w:rsidP="00CD129C">
            <w:pPr>
              <w:rPr>
                <w:rFonts w:ascii="Times New Roman" w:hAnsi="Times New Roman"/>
                <w:sz w:val="20"/>
                <w:szCs w:val="20"/>
              </w:rPr>
            </w:pP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76654158</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Шилкинский район, п. Первомайский</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ООО «Первомайская ТЭЦ»</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юридический адрес: 673390, Забайкальский край, Шилкинский район, п. Первомайский, 12, а/я 50</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почтовый адрес: 673390, Забайкальский край, Шилкинский район, п. Первомайский, 12</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75-00017-3-00592-250914</w:t>
            </w: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Отвалы вскрышных пород</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(пустая порода) 345 000 00 00 00 0</w:t>
            </w: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76654101</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Шилкинский район, с. Апрелково</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ЗАО «Рудник Апрелково»</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юридический адрес: 673380 Забайкальский край, Шилкинский район, с. Апрелково;</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почтовый адрес: 672000 Забайкальский край, г. Чита, Главпочтамт, а/я 552.</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75-00018-3-00592-250914</w:t>
            </w:r>
          </w:p>
          <w:p w:rsidR="00CC4A4F" w:rsidRPr="00DC5106" w:rsidRDefault="00CC4A4F" w:rsidP="00CD129C">
            <w:pPr>
              <w:rPr>
                <w:rFonts w:ascii="Times New Roman" w:hAnsi="Times New Roman"/>
                <w:sz w:val="20"/>
                <w:szCs w:val="20"/>
              </w:rPr>
            </w:pP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Хвостохранилище</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(хвосты флотации) 349 000 00 00 00 0</w:t>
            </w: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76626156</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Могочинский район, п. Давенда</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ЗАО «Рудник Александровский»</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Юридический адрес: 673742, Забайкальский край, Могочинский район, п. Давенда</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75-00018-3-00592-250914</w:t>
            </w:r>
          </w:p>
          <w:p w:rsidR="00CC4A4F" w:rsidRPr="00DC5106" w:rsidRDefault="00CC4A4F" w:rsidP="00CD129C">
            <w:pPr>
              <w:rPr>
                <w:rFonts w:ascii="Times New Roman" w:hAnsi="Times New Roman"/>
                <w:sz w:val="20"/>
                <w:szCs w:val="20"/>
              </w:rPr>
            </w:pP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Хвостохранилище</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Прочие отходы добывающей промышленности (хвосты сорбции) 349 000 00 00 00 0</w:t>
            </w: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76626156</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Могочинский район, п. Давенда</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ЗАО «Рудник Александровский»</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Юридический адрес: 673742, Забайкальский край, Могочинский район, п. Давенда</w:t>
            </w:r>
          </w:p>
        </w:tc>
      </w:tr>
      <w:tr w:rsidR="00CC4A4F" w:rsidRPr="00DC5106" w:rsidTr="00826E0F">
        <w:trPr>
          <w:trHeight w:val="1653"/>
        </w:trPr>
        <w:tc>
          <w:tcPr>
            <w:tcW w:w="26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75-00018-3-00592-250914</w:t>
            </w:r>
          </w:p>
        </w:tc>
        <w:tc>
          <w:tcPr>
            <w:tcW w:w="82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Отвалы пустых пород</w:t>
            </w:r>
          </w:p>
        </w:tc>
        <w:tc>
          <w:tcPr>
            <w:tcW w:w="461"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w:t>
            </w:r>
          </w:p>
        </w:tc>
        <w:tc>
          <w:tcPr>
            <w:tcW w:w="1210"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при добыче рудных полезных ископаемых  (вскрышные породы при добыче золотой руды) 345 000 00 00 00 0</w:t>
            </w:r>
          </w:p>
        </w:tc>
        <w:tc>
          <w:tcPr>
            <w:tcW w:w="483"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76626156</w:t>
            </w:r>
          </w:p>
        </w:tc>
        <w:tc>
          <w:tcPr>
            <w:tcW w:w="486"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Забайкальский край, Могочинский район, п. Давенда</w:t>
            </w:r>
          </w:p>
        </w:tc>
        <w:tc>
          <w:tcPr>
            <w:tcW w:w="742" w:type="pct"/>
            <w:shd w:val="clear" w:color="auto"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ЗАО «Рудник Александровский»</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Юридический адрес: 673742, Забайкальский край, Могочинский район, п. Давенда</w:t>
            </w:r>
          </w:p>
        </w:tc>
      </w:tr>
      <w:tr w:rsidR="00CC4A4F" w:rsidRPr="00DC5106" w:rsidTr="00A55CFE">
        <w:trPr>
          <w:trHeight w:val="70"/>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Ярославская область</w:t>
            </w:r>
          </w:p>
        </w:tc>
      </w:tr>
      <w:tr w:rsidR="00CC4A4F" w:rsidRPr="00DC5106" w:rsidTr="00826E0F">
        <w:trPr>
          <w:trHeight w:val="1653"/>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76-00001-З-00592-250914</w:t>
            </w:r>
          </w:p>
        </w:tc>
        <w:tc>
          <w:tcPr>
            <w:tcW w:w="82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ТБО ОАО "Скоково"</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Выжимки фруктовые и ягодные   1113210000000, Отходы производства вкусовых продуктов 1140000000000, Брак фанерных заготовок, содержащих связующие смолы в количестве от 0,2% до 2,5% включительно 1712010201014, Опилки древесно-стружечных и/или древесно-волокнистых плит, содержащие связующие смолы в количестве от 0,2% до 2,5% включительно 1712020101014, Обрезки, кусковые отходы древесно-стружечных и/или древесно-волокнистых плит, содержащих связующие смолы в количестве от 0,2% до 2,5% включительно 1712020301014, 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 Отходы бумаги и картона (загрязненные) 1870000000000, Отходы бумажной клеевой ленты 1872010201014, Разнородные отходы бумаги и картона (например, содержащие отходы фотобумаги) 1879010001004, Металлургические шлаки, съемы и пыль 3120000000000, Золы, шлаки и пыль от топочных установок и от термической обработки отходов 3130000000000, Золошлаки от сжигания углей 3130020001000, Золошлаки от сжигания углей (березовский) 3130020201004, Прочие твердые минеральные отходы (шлак) 3140000000000, Отходы песка очистных и пескоструйных устройств (в металлургии) 140020008004, Абразивная пыль и порошок от шлифования черных металлов (с содержанием металла менее 50%) 3140030011004,  Отходы керамики 3140070001000,  Пыль известковая и доломитовая 3140130111004, Отходы асбеста в кусковой форме 3140370201014, Отходы асбестовой крошки 3140370301014, Пыль гипсовая 3140380111004, Отходы абразивных материалов в виде пыли и порошка 3140430411004, Шлак сварочный 3140480001994,  Шлам асбестовый, не загрязненный опасными веществами 3160440104004, Отходы стеклолакоткани 5710320101004, Отходы смеси затвердевших разнородных пластмасс  5710990001004,  Пыль (мука) резиновая 5750010511004, Шины пневматические отработанные 5750020013004, Резиноасбестовые отходы (в том числе изделия отработанные и брак) 5750030001004,                                                                                                                                        </w:t>
            </w:r>
            <w:r w:rsidRPr="00DC5106">
              <w:rPr>
                <w:rFonts w:ascii="Times New Roman" w:hAnsi="Times New Roman"/>
                <w:sz w:val="20"/>
                <w:szCs w:val="20"/>
              </w:rPr>
              <w:br/>
              <w:t xml:space="preserve"> Текстильные отходы и шламы 5810000000000, Текстиль загрязненный 5820000000000, Отходы из жилищ несортированные (исключая крупногабаритные) 9110010001004, Отходы потребления на производстве, подобные коммунальным 9120000000000, Мусор от бытовых помещений организаций несортированный (исключая крупногабаритный) 9120040001004, Мусор строительный от разборки зданий 9120060101004, Стекло с нанесенным люминофором (стеклобой после демеркуризации) 9230000000000,</w:t>
            </w:r>
            <w:r w:rsidRPr="00DC5106">
              <w:rPr>
                <w:rFonts w:ascii="Times New Roman" w:hAnsi="Times New Roman"/>
                <w:sz w:val="20"/>
                <w:szCs w:val="20"/>
              </w:rPr>
              <w:br/>
              <w:t xml:space="preserve"> Отходы (осадки) от механической и биологической очистки муниципальных сточных вод 9430000000000, Технологические потери муки, мучки (сметки) 1111110011000,  Остатки табачной мелочи, жилки табачного листа 1140410111015, Отходы сучьев, ветвей от лесоразработок 1730010101005, Отходы упаковочной бумаги незагрязненные 1871020101005, Отходы упаковочного картона незагрязненные 1871020201005, Зола древесная и соломенная 3130060011995, Прочие твердые минеральные отходы 3140000000000, Отходы керамики в кусковой форме 3140070201995, Стеклянный бой незагрязненный (исключая бой стекла электронно-лучевых трубок и люминесцентных ламп) 3140080201995, Бой шамотного кирпича 3140140101995, Бой кирпичной кладки при ремонте зданий и сооружений 3140140301995, Бой строительного кирпича 3140140401995, Бой бетонных изделий, отходы бетона в кусковой форме 3140270101995, Бой железобетонных изделий, отходы железобетона в кусковой форме 3140270201995, Отходы гипса в кусковой форме 3140380201995, Абразивные круги отработанные, лом отработанных абразивных кругов 3140430201995,</w:t>
            </w:r>
            <w:r w:rsidRPr="00DC5106">
              <w:rPr>
                <w:rFonts w:ascii="Times New Roman" w:hAnsi="Times New Roman"/>
                <w:sz w:val="20"/>
                <w:szCs w:val="20"/>
              </w:rPr>
              <w:br/>
              <w:t xml:space="preserve"> Шкурка шлифовальная отработанная 3140430301995, Силикагель, отработанный при осушке воздуха и газов 3147050101995, Затвердевшие отходы пластмасс 5710000000000, Ионообменные смолы для водоподготовки, потерявшие потребительские свойства 5710240101005, Отходы полипропилена в виде пленки 5710300201995, Резиновые изделия незагрязненные, потерявшие потребительские свойства 5750010113005, Резинометаллические отходы 5750040101005, Отходы пленки (накипи) латекса 5750050001005, Текстильные отходы и шламы 5810000000000, Отходы смешанного волокна 5810070001005, Обрезки и обрывки тканей хлопчатобумажных 5810110701995, Обрезки и обрывки тканей смешанных 5810110801995, Отходы из жилищ крупногабаритные 9110020001005, Отходы потребления на производстве, подобные коммунальным 9120000000000, Пищевые отходы кухонь и организаций общественного питания несортированные 9120100100005,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w:t>
            </w:r>
          </w:p>
        </w:tc>
        <w:tc>
          <w:tcPr>
            <w:tcW w:w="483"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78250000000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д. Большое Скоково</w:t>
            </w:r>
          </w:p>
        </w:tc>
        <w:tc>
          <w:tcPr>
            <w:tcW w:w="74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ОАО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"Скоково" 150040, г. Ярославль, </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пр-т Октября, д. 89</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76-00002-З-00592-250914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Отходы от переработки зерновых культур 111100000000(4,5), Технологический потери муки, мучки (смет) 111111001100(4,5), Отходы, растениеводства, парникового хозяйства 111200000000(4,5), Отходы от переработки овощей и фруктов 111300000000(4,5), Отходы пивоваренного, спиртового и ликероводочного производства 111400000000(4,5), Отходы кормов 117100000000(4,5), </w:t>
            </w:r>
            <w:r w:rsidRPr="00DC5106">
              <w:rPr>
                <w:rFonts w:ascii="Times New Roman" w:hAnsi="Times New Roman"/>
                <w:sz w:val="20"/>
                <w:szCs w:val="20"/>
              </w:rPr>
              <w:t xml:space="preserve"> Отходы из жироотделителей, содержащие растительные жировые продукты</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1250010000004, </w:t>
            </w:r>
            <w:r w:rsidRPr="00DC5106">
              <w:rPr>
                <w:rFonts w:ascii="Times New Roman" w:hAnsi="Times New Roman"/>
                <w:sz w:val="20"/>
                <w:szCs w:val="20"/>
              </w:rPr>
              <w:t xml:space="preserve">Отходы из жироотделителей, содержащие животные жировые продукты 250020000004, Мездра 1410010000004, Спилок сырой при обработке шкур 1410020001004, Спилок желатиновый при обработке шкур 1410030001004,Отходы использованных кожаных изделий 147006000100(4,5), Отходы обработки натуральной чистой древесины, незагрязненные опасными веществами 171100000000(4,5), Древесные отходы с пропиткой и покрытиями, незагрязненные опасными веществами 171200000000(4,5),Разнородные древесные отходы 171901000100(4,5), Отходы древесные от лесоразработок 173001000100(4,5), Отходы бумаги и картона 187100000000(4,5), Отходы бумаги и картона с пропиткой и покрытиями 187200000000(4,5), Золошлаки от сжигания углей 313002000100(4,5), Отходы керамзита (отходы фильтрующей загрузки) 314006000100(4,5), Отходы керамики 314007000100(4,5), Стеклянные отходы 314008000100 (4,5), Отходы строительного щебня 314009000100(4,5), Отходы известняка и доломита 314013000100(4,5), Отходы кирпича (включая шамотный кирпич) 314014000100(4,5), Отходы бетона, железобетона 314027000100(4,5), Отходы древесного угля 314034000800(4,5), Отходы асфальтобетона и асфальтобетонной смеси 314035000100(4,5), Отходы абразивных материалов и инструментов 314043000100(4,5), Фильтровочные и поглотительные отработанные массы 314700000000(4,5), Шлам нефти и нефтепродуктов 5460000000004, Отходы затвердевшей смолы ионообменников 571024000100(4,5), Отходы полиамидного волокна и нитей 581001000100(4,5), Отходы тканей, старая одежда 581011000100(4,5), </w:t>
            </w:r>
            <w:r w:rsidRPr="00DC5106">
              <w:rPr>
                <w:rFonts w:ascii="Times New Roman" w:hAnsi="Times New Roman"/>
                <w:bCs/>
                <w:sz w:val="20"/>
                <w:szCs w:val="20"/>
              </w:rPr>
              <w:t xml:space="preserve">Твердые коммунальные отходы 910000000000 (4,5), </w:t>
            </w:r>
            <w:r w:rsidRPr="00DC5106">
              <w:rPr>
                <w:rFonts w:ascii="Times New Roman" w:hAnsi="Times New Roman"/>
                <w:sz w:val="20"/>
                <w:szCs w:val="20"/>
              </w:rPr>
              <w:t>Отходы из жилищ несортированные (исключая крупногабаритные) 9110010001004, отходы потребления на производстве, подобные коммунальным (отходы от уборки территории) 912000000000(4,5), Мусор от бытовых помещений организаций несортированный (исключая крупногабаритный) 9120040001004, Мусор строительный от разборки зданий9120060101004, Отходы (осадки) при механической и биологической очистке сточных вод 943000000000(4,5).</w:t>
            </w:r>
          </w:p>
          <w:p w:rsidR="00CC4A4F" w:rsidRPr="00DC5106" w:rsidRDefault="00CC4A4F" w:rsidP="00CD129C">
            <w:pPr>
              <w:rPr>
                <w:rFonts w:ascii="Times New Roman" w:hAnsi="Times New Roman"/>
                <w:color w:val="000000"/>
                <w:sz w:val="20"/>
                <w:szCs w:val="20"/>
              </w:rPr>
            </w:pP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78240000000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Кирилловское</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МУП ГО г. Рыбинск "АТП"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152919, Ярославская обл.,</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 г. Рыбинск, ул. Софийская, д. 76</w:t>
            </w:r>
          </w:p>
        </w:tc>
      </w:tr>
      <w:tr w:rsidR="00CC4A4F" w:rsidRPr="00DC5106" w:rsidTr="00826E0F">
        <w:trPr>
          <w:trHeight w:val="1653"/>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76-00003-З-00592-250914</w:t>
            </w:r>
          </w:p>
        </w:tc>
        <w:tc>
          <w:tcPr>
            <w:tcW w:w="82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Полигон ТБО</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Borders>
              <w:left w:val="nil"/>
            </w:tcBorders>
          </w:tcPr>
          <w:p w:rsidR="00CC4A4F" w:rsidRPr="00BA4016" w:rsidRDefault="00CC4A4F" w:rsidP="00CD129C">
            <w:pPr>
              <w:pStyle w:val="ConsPlusCell"/>
              <w:rPr>
                <w:rFonts w:ascii="Times New Roman" w:hAnsi="Times New Roman" w:cs="Times New Roman"/>
              </w:rPr>
            </w:pPr>
            <w:r w:rsidRPr="00BA4016">
              <w:rPr>
                <w:rFonts w:ascii="Times New Roman" w:hAnsi="Times New Roman" w:cs="Times New Roman"/>
              </w:rPr>
              <w:t xml:space="preserve"> Отходы из жилищ несортированные (исключая крупногабаритные) 9110010001004, Отходы из жилищ крупногабаритные 9110020001005, Мусор от бытовых помещений организаций несортированный (исключая крупногабаритный) 9120040001004, Мусор от бытовых помещений организаций крупногабаритный 9120050001005, Отходы от уборки территории 9120000000004 (5), Мусор строительный от разборки зданий 9120060101004, Пищевые отходы кухонь и организаций общественного питания 9120100100005, Отходы от уборки территорий и помещений объектов оптово-розничной торговли 9120110001005, Отходы от уборки территории и помещений учебно-воспитательных учреждений 9120130001005, Отходы от уборки территорий кладбищ, колумбариев 9120150001005, Золошлаки от сжигания углей 3130020001000, Отходы абразивных материалов и инструментов 3140430001000, Отходы обработки натуральной чистой древесины, незагрязненной опасными веществами 1711000000000, Отходы сучьев, ветвей от лесоразработок 1730010101005, Отходы корчевания пней 1730010201005, Смет с территории организации, содержащий опасные компоненты в количестве соответствующему 4-му классу опасности 9120010201014.</w:t>
            </w:r>
          </w:p>
          <w:p w:rsidR="00CC4A4F" w:rsidRPr="00DC5106" w:rsidRDefault="00CC4A4F" w:rsidP="00CD129C">
            <w:pPr>
              <w:rPr>
                <w:rFonts w:ascii="Times New Roman" w:hAnsi="Times New Roman"/>
                <w:sz w:val="20"/>
                <w:szCs w:val="20"/>
              </w:rPr>
            </w:pPr>
          </w:p>
        </w:tc>
        <w:tc>
          <w:tcPr>
            <w:tcW w:w="483"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78410000000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д. Хонятино</w:t>
            </w:r>
          </w:p>
        </w:tc>
        <w:tc>
          <w:tcPr>
            <w:tcW w:w="74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ОАО "Чистый город плюс" 152151, Ярославская обл., г. Ростов, ул. Бебеля,</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д. 29А</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76-00004-З-00592-250914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промышленных отходов "Глушицы"</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Парафино-стеаринова масса, отработанная в процессе изготовления моделей в литейном производстве 5420010001073, Стружка древесная, загрязненная минеральными маслами (содержание масел - менее 15 %) 1713020201034, Отходы песка очистных и пескоструйных устройств (в металлургии) 3140020008004, Абразивная пыль и порошок от шлифования черных металлов (с содержанием металла менее 50 %) 3140030011004, Мусор от бытовых помещений организаций несортированный (исключая крупногабаритный) 9120040001004, Мусор строительный от разборки зданий 9120060101004, производственный мусор от транспортных предприятий 9120080001014, Отходы горбыля, рейки из натуральной чистой древесины 1711020001005, Деревянная упаковка (невозвратная тара) и деревянные отходы из натуральной чистой древесины 1711050001000, Опилки и стружки натуральной чистой древесины 1711060001000, Отходы бумаги и картона с пропиткой и покрытиями 1872000000000, Зола древесная и соломенная 3130060011995, Прочие твердые минеральные отходы 3140000000000, Отходы керамики в кусковой форме 3140070201995, Бой шамотного кирпича 3140140101995, Электроды графитовые, отработанные, не загрязненные опасными веществами 3140320213995, Отходы асбеста 3140370001000, Абразивные круги отработанные, лом отработанных абразивных кругов 3140430201995, Шкурка шлифовальная отработанная 3140430301995, Силикагель, отработанный при осушке воздуха и газов 3147050101995, Минеральные шламы 3160000000000, Металлические шламы 3570000000000, Отходы лакокрасочных средств 5550000000000, Отходы полимерных материалов 5700000000000, Ионообменные смолы для водоподготовки, потерявшие потребительские свойства 5710240101005, Отходы веревок и канатов 5810080013005, Обрезь валяльно-войлочной продукции 5810100001005, Отходы изолированных проводов и кабелей 9236000013005, Отходы (осадки) при подготовке воды 9410000000000, Отходы (осадки) при механической и биологической очистке муниципальных сточных вод 9430000000000, Отходы (осадки) при обработке сточных вод, не вошедшие в другие позиции 9480000000000.</w:t>
            </w:r>
          </w:p>
          <w:p w:rsidR="00CC4A4F" w:rsidRPr="00DC5106" w:rsidRDefault="00CC4A4F" w:rsidP="00CD129C">
            <w:pPr>
              <w:rPr>
                <w:rFonts w:ascii="Times New Roman" w:hAnsi="Times New Roman"/>
                <w:sz w:val="20"/>
                <w:szCs w:val="20"/>
              </w:rPr>
            </w:pP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78240000000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Глушицы, Кошелево, Савино</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ООО "Рубин" 152901, Ярославская обл., г. Рыбинск, Вознесенский пер., д. 8А</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76-00005-З-00592-250914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ТБО «Николаевское»</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Захоронение отходов </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9110010001004,                                              Мусор строительный от разборки зданий 9120040001004, Отходы от водоподготовки, обработки стончых вод и использования воды (отбросы с решеток КНС очистных сооружений) 9400000000000,                                                                                    Отходы от водоподготовки, обработки сточных вод и использования воды (избыточный активный ил, осадки с песколовки) 9400000000000.           </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78603000000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Николаев-ское</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МУП "Коммунальник"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152360, Ярославская обл.,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с. Большое село, Советская пл., д. 5</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76-00006-З-00592-250914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 Золошлак от сжигания углей 3130020004004, Мусор строительный  от разборки зданий 9120060101004, Отходы из жилищ крупногабаритные 9110020001005, Абразивные круги отработанные, лом абразивных кругов 3140430201995, Отходы (осадки) при механической и биологической очистке сточных вод (отходы с решоток КНС) 9430000000005, Отходы (осадки) при механической и биологической очистке сточных вод (осадок с иловых площадок) 9430000000005, Зола древесная соломенная 3130060011995, Отходы (осадки) при механической и биологической очистке сточных вод (песок из песколовок) 9430000000004, Отходы (осадки) при подготовке воды (осадок после водоподготовки) 9430000000004, Отходы потребления на производстве, подобные коммунальным (смет с твердых покрытий) 9120000000005</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78218501000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г. Любим</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Любимское МУП ЖКХ 152470, Ярославская обл., г. Любим, ул. Ленина,</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 д. 24/6</w:t>
            </w:r>
          </w:p>
        </w:tc>
      </w:tr>
      <w:tr w:rsidR="00CC4A4F" w:rsidRPr="00DC5106" w:rsidTr="00A55CFE">
        <w:trPr>
          <w:trHeight w:val="562"/>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76-00007-З-00592-250914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Borders>
              <w:left w:val="nil"/>
            </w:tcBorders>
          </w:tcPr>
          <w:p w:rsidR="00CC4A4F" w:rsidRPr="00DC5106" w:rsidRDefault="00CC4A4F" w:rsidP="00CD129C">
            <w:pPr>
              <w:spacing w:after="240"/>
              <w:rPr>
                <w:rFonts w:ascii="Times New Roman" w:hAnsi="Times New Roman"/>
                <w:color w:val="000000"/>
                <w:sz w:val="20"/>
                <w:szCs w:val="20"/>
              </w:rPr>
            </w:pPr>
            <w:r w:rsidRPr="00DC5106">
              <w:rPr>
                <w:rFonts w:ascii="Times New Roman" w:hAnsi="Times New Roman"/>
                <w:color w:val="000000"/>
                <w:sz w:val="20"/>
                <w:szCs w:val="20"/>
              </w:rPr>
              <w:t>Отходы от жилищ несортированные (искл. крупногабаритные) 9110010001004, Отходы из жилищ крупногабаритные 9110020001005, Мусор от бытовых помещений организаций несортированный (искл. крупногабаритный) 9120040001004, Мусор от быт. помещений организаций крупногабаритный 9120050001005, Отходы от уборки территории 9120000000004(5), Мусор строит.отразборки зданий 9120060101004, Пищевые отходы кухонь и организаций общественного питания 9120100100005, Отходы от уборки территории и помещений объектов оптово-розничной торговли 912011(2)0001005, Отходы от уборки территории и помещений учебно-воспитательных учреждений 9120130001005, Отходы от уборки территории кладбищ, колумбариев 9120150001005, Золошлаки от сжигания углей 3130020001000, Отходы абразивных материалов 3140430001000, Смет с территории предприятий 9120000000000</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78234836000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Новленское</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ОАО "ЖКХ г. Пошехонье" 152850, Ярославская обл.,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г. Пошехонье, ул. Набережная Пертомки,</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 д. 12</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76-00008-З-00592-250914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Мусор строительный от разборки зданий 9120060101004, Древесные отходы из натуральной чистокй древесины несортированные 1711200001005, Отходы от жилищ несортированные (искл. крупногабаритные) 9110010001004, Мусор от бытовых помещений организаций несортированный (искл. крупногабаритный) 9120040001004</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78229000000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Корхово</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Первомайское МУП ЖКХ 152430, Ярославская обл., Первомайский р-н,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 Пречистое, ул. Советская, д. 7</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76-00009-З-00592-250914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Захоронение оходов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Мусор строительный от разборки зданий 9120040001004, Отходы от жилищ несортированные (исключая крупногабаритный) 9110010001004, Отходы шлаковаты 3140160101004, Отходы от уборки территории кладбища 9120150001005, Мусор от бытовых помещений организаций (исключая крупногабаритный) 9120040001004, Отходы (осадки) при механической и биологической очистке сточных вод 9430000000000</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78215000000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Лукино (г.Данилов)</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МУП "Даниловское ЖКХ"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152071, Ярославская обл.,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г. Данилов, ул. Карла Маркса, д. 32</w:t>
            </w:r>
          </w:p>
        </w:tc>
      </w:tr>
      <w:tr w:rsidR="00CC4A4F" w:rsidRPr="00DC5106" w:rsidTr="00826E0F">
        <w:trPr>
          <w:trHeight w:val="1653"/>
        </w:trPr>
        <w:tc>
          <w:tcPr>
            <w:tcW w:w="266" w:type="pct"/>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76-00010-З-00592-250914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Borders>
              <w:left w:val="nil"/>
            </w:tcBorders>
          </w:tcPr>
          <w:p w:rsidR="00CC4A4F" w:rsidRPr="00DC5106" w:rsidRDefault="00CC4A4F" w:rsidP="00CD129C">
            <w:pPr>
              <w:spacing w:after="240"/>
              <w:rPr>
                <w:rFonts w:ascii="Times New Roman" w:hAnsi="Times New Roman"/>
                <w:color w:val="000000"/>
                <w:sz w:val="20"/>
                <w:szCs w:val="20"/>
              </w:rPr>
            </w:pPr>
            <w:r w:rsidRPr="00DC5106">
              <w:rPr>
                <w:rFonts w:ascii="Times New Roman" w:hAnsi="Times New Roman"/>
                <w:color w:val="000000"/>
                <w:sz w:val="20"/>
                <w:szCs w:val="20"/>
              </w:rPr>
              <w:t>Отходы бумаги и картона незагрязненные 1871000000004, Отходы кухонь и предприятий общественного питания 9120100000005, Отходы (мусор) от уборки территории и помещений объектов торговли продовольственных товар 9120130001005, Отходы (мусор) от уборки территории и помещений объектов торговли промышленных товаров 9120130001005, Отходы(мусор) от уборки территории и помещений учебно-воспитательных учреждений 9120130001005, Отходы от жилищ КГМ 9110020001005, Отходы из жилищ несортированные (исключая КГМ) 9110000000004, Отходы потребления на производстве, подобные коммунальным 9120000000000, Пыль комбинированная 1171050011004, Отходы коры 1711010101004, Кора с примесью земли 1711010201004, Пыль древесная от шлифовки натуральной чистой древесины 1711070011004, Отходы древесных строительных материалов, в том числе от  сноса и разборки строений 1712050001004, Отходы древесины с масляной пропиткой 1712080001014, Обрезь фанеры, содержащая связующие смолы в количестве от 0,2% до 2,5% включая 1712010101014, Брак фанеры заготовок, содержащий связующие смолы в кол-ве от 0,2% до 2,5% включая 1712010201014, Опилки древесно-стружечные и/или древесноволокнистых плит, содержащие связующие смолы в количестве от  0,2% до 2,5% включительно 1712020101014, Древесно-стружечные и/или древесно-волокнистых плит, содержащие связующие смолы в количестве от 0,2% до 2,5%, включительно, некондиционные, брак 1712020401014, Пыль при изготовлении и обработке древесно-стружечных и/или древесно-волокнистых плит, содержащих связующие смолы в количестве от 0,2% до 2,5% включительно 1712020511014, Шлам при изготовлении и обработке древесно-стружечных и древесно-волокнистых плит, содержащие связующие смолы в количестве от 0,2% до 2,5% включительно 1712020604014, Древесные отходы с пропиткой и покрытиями не сортированные 1712200001014, Опилки разнородной древесины (например, содержащие опилки древесно-стружечных и/или древесно-волокнистых плит) 1719010101004, Стружка разнородной древесины (например, содержащие опилки древесно-стружечных и и/или древесно-волокнистых плит) 1719010201004, Опилки  и стружка разнородной древесины (например, содержащие опилки древесно-стружечных и/или древесно-волокнистых плит) 1719010301004, Пыль от обработки разнородной древесины (например, содержащей опилки древесно-стружечных и/или древесно-волокнистых плит) 1719010411004, Шлам от обработки разнородной древесины (например, содержащие опилки древесно-стружечных и/или древесно-волокнистых плит) 1719010501004, Обрезь разнородной древесины (например, содержащие опилки древесно-стружечных и/или древесно-волокнистых плит) 1719010601004, Отходы бумаги с нанесением  лака 1872010101014, Отходы бумажной клеевой ленты 1872010201014, Отходы фотобумаги 1872020001014, Отходы рубероида 1872040101014, Отходы толи 1872040201014, Разнородные отходы бумаги и картона (например, содержащие отходы фотобумаги) 1879010001004, Золошлаки от сжигания углей 3130020201004, Горновой песок литейного производства 3140010008004, Отходы песка очистных и пескоструйных устройств (в металлургии) 3140020008004, Абразивная пыль и порошок от шлифования черных металлов (с содержанием металла менее 50%) 3140030001004, Пыль керамзитовая 3140060111004, Пыль керамическая 3140070111004, Пыль стеклянная 3140080111004, Пыль щебеночная 3140090111004, Отходы асбоцемента в кусковой форме 3140120201014, Пыль известковая и доломитовая 3140130111004, Отходы мела в виде порошка и пыли 3140130511004, Пыль кирпичная 3140140211004, Отходы шлаковаты 3140160101004, Пыль от шлаковаты 3140160211004, Отходы базальтового супертонкого волокна 3140160301004, Пыль каменноугольная 3140210111004, Пыль бетонная 3140270311004, Пыль графитная 3140320111004, Пыль древесного угля 3140340111004, Отходы асфальтобетона и/или асфальтобетонной смеси в виде пыли 3140350111004, Отходы асфальтобетона и/или асфальтобетонной смеси в кусковой форме 3140350201004, Отходы бетонной смеси с содержанием пыли более 30% 3140360108004, Отходы асбеста в кусковой форме 3140370201014, Отходы асбестовой бумаги 3140370302014, Пыль гипсовая 3140380111004, Пыль электрофильтров производство кремния 3140390211004, Отходы абразивных материалов в виде пыли и порошка 3140430411004, Шлак сварочный 3140480001994, Пыль коксовая 3140530111004, Отходы битума, асфальта в твердом виде 5490120001004, Отходы пленкосинтетического картона 5710090101004, Отходы пленкоасбокартона 5710090201004, Отходы фото- и кинопленки, рентгеновской пленки 5710150001004, Отходы затвердевшего поливинилхлорида и пенопласта на его базе 5710160001004, Отходы стеклоткани 5710320101004, Отходы смеси разнородных пластмасс 5710990001004, Пыль (мука) резиновая 5750010511004, Резиноасбестовые отходы (в том числе изделия отработанные и брак) 5750030001004, Отходы полимерных материалов и размалывающих устройств (легкие фракции) 5780010001004, Пыль полимерных материалов с фильтров размалывающих устройств 5780020011004, Тара и упаковка из алюминия, загрязненная горюче-смазочными материалами (содержание горюче-смазочных материалов менее 15%) 3535010313034, Отходы из жилищ несортированные (исключая крупногабаритный) 9110010001004, Мусор от бытовых помещений организаций несортированный (исключая крупногабаритный) 9120040001004, Мусор строительный от разборки зданий 9120060001004, Смет с территории организаций, содержащий опасные компоненты количестве, соответствующему 4-му классу опасности 9120000000004, Мусор кухонь и организаций общественного питания несортированный 9120100201074, Производственный мусор от транспортных предприятий 9120080001014, Мусор от ремонтных и строительных работ 9120060201014, Растительные отходы  от ухода за газонами, цветниками, древесно-кустарниковыми посадками, содержащие опасные компоненты количестве, соответствующие 4-му классу опасности 9150040201074, Мусор складских помещений 9120070001074, Изношенная рабочая одежда загрязненная производственной пылью 5820090913074, Осадки сточных ливневых вод с территории предприятий и организаций, содержащие опасные компоненты количестве, соответствующему 4-му классу опасности 9440110204014, Осадки после механической и биологической очистке сточных вод, содержащие опасные компоненты количестве соответствующему 4-му классу опасности 9440110204014, Мусор с решеток от механической и биологической очистки производственных сточных вод, содержащие опасные компоненты в количестве соответствующему 4-му классу опасности 9440010201014</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78243000000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Ильинское</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ООО "Экорегион" 152300, Ярославская обл., г. Тутаев, ул. Луначарского, д. 105, офис 41</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76-00011-З-00592-250914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ТБО в бывшем карьере "Чёрная гора"</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Мусор от бытовых помещений организаций несортированный (исключая крупногабаритный)  9120040001004,                                                                                      Мусор от убори терриротии    9120000000000,                                                                                                                                         Осадки после механической и биологической очистки производственных сточных вод     9440110000000,                                                                                                                                                             Стружка хромовой кожи 1470020201004, Обрезки готовой хромовой кожи   1470030201004, Шлам от шлифовки кож и кожаная пыль (мука)  1470040000004, Отходы от жилищ несортированные (исключая крупногабаритные)  9110010001004, Отходы потребления на производстве, подобные коммунальным (смет с территории организаций, содержащий опасные компоненты, соответствующие 4 классу опасности)  9120000000000, Отходы потребления на производстве, подобные коммунальным (отходы от уборки территорий и производственных помещений) 9120000000000,  Мусор от бытовых помещений организаций не сортированный ) исключая крупногабаритный)  912004001004, Мусор строительный от разборки зданий  9120060101004, Отходы от водоподготовки, обработки сточных води использования воды (осадок (шлам) из очистных сооружений производственных сточных вод)  9400000000000, Отходы сложного комбинированного состава в виде изделий, оборудования, устройств не вошедшие в другие пункты (тара из под вспомогательных материалов)  9200000000000.</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78212501000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Кудринское</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ООО "Спецавтохо-зяйство"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152240, Ярославская обл.,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г. Гаврилов-Ям,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ул. Семашко, д. 12А</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76-00012-Х-00592-250914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Шламонакопитель 1</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Шлам нефтеотделительных установок 5460030004033.</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78401000000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 Дубки</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ОАО "Славнефть-ЯНОС" 150023,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г. Ярославль, Московский пр-т, д. 130</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76-00013-Х-00592-250914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Шламонакопитель 2</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Шлам нефтеотделительных установок 5460030004033.</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78401000000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 Дубки</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ОАО "Славнефть-ЯНОС" 150023,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г. Ярославль, Московский пр-т, д. 130</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76-00014-Х-00592-250914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Шламонакопитель 3</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Шлам нефтеотделительных установок 5460030004033.</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78401000000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 Дубки</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ОАО "Славнефть-ЯНОС" 150023,</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 г. Ярославль, Московский пр-т, д. 130</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76-00015-Х-00592-250914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Склад отработанных катализаторов цеха №5</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Смесь отработанных катализаторов нефтепереработки 5490000000003.</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78401000000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 Дубки</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ОАО "Славнефть-ЯНОС" 150023,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г. Ярославль, Московский пр-т, д. 130</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76-00016-Х-00592-250914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Золоотвал Ляпинской котельной</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Зола от сжигания торфа 3130000000005.</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78401380000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Стопани</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ОАО "ТГК-2" 150040,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г. Ярославль, пр-т Октября, д. 83</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76-00017-Х-00592-250914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Золоотвал-Отстойный пруд Карта №3 (резервная) ТЭЦ-2</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Золошлаковые отходы 3130000000005.</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78401380000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Куксенки</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ОАО "ТГК-2" 150040, г. Ярославль,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пр-т Октября, д. 83</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76-00018-Х-00592-250914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Золоотвал-Отстойный пруд Карта №4 ТЭЦ-2</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Золошлаковые отходы 3130000000005.</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78401380000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Лесные поляны</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ОАО "ТГК-2" 150040, г. Ярославль,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пр-т Октября, д. 83</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76-00019-Х-00592-250914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Золоотвал (шламоотстойник), карта №5 Ярославская ТЭЦ-1</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Отходы (осадки) при подготовке воды   9410000000005.</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78401380000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Борки</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ОАО "ТГК-2" 150040,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г. Ярославль,</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 пр-т Октября, д. 83</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76-00020-Х-00592-250914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Кислогудронный пруд 2-секционный № 1,2</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Кислый гудрон  5480000000002.</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78243000000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 Константиновский</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ОАО "Ярославский нефтеперерабатывающий завод им. Д.И. Менделеева" 152321, Ярославская обл., Тутаевский р-н, п. Константи-новский</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76-00021-Х-00592-250914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Кислогудронный пруд, расположенный на территории завода</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  Кислый гудрон 5480000000002.</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Имеется</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78243000000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 Константи-новский</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ОАО "Ярославский нефтеперерабатывающий завод им. Д.И. Менделеева" 152321, Ярославская обл., Тутаевский р-н, п. Константи-новский</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76-00022-Х-00592-250914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Шламонакопитель</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Хранение отходов</w:t>
            </w:r>
          </w:p>
        </w:tc>
        <w:tc>
          <w:tcPr>
            <w:tcW w:w="1210" w:type="pct"/>
            <w:tcBorders>
              <w:left w:val="nil"/>
            </w:tcBorders>
          </w:tcPr>
          <w:p w:rsidR="00CC4A4F" w:rsidRPr="00DC5106" w:rsidRDefault="00CC4A4F" w:rsidP="00CD129C">
            <w:pPr>
              <w:spacing w:after="240"/>
              <w:rPr>
                <w:rFonts w:ascii="Times New Roman" w:hAnsi="Times New Roman"/>
                <w:color w:val="000000"/>
                <w:sz w:val="20"/>
                <w:szCs w:val="20"/>
              </w:rPr>
            </w:pPr>
            <w:r w:rsidRPr="00DC5106">
              <w:rPr>
                <w:rFonts w:ascii="Times New Roman" w:hAnsi="Times New Roman"/>
                <w:color w:val="000000"/>
                <w:sz w:val="20"/>
                <w:szCs w:val="20"/>
              </w:rPr>
              <w:t>Отходы (осадки) при механической и биологической очистке сточных вод 9430000000000.</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78401000000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 Дубки</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 xml:space="preserve">ОАО "Ярославский технический углерод" 150000, </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г. Ярославль, ГПС</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76-00023-З-00592-250914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от переработки зерновых культур 1111000000000, Отходы растениеводства, парниковое хозяйство 1112000000000, Отходы от переработки овощей и фруктов  1113000000000, Отходы обработки натуральной чистой древесины, незагрязненные опасными веществами 1711000000000, Древесные отходы с пропиткой и покрытиями, незагрязненные опасными веществами 1712000000000, Разнородные древесные отходы 1719010001000, Отходы древесины от лесоразработок1730010001000, Отходы бумаги и картона с пропиткой и покрытиями   1872000000000, Отходы керамики 3140070001000, Отходы строительного щебня 3140090001000, Отходы известняка и доломита 3140130001000, Отходы кирпича (включая шамотный кирпич)  3140140001000, Отходы минерального волокна 3140160001000, Отходы каменного угля  3140210001000, Отходы песка 3140230001000, Отходы бетона, железобетона 3140270001000, Отходы древесного угля 3140340008000, Отходы асфальтобетона, асфальтобетонной смеси 3140350001000, Отходы абразивных материалов и инструментов 3140430001000, Фильтровочные и поглотительные отработанные массы, не загрязнённые опасными веществами 3147000000000, Шлам минеральный от газоочистки 3160600004000, Отходы затвердевшей смолы ионообменников (в том числе отработанной), не содержащие опасные вещества 5710240001000, Отходы полиамидного волокна и нитей 5810010001000, Отходы тканей, старая одежда 5810110001000, Отходы коммунальные 0000000000000, Твердые коммунальные отходы 0000000000000,  Отходы от жилищ 0000000000000, Отходы из жилищ несортированные (исключая крупногабаритные) 9110010001004, Отходы потребления на производстве, подобные коммунальным 0000000000000, Мусор от бытовых помещений организаций несортированный (исключая крупногабаритный) 9120040001004, Отходы (осадки) при механической и биологической очистке сточных вод 9430000000000, Отходы от водоэксплуатации 0000000000000.</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78231000000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д. Красная Деревня</w:t>
            </w:r>
          </w:p>
        </w:tc>
        <w:tc>
          <w:tcPr>
            <w:tcW w:w="74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МУП «Спектр»</w:t>
            </w:r>
          </w:p>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152023, Ярославская обл., г. Переславль-Залесский, ул. Свободы, д. 98</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76-00024-З-00592-250914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Отходы пивоваренного, спиртового и ликероводочного производства 1114000000000, Отходы хромовой кожи 1470020001000, Отходы обработки натуральной чистой древесины, незагрязненные опасными веществами 1711000000000, Древесные отходы с пропиткой и покрытиями, незагрязненные опасными веществами 1712000000000, Древесные отходы с пропиткой и покрытиями, незагрязненные опасными веществами (опилки, пропитанные дезсредством, отработанные) 1712000000000, Прочие отходы обработки и переработки древесины 1719000000000, Отходы бумаги и картона с пропиткой и покрытиями 1872000000000, Прочие отходы бумаги и картона 1879000000000, </w:t>
            </w:r>
            <w:r w:rsidRPr="00DC5106">
              <w:rPr>
                <w:rFonts w:ascii="Times New Roman" w:hAnsi="Times New Roman"/>
                <w:bCs/>
                <w:sz w:val="20"/>
                <w:szCs w:val="20"/>
              </w:rPr>
              <w:t xml:space="preserve">Золы, шлаки и пыль от топочных установок и от термической обработки отходов 3130000000000, </w:t>
            </w:r>
            <w:r w:rsidRPr="00DC5106">
              <w:rPr>
                <w:rFonts w:ascii="Times New Roman" w:hAnsi="Times New Roman"/>
                <w:sz w:val="20"/>
                <w:szCs w:val="20"/>
              </w:rPr>
              <w:t xml:space="preserve">Золошлаки от сжигания углей 3130020001000, Отходы песка 3140230001000, Отходы асфальтобетона и асфальтобетонной смеси 3140350001000, Отходы абразивных материалов и инструментов 3140430001000, Отходы из жилищ несортированные (исключая крупногабаритные) 9110010001004, </w:t>
            </w:r>
            <w:r w:rsidRPr="00DC5106">
              <w:rPr>
                <w:rFonts w:ascii="Times New Roman" w:hAnsi="Times New Roman"/>
                <w:bCs/>
                <w:sz w:val="20"/>
                <w:szCs w:val="20"/>
              </w:rPr>
              <w:t xml:space="preserve">Отходы потребления на производстве, подобные коммунальным (смет с территории) 9120000000000, </w:t>
            </w:r>
            <w:r w:rsidRPr="00DC5106">
              <w:rPr>
                <w:rFonts w:ascii="Times New Roman" w:hAnsi="Times New Roman"/>
                <w:sz w:val="20"/>
                <w:szCs w:val="20"/>
              </w:rPr>
              <w:t>Мусор от бытовых помещений организаций несортированный (исключая крупногабаритный) 9120040001004, Мусор строительный от разборки зданий  9120060101004</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78246000000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д. Селиваново</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МУКЗ «Зеленхозстрой» городского поселения Углич</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152615, Ярославская обл., г. Углич, ул. Ярославская, д. 4</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76-00025-З-00592-250914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b/>
                <w:color w:val="000000"/>
                <w:sz w:val="20"/>
                <w:szCs w:val="20"/>
              </w:rPr>
            </w:pPr>
            <w:r w:rsidRPr="00DC5106">
              <w:rPr>
                <w:rFonts w:ascii="Times New Roman" w:hAnsi="Times New Roman"/>
                <w:sz w:val="20"/>
                <w:szCs w:val="20"/>
              </w:rPr>
              <w:t xml:space="preserve">Отходы из жилищ несортированные (исключая крупногабаритные) 9110010001004, Мусор строительный 9120060001000, Мусор от бытовых помещений организаций несортированный (исключая крупногабаритный) 9120040001004, Мусор строительный от разборки зданий 9120060101004, </w:t>
            </w:r>
            <w:r w:rsidRPr="00DC5106">
              <w:rPr>
                <w:rFonts w:ascii="Times New Roman" w:hAnsi="Times New Roman"/>
                <w:bCs/>
                <w:sz w:val="20"/>
                <w:szCs w:val="20"/>
              </w:rPr>
              <w:t>Отходы потребления на производстве, подобные коммунальным (смет с территории) 9120000000000, Отходы от водоподготовки, обработки сточных вод и использования воды (отбросы с решеток КНС) 9400000000000</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Отсутствует</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78250805046</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с. Новый Некоуз</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МУП Некоузского муниципального района «Энергосервис»</w:t>
            </w:r>
          </w:p>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152730, Ярославская обл., с. Новый Некоуз, ул. Кооперативная, д.1</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76-00026-З-00592-250914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Мусор от бытовых помещений организаций несортированный (исключая крупногабаритный) 9120040001004, Отходы из жилищ несортированный (исключая крупногабаритные) 9110010001004, Мусор строительный от разборки зданий 9120060101004, Отходы из жилищ крупногабаритные 9110020001005, Пищевые отходы кухонь и организаций общественного питания несортированные 9120100100005,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 Отходы (мусор) от уборки территории и помещений культурно-спортивных учреждений и зрелищных мероприятий  9120140001005.</w:t>
            </w:r>
          </w:p>
        </w:tc>
        <w:tc>
          <w:tcPr>
            <w:tcW w:w="483"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78221501000</w:t>
            </w:r>
          </w:p>
        </w:tc>
        <w:tc>
          <w:tcPr>
            <w:tcW w:w="486"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д. Пятинское</w:t>
            </w:r>
          </w:p>
        </w:tc>
        <w:tc>
          <w:tcPr>
            <w:tcW w:w="742"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ООО «Факел» 152830, Ярославская обл.,                       г. Мышкин,      ул. Угличская, д. 14</w:t>
            </w:r>
          </w:p>
        </w:tc>
      </w:tr>
      <w:tr w:rsidR="00CC4A4F" w:rsidRPr="00DC5106" w:rsidTr="00A55CFE">
        <w:trPr>
          <w:trHeight w:val="562"/>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76-00027-З-00592-250914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bCs/>
                <w:sz w:val="20"/>
                <w:szCs w:val="20"/>
              </w:rPr>
            </w:pPr>
            <w:r w:rsidRPr="00DC5106">
              <w:rPr>
                <w:rFonts w:ascii="Times New Roman" w:hAnsi="Times New Roman"/>
                <w:bCs/>
                <w:sz w:val="20"/>
                <w:szCs w:val="20"/>
              </w:rPr>
              <w:t xml:space="preserve">Отходы бумаги и картона 1870000000005, </w:t>
            </w:r>
            <w:r w:rsidRPr="00DC5106">
              <w:rPr>
                <w:rFonts w:ascii="Times New Roman" w:hAnsi="Times New Roman"/>
                <w:sz w:val="20"/>
                <w:szCs w:val="20"/>
              </w:rPr>
              <w:t>Отходы упаковочного картона незагрязненные 1871020201005,</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Отходы бумаги и картона от канцелярской деятельности и делопроизводства1871030001005, Мусор от бытовых помещений организаций несортированный (исключая крупногабаритный) 9120040001004, Мусор от бытовых помещений организаций крупногабаритный  9120050001005,</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Мусор строительный от разборки зданий 9120060101004,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учебно-воспитательных учреждений 9120130001005.</w:t>
            </w:r>
          </w:p>
        </w:tc>
        <w:tc>
          <w:tcPr>
            <w:tcW w:w="483"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Имеется</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78405000000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с. Купанское</w:t>
            </w:r>
          </w:p>
        </w:tc>
        <w:tc>
          <w:tcPr>
            <w:tcW w:w="74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МУП «Полигон»</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152020, Ярославская обл.,                        г. Переславль-Залесский, ул. Советская, д. 14</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76-00028-З-00592-250914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Полигон ТБО</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Мусор от бытовых помещений организаций несортированный (исключая крупногабаритный) 9120040001004, Мусор строительный от разборки зданий 9120060101004, </w:t>
            </w:r>
            <w:r w:rsidRPr="00DC5106">
              <w:rPr>
                <w:rFonts w:ascii="Times New Roman" w:hAnsi="Times New Roman"/>
                <w:bCs/>
                <w:sz w:val="20"/>
                <w:szCs w:val="20"/>
              </w:rPr>
              <w:t>Смет с территории организаций, содержащий опасные компоненты в количестве, соответствующему 4-му классу опасности 9120000000004,</w:t>
            </w:r>
            <w:r w:rsidRPr="00DC5106">
              <w:rPr>
                <w:rFonts w:ascii="Times New Roman" w:hAnsi="Times New Roman"/>
                <w:sz w:val="20"/>
                <w:szCs w:val="20"/>
              </w:rPr>
              <w:t xml:space="preserve"> Отходы из жилищ крупногабаритные 9110020001005,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учебно-воспитательных учреждений 9120130001005.</w:t>
            </w:r>
          </w:p>
        </w:tc>
        <w:tc>
          <w:tcPr>
            <w:tcW w:w="483"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78209811000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с. Брейтово</w:t>
            </w:r>
          </w:p>
        </w:tc>
        <w:tc>
          <w:tcPr>
            <w:tcW w:w="74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ООО «Экология сервис», 152760, Ярославская обл., Брейтовский р-он.,                           с. Брейтово,            д. 5, кв. 1</w:t>
            </w:r>
          </w:p>
        </w:tc>
      </w:tr>
      <w:tr w:rsidR="00CC4A4F" w:rsidRPr="00DC5106" w:rsidTr="00826E0F">
        <w:trPr>
          <w:trHeight w:val="1653"/>
        </w:trPr>
        <w:tc>
          <w:tcPr>
            <w:tcW w:w="266" w:type="pct"/>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76-00029-З-00592-250914</w:t>
            </w:r>
          </w:p>
        </w:tc>
        <w:tc>
          <w:tcPr>
            <w:tcW w:w="820"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color w:val="000000"/>
                <w:sz w:val="20"/>
                <w:szCs w:val="20"/>
              </w:rPr>
              <w:t>Полигон промышленных отходов</w:t>
            </w:r>
          </w:p>
        </w:tc>
        <w:tc>
          <w:tcPr>
            <w:tcW w:w="461" w:type="pct"/>
            <w:tcBorders>
              <w:left w:val="nil"/>
            </w:tcBorders>
          </w:tcPr>
          <w:p w:rsidR="00CC4A4F" w:rsidRPr="00DC5106" w:rsidRDefault="00CC4A4F" w:rsidP="00CD129C">
            <w:pPr>
              <w:rPr>
                <w:rFonts w:ascii="Times New Roman" w:hAnsi="Times New Roman"/>
                <w:color w:val="000000"/>
                <w:sz w:val="20"/>
                <w:szCs w:val="20"/>
              </w:rPr>
            </w:pPr>
            <w:r w:rsidRPr="00DC5106">
              <w:rPr>
                <w:rFonts w:ascii="Times New Roman" w:hAnsi="Times New Roman"/>
                <w:sz w:val="20"/>
                <w:szCs w:val="20"/>
              </w:rPr>
              <w:t>Захоронение отходов</w:t>
            </w:r>
          </w:p>
        </w:tc>
        <w:tc>
          <w:tcPr>
            <w:tcW w:w="1210" w:type="pct"/>
            <w:tcBorders>
              <w:left w:val="nil"/>
            </w:tcBorders>
          </w:tcPr>
          <w:p w:rsidR="00CC4A4F" w:rsidRPr="00DC5106" w:rsidRDefault="00CC4A4F" w:rsidP="00CD129C">
            <w:pPr>
              <w:rPr>
                <w:rFonts w:ascii="Times New Roman" w:hAnsi="Times New Roman"/>
                <w:bCs/>
                <w:sz w:val="20"/>
                <w:szCs w:val="20"/>
              </w:rPr>
            </w:pPr>
            <w:r w:rsidRPr="00DC5106">
              <w:rPr>
                <w:rFonts w:ascii="Times New Roman" w:hAnsi="Times New Roman"/>
                <w:bCs/>
                <w:sz w:val="20"/>
                <w:szCs w:val="20"/>
              </w:rPr>
              <w:t xml:space="preserve">Комбинированный материал «Энергофлекс» с клеем 5710000000013, Отходы фильтров 5821070001014, </w:t>
            </w:r>
            <w:r w:rsidRPr="00DC5106">
              <w:rPr>
                <w:rFonts w:ascii="Times New Roman" w:hAnsi="Times New Roman"/>
                <w:sz w:val="20"/>
                <w:szCs w:val="20"/>
              </w:rPr>
              <w:t>Обтирочный материал, загрязненный маслами (содержание масел менее 15 %) 5490270101034,Отходы абразивных материалов в виде пыли и порошка 3515036611004,Отходы бумажной упаковки 1871000000014,Мусор от бытовых помещений организаций несортированный (исключая крупногабаритный) 9120040001004,Отходы потребления на производстве, подобные коммунальным (смет с территории) 9120000000004,Шлам отстойника ливневой канализации 9430000004014,Шлам нефтеловушки мазутохранилища 5460000000010,Текстиль,  загрязненный 5820000000014,Текстиль,  загрязненный клеем 5820000000014,Текстиль,  загрязненный краской 5820000000014,Отходы полимерных материалов (пленка комбинированная, содержащая фольгу) 5700000000014,Отходы полимерных материалов (пленка комбинированная) 5700000000014,Отходы бумаги и картона с синтетическим покрытием (Ламинированная бумага) 1870000000014,</w:t>
            </w:r>
            <w:r w:rsidRPr="00DC5106">
              <w:rPr>
                <w:rFonts w:ascii="Times New Roman" w:hAnsi="Times New Roman"/>
                <w:snapToGrid w:val="0"/>
                <w:sz w:val="20"/>
                <w:szCs w:val="20"/>
              </w:rPr>
              <w:t>Отходы металлической тары с остатками полиграфической краски 3510000000014,Пыль полимерных материалов с фильтров размалывающих устройств 5780020011004,Отходы затвердевшего поливинилхлорида и пенопласта на его базе 5710160001004,</w:t>
            </w:r>
            <w:r w:rsidRPr="00DC5106">
              <w:rPr>
                <w:rFonts w:ascii="Times New Roman" w:hAnsi="Times New Roman"/>
                <w:sz w:val="20"/>
                <w:szCs w:val="20"/>
              </w:rPr>
              <w:t>Обрезки, кусковые отходы древесно-стружечных и/или древесно-волокнистых плит, содержащие связующие смолы в количестве от 0,2% до 2,5% включительно, некондиционный брак 1712020301014,</w:t>
            </w:r>
          </w:p>
          <w:p w:rsidR="00CC4A4F" w:rsidRPr="00DC5106" w:rsidRDefault="00CC4A4F" w:rsidP="00CD129C">
            <w:pPr>
              <w:rPr>
                <w:rFonts w:ascii="Times New Roman" w:hAnsi="Times New Roman"/>
                <w:sz w:val="20"/>
                <w:szCs w:val="20"/>
              </w:rPr>
            </w:pPr>
            <w:r w:rsidRPr="00DC5106">
              <w:rPr>
                <w:rFonts w:ascii="Times New Roman" w:hAnsi="Times New Roman"/>
                <w:sz w:val="20"/>
                <w:szCs w:val="20"/>
              </w:rPr>
              <w:t xml:space="preserve">Пыль при изготовлении и обработке древесно-стружечных и/-или древесно-волокнистых плит, содержащих связующие смолы в количестве от 0,2 % до 2,5 % включительно 1712020201014, Отходы бумаги и картона незагрязненные (отходы картонных шпуль) 1871000000014, </w:t>
            </w:r>
            <w:r w:rsidRPr="00DC5106">
              <w:rPr>
                <w:rFonts w:ascii="Times New Roman" w:hAnsi="Times New Roman"/>
                <w:snapToGrid w:val="0"/>
                <w:sz w:val="20"/>
                <w:szCs w:val="20"/>
              </w:rPr>
              <w:t xml:space="preserve">Отходы клеевых материалов </w:t>
            </w:r>
            <w:r w:rsidRPr="00DC5106">
              <w:rPr>
                <w:rFonts w:ascii="Times New Roman" w:hAnsi="Times New Roman"/>
                <w:sz w:val="20"/>
                <w:szCs w:val="20"/>
              </w:rPr>
              <w:t xml:space="preserve">5700000000004, </w:t>
            </w:r>
            <w:r w:rsidRPr="00DC5106">
              <w:rPr>
                <w:rFonts w:ascii="Times New Roman" w:hAnsi="Times New Roman"/>
                <w:snapToGrid w:val="0"/>
                <w:sz w:val="20"/>
                <w:szCs w:val="20"/>
              </w:rPr>
              <w:t>Затвердевшие отходы пластмасс (фоторезист)</w:t>
            </w:r>
            <w:r w:rsidRPr="00DC5106">
              <w:rPr>
                <w:rFonts w:ascii="Times New Roman" w:hAnsi="Times New Roman"/>
                <w:sz w:val="20"/>
                <w:szCs w:val="20"/>
              </w:rPr>
              <w:t xml:space="preserve"> 5700000000004, </w:t>
            </w:r>
            <w:r w:rsidRPr="00DC5106">
              <w:rPr>
                <w:rFonts w:ascii="Times New Roman" w:hAnsi="Times New Roman"/>
                <w:snapToGrid w:val="0"/>
                <w:sz w:val="20"/>
                <w:szCs w:val="20"/>
              </w:rPr>
              <w:t>Отходы пергамента с печатью 1872000000004,Отходы клеевых материалов ЦЭП 1872000000004,</w:t>
            </w:r>
            <w:r w:rsidRPr="00DC5106">
              <w:rPr>
                <w:rFonts w:ascii="Times New Roman" w:hAnsi="Times New Roman"/>
                <w:sz w:val="20"/>
                <w:szCs w:val="20"/>
              </w:rPr>
              <w:t xml:space="preserve"> Деревянная упаковка (невозвратная тара) из натуральной древесины (</w:t>
            </w:r>
            <w:r w:rsidRPr="00DC5106">
              <w:rPr>
                <w:rFonts w:ascii="Times New Roman" w:hAnsi="Times New Roman"/>
                <w:snapToGrid w:val="0"/>
                <w:sz w:val="20"/>
                <w:szCs w:val="20"/>
              </w:rPr>
              <w:t>поддоны) 1711200001005,</w:t>
            </w:r>
            <w:r w:rsidRPr="00DC5106">
              <w:rPr>
                <w:rFonts w:ascii="Times New Roman" w:hAnsi="Times New Roman"/>
                <w:sz w:val="20"/>
                <w:szCs w:val="20"/>
              </w:rPr>
              <w:t xml:space="preserve"> Абразивные круги отработанные, лом отработанных абразивных кругов </w:t>
            </w:r>
            <w:r w:rsidRPr="00DC5106">
              <w:rPr>
                <w:rFonts w:ascii="Times New Roman" w:hAnsi="Times New Roman"/>
                <w:bCs/>
                <w:sz w:val="20"/>
                <w:szCs w:val="20"/>
              </w:rPr>
              <w:t>3140430201995,</w:t>
            </w:r>
            <w:r w:rsidRPr="00DC5106">
              <w:rPr>
                <w:rFonts w:ascii="Times New Roman" w:hAnsi="Times New Roman"/>
                <w:sz w:val="20"/>
                <w:szCs w:val="20"/>
              </w:rPr>
              <w:t xml:space="preserve"> Отходы упаковочной бумаги незагрязненные 1871020101005, </w:t>
            </w:r>
            <w:r w:rsidRPr="00DC5106">
              <w:rPr>
                <w:rFonts w:ascii="Times New Roman" w:hAnsi="Times New Roman"/>
                <w:snapToGrid w:val="0"/>
                <w:sz w:val="20"/>
                <w:szCs w:val="20"/>
              </w:rPr>
              <w:t>Отходы полиэтилена в виде пленки 5710290101995,Отходы полимерных материалов (изоляционный материал)</w:t>
            </w:r>
            <w:r w:rsidRPr="00DC5106">
              <w:rPr>
                <w:rFonts w:ascii="Times New Roman" w:hAnsi="Times New Roman"/>
                <w:sz w:val="20"/>
                <w:szCs w:val="20"/>
              </w:rPr>
              <w:t xml:space="preserve"> 5700000000005, </w:t>
            </w:r>
            <w:r w:rsidRPr="00DC5106">
              <w:rPr>
                <w:rFonts w:ascii="Times New Roman" w:hAnsi="Times New Roman"/>
                <w:snapToGrid w:val="0"/>
                <w:sz w:val="20"/>
                <w:szCs w:val="20"/>
              </w:rPr>
              <w:t xml:space="preserve">Отходы ПП в виде пленки </w:t>
            </w:r>
            <w:r w:rsidRPr="00DC5106">
              <w:rPr>
                <w:rFonts w:ascii="Times New Roman" w:hAnsi="Times New Roman"/>
                <w:sz w:val="20"/>
                <w:szCs w:val="20"/>
              </w:rPr>
              <w:t xml:space="preserve">57103002 01995, </w:t>
            </w:r>
            <w:r w:rsidRPr="00DC5106">
              <w:rPr>
                <w:rFonts w:ascii="Times New Roman" w:hAnsi="Times New Roman"/>
                <w:snapToGrid w:val="0"/>
                <w:sz w:val="20"/>
                <w:szCs w:val="20"/>
              </w:rPr>
              <w:t>Отходы ПЭТФ (в т.ч. пленки на его базе)</w:t>
            </w:r>
            <w:r w:rsidRPr="00DC5106">
              <w:rPr>
                <w:rFonts w:ascii="Times New Roman" w:hAnsi="Times New Roman"/>
                <w:sz w:val="20"/>
                <w:szCs w:val="20"/>
              </w:rPr>
              <w:t xml:space="preserve"> 5710390001005, Отходы твердого полистирола, полистирольной пены или пленки </w:t>
            </w:r>
            <w:r w:rsidRPr="00DC5106">
              <w:rPr>
                <w:rFonts w:ascii="Times New Roman" w:hAnsi="Times New Roman"/>
                <w:snapToGrid w:val="0"/>
                <w:sz w:val="20"/>
                <w:szCs w:val="20"/>
              </w:rPr>
              <w:t>5710080001005,Отходы твердого акрилонитрилбута-диенстирола (пластик АВС)</w:t>
            </w:r>
            <w:r w:rsidRPr="00DC5106">
              <w:rPr>
                <w:rFonts w:ascii="Times New Roman" w:hAnsi="Times New Roman"/>
                <w:sz w:val="20"/>
                <w:szCs w:val="20"/>
              </w:rPr>
              <w:t xml:space="preserve"> 5710360101005, Отходы затвердевшего полиэтилена (Комбинированный материал «Энергофлекс»)</w:t>
            </w:r>
            <w:r w:rsidRPr="00DC5106">
              <w:rPr>
                <w:rFonts w:ascii="Times New Roman" w:hAnsi="Times New Roman"/>
                <w:snapToGrid w:val="0"/>
                <w:sz w:val="20"/>
                <w:szCs w:val="20"/>
              </w:rPr>
              <w:t xml:space="preserve"> 5710000000005,Отходы ПП в виде лома, литников 5710100001005,</w:t>
            </w:r>
            <w:r w:rsidRPr="00DC5106">
              <w:rPr>
                <w:rFonts w:ascii="Times New Roman" w:hAnsi="Times New Roman"/>
                <w:sz w:val="20"/>
                <w:szCs w:val="20"/>
              </w:rPr>
              <w:t xml:space="preserve"> Прочие отходы процессов преобразования и синтеза (Кубовые отходы от пр-ва бустирана и бензальацетона)</w:t>
            </w:r>
            <w:r w:rsidRPr="00DC5106">
              <w:rPr>
                <w:rFonts w:ascii="Times New Roman" w:hAnsi="Times New Roman"/>
                <w:snapToGrid w:val="0"/>
                <w:sz w:val="20"/>
                <w:szCs w:val="20"/>
              </w:rPr>
              <w:t xml:space="preserve"> 5990000000005,</w:t>
            </w:r>
            <w:r w:rsidRPr="00DC5106">
              <w:rPr>
                <w:rFonts w:ascii="Times New Roman" w:hAnsi="Times New Roman"/>
                <w:sz w:val="20"/>
                <w:szCs w:val="20"/>
              </w:rPr>
              <w:t xml:space="preserve"> Резиновые изделия незагрязненные, потерявшие потребительские свойства 5750010113005, </w:t>
            </w:r>
            <w:r w:rsidRPr="00DC5106">
              <w:rPr>
                <w:rFonts w:ascii="Times New Roman" w:hAnsi="Times New Roman"/>
                <w:snapToGrid w:val="0"/>
                <w:sz w:val="20"/>
                <w:szCs w:val="20"/>
              </w:rPr>
              <w:t>Отходы полимерных материалов</w:t>
            </w:r>
            <w:r w:rsidRPr="00DC5106">
              <w:rPr>
                <w:rFonts w:ascii="Times New Roman" w:hAnsi="Times New Roman"/>
                <w:sz w:val="20"/>
                <w:szCs w:val="20"/>
              </w:rPr>
              <w:t xml:space="preserve"> (Отходы адгезивных материалов) 5700000000005,Отходы (осадки) при механической и биологической очистке сточных вод (Отходы с отстойника мойки а/транспортных средств) 9430000000005, Отходы фильтров для воздуха </w:t>
            </w:r>
            <w:r w:rsidRPr="00DC5106">
              <w:rPr>
                <w:rFonts w:ascii="Times New Roman" w:hAnsi="Times New Roman"/>
                <w:snapToGrid w:val="0"/>
                <w:sz w:val="20"/>
                <w:szCs w:val="20"/>
              </w:rPr>
              <w:t xml:space="preserve">5710000000005,Стеклянный бой незагрязненный (исключая бой стекла электронно – лучевых трубок и люминесцентных ламп)  3140080201995,Отходы упаковочного картона незагрязненного </w:t>
            </w:r>
            <w:r w:rsidRPr="00DC5106">
              <w:rPr>
                <w:rFonts w:ascii="Times New Roman" w:hAnsi="Times New Roman"/>
                <w:sz w:val="20"/>
                <w:szCs w:val="20"/>
              </w:rPr>
              <w:t>1871020201005.</w:t>
            </w:r>
          </w:p>
        </w:tc>
        <w:tc>
          <w:tcPr>
            <w:tcW w:w="483"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Отсутствует</w:t>
            </w:r>
          </w:p>
        </w:tc>
        <w:tc>
          <w:tcPr>
            <w:tcW w:w="53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78226551000</w:t>
            </w:r>
          </w:p>
        </w:tc>
        <w:tc>
          <w:tcPr>
            <w:tcW w:w="486"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с. Лунино</w:t>
            </w:r>
          </w:p>
        </w:tc>
        <w:tc>
          <w:tcPr>
            <w:tcW w:w="742"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ООО «Переславский технопарк», 152020, Ярославская обл.,                         г. Переславль-Залесский,                                      пл. Менделеева,  д. 2</w:t>
            </w:r>
          </w:p>
        </w:tc>
      </w:tr>
      <w:tr w:rsidR="00CC4A4F" w:rsidRPr="00DC5106" w:rsidTr="00A55CFE">
        <w:trPr>
          <w:trHeight w:val="70"/>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Еврейская автономная область</w:t>
            </w:r>
          </w:p>
        </w:tc>
      </w:tr>
      <w:tr w:rsidR="00CC4A4F" w:rsidRPr="00DC5106" w:rsidTr="00826E0F">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79-00001-З-00592-250914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Полигон захоронения твердых коммунальных отходов</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захоронение отходов </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 </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Отходы потребления на производстве, подобные коммунальным (мусор от уборки территории) 9120000000000, Отходы (осадки) из выгребных ям и хозяйственно-бытовые стоки</w:t>
            </w:r>
          </w:p>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9510000000000 </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99401000000</w:t>
            </w:r>
          </w:p>
        </w:tc>
        <w:tc>
          <w:tcPr>
            <w:tcW w:w="486" w:type="pct"/>
          </w:tcPr>
          <w:p w:rsidR="00CC4A4F" w:rsidRPr="00DC5106" w:rsidRDefault="00CC4A4F" w:rsidP="00CD129C">
            <w:pPr>
              <w:spacing w:after="0" w:line="240" w:lineRule="auto"/>
              <w:ind w:left="-107"/>
              <w:rPr>
                <w:rFonts w:ascii="Times New Roman" w:hAnsi="Times New Roman"/>
                <w:sz w:val="20"/>
                <w:szCs w:val="20"/>
              </w:rPr>
            </w:pPr>
            <w:r w:rsidRPr="00DC5106">
              <w:rPr>
                <w:rFonts w:ascii="Times New Roman" w:hAnsi="Times New Roman"/>
                <w:sz w:val="20"/>
                <w:szCs w:val="20"/>
              </w:rPr>
              <w:t>г. Биробиджан</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Общество с ограниченной ответственность «Спецкомбинат», 679000, Еврейская АО, г. Биробиджан, ул. Советская, д. 70е</w:t>
            </w:r>
          </w:p>
        </w:tc>
      </w:tr>
      <w:tr w:rsidR="00CC4A4F" w:rsidRPr="00DC5106" w:rsidTr="00826E0F">
        <w:trPr>
          <w:trHeight w:val="1653"/>
        </w:trPr>
        <w:tc>
          <w:tcPr>
            <w:tcW w:w="266"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79-00002-Х-00592-250914</w:t>
            </w:r>
          </w:p>
        </w:tc>
        <w:tc>
          <w:tcPr>
            <w:tcW w:w="82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Вторя  очередь золоотвала СП «Биробиджанская ТЭЦ» филиала «Хабаровская теплосетевая компания»  ОАО «Дальневосточная генерирующая компания»</w:t>
            </w:r>
          </w:p>
        </w:tc>
        <w:tc>
          <w:tcPr>
            <w:tcW w:w="461"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хранение отходов</w:t>
            </w:r>
          </w:p>
        </w:tc>
        <w:tc>
          <w:tcPr>
            <w:tcW w:w="1210"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 xml:space="preserve">Золошлаки от сжигания углей </w:t>
            </w:r>
            <w:r w:rsidRPr="00DC5106">
              <w:rPr>
                <w:rFonts w:ascii="Times New Roman" w:hAnsi="Times New Roman"/>
                <w:sz w:val="20"/>
                <w:szCs w:val="20"/>
                <w:lang w:val="en-US"/>
              </w:rPr>
              <w:t>V</w:t>
            </w:r>
            <w:r w:rsidRPr="00DC5106">
              <w:rPr>
                <w:rFonts w:ascii="Times New Roman" w:hAnsi="Times New Roman"/>
                <w:sz w:val="20"/>
                <w:szCs w:val="20"/>
              </w:rPr>
              <w:t xml:space="preserve"> класса опасности3130020001000</w:t>
            </w:r>
          </w:p>
        </w:tc>
        <w:tc>
          <w:tcPr>
            <w:tcW w:w="483"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Отсутствует</w:t>
            </w:r>
          </w:p>
        </w:tc>
        <w:tc>
          <w:tcPr>
            <w:tcW w:w="53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99401000000</w:t>
            </w:r>
          </w:p>
        </w:tc>
        <w:tc>
          <w:tcPr>
            <w:tcW w:w="486" w:type="pct"/>
          </w:tcPr>
          <w:p w:rsidR="00CC4A4F" w:rsidRPr="00DC5106" w:rsidRDefault="00CC4A4F" w:rsidP="00CD129C">
            <w:pPr>
              <w:spacing w:after="0" w:line="240" w:lineRule="auto"/>
              <w:ind w:left="-107"/>
              <w:rPr>
                <w:rFonts w:ascii="Times New Roman" w:hAnsi="Times New Roman"/>
                <w:sz w:val="20"/>
                <w:szCs w:val="20"/>
              </w:rPr>
            </w:pPr>
            <w:r w:rsidRPr="00DC5106">
              <w:rPr>
                <w:rFonts w:ascii="Times New Roman" w:hAnsi="Times New Roman"/>
                <w:sz w:val="20"/>
                <w:szCs w:val="20"/>
              </w:rPr>
              <w:t>г. Биробиджан</w:t>
            </w:r>
          </w:p>
        </w:tc>
        <w:tc>
          <w:tcPr>
            <w:tcW w:w="742" w:type="pct"/>
          </w:tcPr>
          <w:p w:rsidR="00CC4A4F" w:rsidRPr="00DC5106" w:rsidRDefault="00CC4A4F" w:rsidP="00CD129C">
            <w:pPr>
              <w:spacing w:after="0" w:line="240" w:lineRule="auto"/>
              <w:rPr>
                <w:rFonts w:ascii="Times New Roman" w:hAnsi="Times New Roman"/>
                <w:sz w:val="20"/>
                <w:szCs w:val="20"/>
              </w:rPr>
            </w:pPr>
            <w:r w:rsidRPr="00DC5106">
              <w:rPr>
                <w:rFonts w:ascii="Times New Roman" w:hAnsi="Times New Roman"/>
                <w:sz w:val="20"/>
                <w:szCs w:val="20"/>
              </w:rPr>
              <w:t>Открытое акционерное общество «Дальневосточная генерирующая компания» филиал «Хабаровская теплосетевая компания»  структурное подразделение «Биробиджанская ТЭЦ», 680000, г. Хабаровск, ул. Фрунзе, д. 49</w:t>
            </w:r>
          </w:p>
        </w:tc>
      </w:tr>
      <w:tr w:rsidR="00CC4A4F" w:rsidRPr="00DC5106" w:rsidTr="00A55CFE">
        <w:trPr>
          <w:trHeight w:val="70"/>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Ненецкий автономный округ</w:t>
            </w:r>
          </w:p>
        </w:tc>
      </w:tr>
      <w:tr w:rsidR="00CC4A4F" w:rsidRPr="00DC5106" w:rsidTr="00EE00F5">
        <w:trPr>
          <w:trHeight w:val="1653"/>
        </w:trPr>
        <w:tc>
          <w:tcPr>
            <w:tcW w:w="266" w:type="pct"/>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83-00001-Х</w:t>
            </w:r>
            <w:r w:rsidRPr="00DC5106">
              <w:rPr>
                <w:rFonts w:ascii="Times New Roman" w:hAnsi="Times New Roman"/>
                <w:sz w:val="20"/>
                <w:szCs w:val="20"/>
              </w:rPr>
              <w:t>-00592-250914</w:t>
            </w:r>
          </w:p>
        </w:tc>
        <w:tc>
          <w:tcPr>
            <w:tcW w:w="820"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Полигон утилизации отходов Харьягинского нефтяного месторождения</w:t>
            </w:r>
          </w:p>
        </w:tc>
        <w:tc>
          <w:tcPr>
            <w:tcW w:w="461"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хранение отходов</w:t>
            </w:r>
          </w:p>
        </w:tc>
        <w:tc>
          <w:tcPr>
            <w:tcW w:w="1210"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Шлам нефтеотделительных установок 5460030004033, Шлам очистки трубопроводов и емкостей (бочек, контейнеров, цистерн, гудронаторов) от нефти 5460150104033, Обтирочный материал, загрязненный маслами (содержание масел 15% и более) 5490270101033</w:t>
            </w:r>
          </w:p>
        </w:tc>
        <w:tc>
          <w:tcPr>
            <w:tcW w:w="483"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Отсутствует</w:t>
            </w:r>
          </w:p>
        </w:tc>
        <w:tc>
          <w:tcPr>
            <w:tcW w:w="532"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color w:val="000000"/>
                <w:sz w:val="20"/>
                <w:szCs w:val="20"/>
                <w:lang w:eastAsia="ru-RU"/>
              </w:rPr>
              <w:t>11811000</w:t>
            </w:r>
          </w:p>
        </w:tc>
        <w:tc>
          <w:tcPr>
            <w:tcW w:w="486"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п. Харьягинский</w:t>
            </w:r>
          </w:p>
        </w:tc>
        <w:tc>
          <w:tcPr>
            <w:tcW w:w="742"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ООО «ЛУКОЙЛ-Коми», 169710, Республика Коми, г. Усинск, Нефтяников, 31</w:t>
            </w:r>
          </w:p>
        </w:tc>
      </w:tr>
      <w:tr w:rsidR="00CC4A4F" w:rsidRPr="00DC5106" w:rsidTr="00EE00F5">
        <w:trPr>
          <w:trHeight w:val="1653"/>
        </w:trPr>
        <w:tc>
          <w:tcPr>
            <w:tcW w:w="266" w:type="pct"/>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83-00002-З</w:t>
            </w:r>
            <w:r w:rsidRPr="00DC5106">
              <w:rPr>
                <w:rFonts w:ascii="Times New Roman" w:hAnsi="Times New Roman"/>
                <w:sz w:val="20"/>
                <w:szCs w:val="20"/>
              </w:rPr>
              <w:t>-00592-250914</w:t>
            </w:r>
          </w:p>
        </w:tc>
        <w:tc>
          <w:tcPr>
            <w:tcW w:w="820"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Полигон утилизации отходов Тэдинского нефтяного месторождения</w:t>
            </w:r>
          </w:p>
        </w:tc>
        <w:tc>
          <w:tcPr>
            <w:tcW w:w="461"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захоронение отходов</w:t>
            </w:r>
          </w:p>
        </w:tc>
        <w:tc>
          <w:tcPr>
            <w:tcW w:w="1210" w:type="pct"/>
            <w:tcBorders>
              <w:left w:val="nil"/>
            </w:tcBorders>
          </w:tcPr>
          <w:p w:rsidR="00CC4A4F" w:rsidRPr="00DC5106" w:rsidRDefault="00CC4A4F" w:rsidP="00CD129C">
            <w:pPr>
              <w:spacing w:after="0" w:line="240" w:lineRule="auto"/>
              <w:rPr>
                <w:rFonts w:ascii="Times New Roman" w:hAnsi="Times New Roman"/>
                <w:b/>
                <w:bCs/>
                <w:color w:val="000000"/>
                <w:sz w:val="20"/>
                <w:szCs w:val="20"/>
                <w:lang w:eastAsia="ru-RU"/>
              </w:rPr>
            </w:pPr>
            <w:r w:rsidRPr="00DC5106">
              <w:rPr>
                <w:rFonts w:ascii="Times New Roman" w:hAnsi="Times New Roman"/>
                <w:bCs/>
                <w:color w:val="000000"/>
                <w:sz w:val="20"/>
                <w:szCs w:val="20"/>
                <w:lang w:eastAsia="ru-RU"/>
              </w:rPr>
              <w:t xml:space="preserve">Шлам нефтеотделительных установок 5460030004033, Шлам очистки трубопроводов и емкостей (бочек, контейнеров, цистерн, гудронаторов) от нефти 5460150104033, Обтирочный материал, загрязненный маслами (содержание масел 15% и более) 5490270101033, Отходы твердых производственных материалов, загрязненные нефтяными и минеральными жировыми продуктами (отработанные масляные фильтры) 549030000000, Прочие отходы нефтепродуктов, продуктов переработки нефти, угля, газа, горючих сланцев и торфа 5490000000000, Золы, шлаки и пыль от топочных установок и от термической обработки отходов 3130000000000, Прочие коммунальные отходы 9900000000000, 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 Отходы (осадки) при механической и биологической очистки сточных вод 9430000000000, Пищевые отходы кухонь и организаций общественного питания несортированные 9120100100005, Отходы бумаги и картона от канцелярской деятельности и делопроизводства 1871030001005, Остатки и огарки стальных сварочных электродов 3512160101995, Лом черных металлов несортированный 3513010001995 </w:t>
            </w:r>
          </w:p>
        </w:tc>
        <w:tc>
          <w:tcPr>
            <w:tcW w:w="483"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Отсутствует</w:t>
            </w:r>
          </w:p>
        </w:tc>
        <w:tc>
          <w:tcPr>
            <w:tcW w:w="532"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color w:val="000000"/>
                <w:sz w:val="20"/>
                <w:szCs w:val="20"/>
                <w:lang w:eastAsia="ru-RU"/>
              </w:rPr>
              <w:t>11811000</w:t>
            </w:r>
          </w:p>
        </w:tc>
        <w:tc>
          <w:tcPr>
            <w:tcW w:w="486"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п. Харьягинский</w:t>
            </w:r>
          </w:p>
        </w:tc>
        <w:tc>
          <w:tcPr>
            <w:tcW w:w="742"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ООО «ЛУКОЙЛ-Коми», 169710, Республика Коми, г. Усинск, Нефтяников, 31</w:t>
            </w:r>
          </w:p>
        </w:tc>
      </w:tr>
      <w:tr w:rsidR="00CC4A4F" w:rsidRPr="00DC5106" w:rsidTr="00EE00F5">
        <w:trPr>
          <w:trHeight w:val="1653"/>
        </w:trPr>
        <w:tc>
          <w:tcPr>
            <w:tcW w:w="266" w:type="pct"/>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83-00003-З</w:t>
            </w:r>
            <w:r w:rsidRPr="00DC5106">
              <w:rPr>
                <w:rFonts w:ascii="Times New Roman" w:hAnsi="Times New Roman"/>
                <w:sz w:val="20"/>
                <w:szCs w:val="20"/>
              </w:rPr>
              <w:t>-00592-250914</w:t>
            </w:r>
          </w:p>
        </w:tc>
        <w:tc>
          <w:tcPr>
            <w:tcW w:w="820"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Полигон нефтепромысловых отходов Варандей</w:t>
            </w:r>
          </w:p>
        </w:tc>
        <w:tc>
          <w:tcPr>
            <w:tcW w:w="461"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захоронение отходов</w:t>
            </w:r>
          </w:p>
        </w:tc>
        <w:tc>
          <w:tcPr>
            <w:tcW w:w="1210"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Шлам очистки трубопроводов 5460150104033, Нефтешламы, нефтегрунты, нефтесодержащие воды 3410000000003, Мусор от бытовых помещений организаций 9120040001004, Пищевые отходы 9120100100005, Обтирочный материал 5490270101034, Отходы твердых производственных материалов, загрязненные нефтяными и минеральными жировыми продуктами (отработанные масляные фильтры) 549030000000, Активный ил 9430000000000, Золы, шлаки и пыль от топочных установок и от термической обработки отходов 3130000000000, Мусор строительный 9120060001000, Пластмассовая незагрязненная тара, потерявшая потребительские свойства</w:t>
            </w:r>
          </w:p>
        </w:tc>
        <w:tc>
          <w:tcPr>
            <w:tcW w:w="483"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Отсутствует</w:t>
            </w:r>
          </w:p>
        </w:tc>
        <w:tc>
          <w:tcPr>
            <w:tcW w:w="532"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color w:val="000000"/>
                <w:sz w:val="20"/>
                <w:szCs w:val="20"/>
                <w:lang w:eastAsia="ru-RU"/>
              </w:rPr>
              <w:t>11811000</w:t>
            </w:r>
          </w:p>
        </w:tc>
        <w:tc>
          <w:tcPr>
            <w:tcW w:w="486"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п. Варандей</w:t>
            </w:r>
          </w:p>
        </w:tc>
        <w:tc>
          <w:tcPr>
            <w:tcW w:w="742"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ООО «Нарьянмарнефтегаз», Ненецкий автономный округ, п. Искателей, пр. Лая-Вожский, д. 16</w:t>
            </w:r>
          </w:p>
        </w:tc>
      </w:tr>
      <w:tr w:rsidR="00CC4A4F" w:rsidRPr="00DC5106" w:rsidTr="00EE00F5">
        <w:trPr>
          <w:trHeight w:val="1653"/>
        </w:trPr>
        <w:tc>
          <w:tcPr>
            <w:tcW w:w="266" w:type="pct"/>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83-00004-З</w:t>
            </w:r>
            <w:r w:rsidRPr="00DC5106">
              <w:rPr>
                <w:rFonts w:ascii="Times New Roman" w:hAnsi="Times New Roman"/>
                <w:sz w:val="20"/>
                <w:szCs w:val="20"/>
              </w:rPr>
              <w:t>-00592-250914</w:t>
            </w:r>
          </w:p>
        </w:tc>
        <w:tc>
          <w:tcPr>
            <w:tcW w:w="820"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Полигон промышленных и бытовых отходов Южно-Хыльчуюского месторождения</w:t>
            </w:r>
          </w:p>
        </w:tc>
        <w:tc>
          <w:tcPr>
            <w:tcW w:w="461"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захоронение отходов</w:t>
            </w:r>
          </w:p>
        </w:tc>
        <w:tc>
          <w:tcPr>
            <w:tcW w:w="1210" w:type="pct"/>
            <w:tcBorders>
              <w:left w:val="nil"/>
            </w:tcBorders>
          </w:tcPr>
          <w:p w:rsidR="00CC4A4F" w:rsidRPr="00DC5106" w:rsidRDefault="00CC4A4F" w:rsidP="00CD129C">
            <w:pPr>
              <w:ind w:left="57"/>
              <w:rPr>
                <w:rFonts w:ascii="Times New Roman" w:hAnsi="Times New Roman"/>
                <w:sz w:val="20"/>
                <w:szCs w:val="20"/>
              </w:rPr>
            </w:pPr>
            <w:r w:rsidRPr="00DC5106">
              <w:rPr>
                <w:rFonts w:ascii="Times New Roman" w:hAnsi="Times New Roman"/>
                <w:sz w:val="20"/>
                <w:szCs w:val="20"/>
              </w:rPr>
              <w:t>Шлам буровой</w:t>
            </w:r>
            <w:r w:rsidRPr="00DC5106">
              <w:rPr>
                <w:rFonts w:ascii="Times New Roman" w:hAnsi="Times New Roman"/>
                <w:color w:val="000000"/>
                <w:spacing w:val="-5"/>
                <w:sz w:val="20"/>
                <w:szCs w:val="20"/>
              </w:rPr>
              <w:t xml:space="preserve"> 3160000000000, Отходы при добыче нефти и газа (нефтешламы, нефтегрунты, нефтесодержащие воды)3410000000000, Прочие отходы нефтепродуктов, продуктов переработки нефти, угля, газа, горючих сланцев, торфа (тара из под химреагентов)5490000000000,  Пластмассовая незагрязнённая тара, потерявшая </w:t>
            </w:r>
            <w:r w:rsidRPr="00DC5106">
              <w:rPr>
                <w:rFonts w:ascii="Times New Roman" w:hAnsi="Times New Roman"/>
                <w:color w:val="000000"/>
                <w:spacing w:val="-3"/>
                <w:sz w:val="20"/>
                <w:szCs w:val="20"/>
              </w:rPr>
              <w:t xml:space="preserve">потребительские свойства </w:t>
            </w:r>
            <w:r w:rsidRPr="00DC5106">
              <w:rPr>
                <w:rFonts w:ascii="Times New Roman" w:hAnsi="Times New Roman"/>
                <w:color w:val="000000"/>
                <w:spacing w:val="-5"/>
                <w:sz w:val="20"/>
                <w:szCs w:val="20"/>
              </w:rPr>
              <w:t>5710180013005,  Шлам очистки трубопроводов и ёмкостей 5460150104033 , Отходы (осадки) при механической и биологической очистке сточных вод (активный ил) 9430000000000 , Отходы твердых производственных материалов (п</w:t>
            </w:r>
            <w:r w:rsidRPr="00DC5106">
              <w:rPr>
                <w:rFonts w:ascii="Times New Roman" w:hAnsi="Times New Roman"/>
                <w:color w:val="000000"/>
                <w:spacing w:val="-7"/>
                <w:sz w:val="20"/>
                <w:szCs w:val="20"/>
              </w:rPr>
              <w:t xml:space="preserve">ромасленные фильтры) </w:t>
            </w:r>
            <w:r w:rsidRPr="00DC5106">
              <w:rPr>
                <w:rFonts w:ascii="Times New Roman" w:hAnsi="Times New Roman"/>
                <w:color w:val="000000"/>
                <w:spacing w:val="-5"/>
                <w:sz w:val="20"/>
                <w:szCs w:val="20"/>
              </w:rPr>
              <w:t xml:space="preserve">5490300000000 , </w:t>
            </w:r>
            <w:r w:rsidRPr="00DC5106">
              <w:rPr>
                <w:rFonts w:ascii="Times New Roman" w:hAnsi="Times New Roman"/>
                <w:color w:val="000000"/>
                <w:spacing w:val="-3"/>
                <w:sz w:val="20"/>
                <w:szCs w:val="20"/>
              </w:rPr>
              <w:t xml:space="preserve">Мусор от бытовых помещений организаций </w:t>
            </w:r>
            <w:r w:rsidRPr="00DC5106">
              <w:rPr>
                <w:rFonts w:ascii="Times New Roman" w:hAnsi="Times New Roman"/>
                <w:color w:val="000000"/>
                <w:spacing w:val="-5"/>
                <w:sz w:val="20"/>
                <w:szCs w:val="20"/>
              </w:rPr>
              <w:t xml:space="preserve">несортированный (исключая крупногабаритный) 9120040001004,  Обтирочный материал, загрязнённый маслами </w:t>
            </w:r>
            <w:r w:rsidRPr="00DC5106">
              <w:rPr>
                <w:rFonts w:ascii="Times New Roman" w:hAnsi="Times New Roman"/>
                <w:color w:val="000000"/>
                <w:spacing w:val="-3"/>
                <w:sz w:val="20"/>
                <w:szCs w:val="20"/>
              </w:rPr>
              <w:t xml:space="preserve">(содержание масел менее 15 %) </w:t>
            </w:r>
            <w:r w:rsidRPr="00DC5106">
              <w:rPr>
                <w:rFonts w:ascii="Times New Roman" w:hAnsi="Times New Roman"/>
                <w:color w:val="000000"/>
                <w:spacing w:val="-5"/>
                <w:sz w:val="20"/>
                <w:szCs w:val="20"/>
              </w:rPr>
              <w:t xml:space="preserve">5490270101034,  </w:t>
            </w:r>
            <w:r w:rsidRPr="00DC5106">
              <w:rPr>
                <w:rFonts w:ascii="Times New Roman" w:hAnsi="Times New Roman"/>
                <w:color w:val="000000"/>
                <w:spacing w:val="-3"/>
                <w:sz w:val="20"/>
                <w:szCs w:val="20"/>
              </w:rPr>
              <w:t xml:space="preserve">Пищевые отходы кухонь и организаций </w:t>
            </w:r>
            <w:r w:rsidRPr="00DC5106">
              <w:rPr>
                <w:rFonts w:ascii="Times New Roman" w:hAnsi="Times New Roman"/>
                <w:color w:val="000000"/>
                <w:spacing w:val="-5"/>
                <w:sz w:val="20"/>
                <w:szCs w:val="20"/>
              </w:rPr>
              <w:t>общественного питания, несортированные9120100100005</w:t>
            </w:r>
            <w:r w:rsidRPr="00DC5106">
              <w:rPr>
                <w:rFonts w:ascii="Times New Roman" w:hAnsi="Times New Roman"/>
                <w:color w:val="000000"/>
                <w:spacing w:val="-3"/>
                <w:sz w:val="20"/>
                <w:szCs w:val="20"/>
              </w:rPr>
              <w:t xml:space="preserve"> , </w:t>
            </w:r>
            <w:r w:rsidRPr="00DC5106">
              <w:rPr>
                <w:rFonts w:ascii="Times New Roman" w:hAnsi="Times New Roman"/>
                <w:sz w:val="20"/>
                <w:szCs w:val="20"/>
              </w:rPr>
              <w:t xml:space="preserve">Золы. Шлаки и пыль от топочных установок и от термической обработки отходов 3130000000004, </w:t>
            </w:r>
            <w:r w:rsidRPr="00DC5106">
              <w:rPr>
                <w:rFonts w:ascii="Times New Roman" w:hAnsi="Times New Roman"/>
                <w:color w:val="000000"/>
                <w:spacing w:val="-6"/>
                <w:sz w:val="20"/>
                <w:szCs w:val="20"/>
              </w:rPr>
              <w:t>Мусор строительный</w:t>
            </w:r>
            <w:r w:rsidRPr="00DC5106">
              <w:rPr>
                <w:rFonts w:ascii="Times New Roman" w:hAnsi="Times New Roman"/>
                <w:color w:val="000000"/>
                <w:spacing w:val="-5"/>
                <w:sz w:val="20"/>
                <w:szCs w:val="20"/>
              </w:rPr>
              <w:t xml:space="preserve">9120060101004 , </w:t>
            </w:r>
            <w:r w:rsidRPr="00DC5106">
              <w:rPr>
                <w:rFonts w:ascii="Times New Roman" w:hAnsi="Times New Roman"/>
                <w:color w:val="000000"/>
                <w:spacing w:val="-6"/>
                <w:sz w:val="20"/>
                <w:szCs w:val="20"/>
              </w:rPr>
              <w:t>Покрышки отработанные</w:t>
            </w:r>
            <w:r w:rsidRPr="00DC5106">
              <w:rPr>
                <w:rFonts w:ascii="Times New Roman" w:hAnsi="Times New Roman"/>
                <w:color w:val="000000"/>
                <w:spacing w:val="-5"/>
                <w:sz w:val="20"/>
                <w:szCs w:val="20"/>
              </w:rPr>
              <w:t xml:space="preserve">5750020213004 </w:t>
            </w:r>
          </w:p>
        </w:tc>
        <w:tc>
          <w:tcPr>
            <w:tcW w:w="483"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Отсутствует</w:t>
            </w:r>
          </w:p>
        </w:tc>
        <w:tc>
          <w:tcPr>
            <w:tcW w:w="532"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color w:val="000000"/>
                <w:sz w:val="20"/>
                <w:szCs w:val="20"/>
                <w:lang w:eastAsia="ru-RU"/>
              </w:rPr>
              <w:t>11811000</w:t>
            </w:r>
          </w:p>
        </w:tc>
        <w:tc>
          <w:tcPr>
            <w:tcW w:w="486"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г. Нарьян-Мар</w:t>
            </w:r>
          </w:p>
        </w:tc>
        <w:tc>
          <w:tcPr>
            <w:tcW w:w="742"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ООО «Нарьянмарнефтегаз», Ненецкий автономный округ, п. Искателей, пр. Лая-Вожский, д. 16</w:t>
            </w:r>
          </w:p>
        </w:tc>
      </w:tr>
      <w:tr w:rsidR="00CC4A4F" w:rsidRPr="00DC5106" w:rsidTr="00EE00F5">
        <w:trPr>
          <w:trHeight w:val="1653"/>
        </w:trPr>
        <w:tc>
          <w:tcPr>
            <w:tcW w:w="266" w:type="pct"/>
          </w:tcPr>
          <w:p w:rsidR="00CC4A4F" w:rsidRPr="00DC5106" w:rsidRDefault="00CC4A4F" w:rsidP="00CD129C">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83-00005-З</w:t>
            </w:r>
            <w:r w:rsidRPr="00DC5106">
              <w:rPr>
                <w:rFonts w:ascii="Times New Roman" w:hAnsi="Times New Roman"/>
                <w:sz w:val="20"/>
                <w:szCs w:val="20"/>
              </w:rPr>
              <w:t>-00592-250914</w:t>
            </w:r>
          </w:p>
        </w:tc>
        <w:tc>
          <w:tcPr>
            <w:tcW w:w="820" w:type="pct"/>
            <w:tcBorders>
              <w:left w:val="nil"/>
            </w:tcBorders>
          </w:tcPr>
          <w:p w:rsidR="00CC4A4F" w:rsidRPr="00DC5106" w:rsidRDefault="00CC4A4F" w:rsidP="00CD129C">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 xml:space="preserve">Полигон для захоронения промышленных отходов и ТБО Хасырейского нефтяного месторождения отходов  </w:t>
            </w:r>
          </w:p>
        </w:tc>
        <w:tc>
          <w:tcPr>
            <w:tcW w:w="461"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захоронение отходов</w:t>
            </w:r>
          </w:p>
        </w:tc>
        <w:tc>
          <w:tcPr>
            <w:tcW w:w="1210" w:type="pct"/>
            <w:tcBorders>
              <w:left w:val="nil"/>
            </w:tcBorders>
          </w:tcPr>
          <w:p w:rsidR="00CC4A4F" w:rsidRPr="00DC5106" w:rsidRDefault="00CC4A4F" w:rsidP="00CD129C">
            <w:pPr>
              <w:ind w:left="57"/>
              <w:rPr>
                <w:rFonts w:ascii="Times New Roman" w:hAnsi="Times New Roman"/>
                <w:sz w:val="20"/>
                <w:szCs w:val="20"/>
              </w:rPr>
            </w:pPr>
            <w:r w:rsidRPr="00DC5106">
              <w:rPr>
                <w:rFonts w:ascii="Times New Roman" w:hAnsi="Times New Roman"/>
                <w:color w:val="000000"/>
                <w:sz w:val="20"/>
                <w:szCs w:val="20"/>
                <w:lang w:eastAsia="ru-RU"/>
              </w:rPr>
              <w:t>Шлам нефтеотделительных установок 5460030004033, Шлам очистки трубопроводов и емкостей от нефти и нефтепродуктов 5460150104033, Снег, загрязненный нефтью 3410000000000, Грунт, загрязненный нефтью 3410000000000, Тара полиэтиленовая, загрязненная химреагентами 5700000000000, Тара металлическая, загрязненная ГСМ 3530000000000, Тара металлическая, загрязненная ЛКМ 3530000000000, Золы шлаки и пыль от топочных установок и от термической обработки отходов  3130000000000, Мусор строительный от разборки зданий 9120060101004, Мусор от бытовых помещений организаций несортированный (исключая крупногабаритный) 9120040001004,  Мусор (смет) от уборки производственных территорий 9120000000000, Древесные отходы из натуральной чистой древесины 1711200001005, Отходы упаковочного картона незагрязненные 1871020201005, Абразивные круги отработанные 3140430201995, Остатки и огарки стальных сварочных электродов 3512160101995, Полиэтиленовая тара поврежденная 5710290313995</w:t>
            </w:r>
          </w:p>
        </w:tc>
        <w:tc>
          <w:tcPr>
            <w:tcW w:w="483"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Отсутствует</w:t>
            </w:r>
          </w:p>
        </w:tc>
        <w:tc>
          <w:tcPr>
            <w:tcW w:w="532" w:type="pct"/>
            <w:tcBorders>
              <w:left w:val="nil"/>
            </w:tcBorders>
          </w:tcPr>
          <w:p w:rsidR="00CC4A4F" w:rsidRPr="00DC5106" w:rsidRDefault="00CC4A4F" w:rsidP="00CD129C">
            <w:pPr>
              <w:spacing w:after="0" w:line="240" w:lineRule="auto"/>
              <w:rPr>
                <w:rFonts w:ascii="Times New Roman" w:hAnsi="Times New Roman"/>
                <w:color w:val="000000"/>
                <w:sz w:val="20"/>
                <w:szCs w:val="20"/>
                <w:lang w:eastAsia="ru-RU"/>
              </w:rPr>
            </w:pPr>
            <w:r w:rsidRPr="00DC5106">
              <w:rPr>
                <w:rFonts w:ascii="Times New Roman" w:hAnsi="Times New Roman"/>
                <w:color w:val="000000"/>
                <w:sz w:val="20"/>
                <w:szCs w:val="20"/>
                <w:lang w:eastAsia="ru-RU"/>
              </w:rPr>
              <w:t>11811000</w:t>
            </w:r>
          </w:p>
        </w:tc>
        <w:tc>
          <w:tcPr>
            <w:tcW w:w="486"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bCs/>
                <w:color w:val="000000"/>
                <w:sz w:val="20"/>
                <w:szCs w:val="20"/>
                <w:lang w:eastAsia="ru-RU"/>
              </w:rPr>
              <w:t>с. Харута</w:t>
            </w:r>
          </w:p>
        </w:tc>
        <w:tc>
          <w:tcPr>
            <w:tcW w:w="742" w:type="pct"/>
            <w:tcBorders>
              <w:left w:val="nil"/>
            </w:tcBorders>
          </w:tcPr>
          <w:p w:rsidR="00CC4A4F" w:rsidRPr="00DC5106" w:rsidRDefault="00CC4A4F" w:rsidP="00CD129C">
            <w:pPr>
              <w:spacing w:after="0" w:line="240" w:lineRule="auto"/>
              <w:rPr>
                <w:rFonts w:ascii="Times New Roman" w:hAnsi="Times New Roman"/>
                <w:bCs/>
                <w:color w:val="000000"/>
                <w:sz w:val="20"/>
                <w:szCs w:val="20"/>
                <w:lang w:eastAsia="ru-RU"/>
              </w:rPr>
            </w:pPr>
            <w:r w:rsidRPr="00DC5106">
              <w:rPr>
                <w:rFonts w:ascii="Times New Roman" w:hAnsi="Times New Roman"/>
                <w:color w:val="000000"/>
                <w:sz w:val="20"/>
                <w:szCs w:val="20"/>
                <w:lang w:eastAsia="ru-RU"/>
              </w:rPr>
              <w:t>ООО "РН-Северная нефть", Республика Коми, г. Усинск, ул. Приполярная, 1, 169710</w:t>
            </w:r>
          </w:p>
        </w:tc>
      </w:tr>
      <w:tr w:rsidR="00CC4A4F" w:rsidRPr="00DC5106" w:rsidTr="00A55CFE">
        <w:trPr>
          <w:trHeight w:val="70"/>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Ханты-Мансийский автономный округ - Югра</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куста 88 Когалымского м.р.</w:t>
            </w:r>
          </w:p>
        </w:tc>
        <w:tc>
          <w:tcPr>
            <w:tcW w:w="461"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г.Когалым</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ЗАО "ЛУКОЙЛ-АИК" 628484, г.Когалым, ул.Мира 23 "А"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86-0000</w:t>
            </w:r>
            <w:r w:rsidRPr="00A447DA">
              <w:rPr>
                <w:rFonts w:ascii="Times New Roman" w:hAnsi="Times New Roman"/>
                <w:color w:val="000000"/>
                <w:sz w:val="20"/>
                <w:szCs w:val="20"/>
                <w:lang w:eastAsia="ru-RU"/>
              </w:rPr>
              <w:t>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КП-5 Западно-Могутлорского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пгт.Новоаганск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МПК "Аганнефтегазгеология" 628615, г.Нижневатовск, ул. Чапаева,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86-0000</w:t>
            </w:r>
            <w:r w:rsidRPr="00A447DA">
              <w:rPr>
                <w:rFonts w:ascii="Times New Roman" w:hAnsi="Times New Roman"/>
                <w:color w:val="000000"/>
                <w:sz w:val="20"/>
                <w:szCs w:val="20"/>
                <w:lang w:eastAsia="ru-RU"/>
              </w:rPr>
              <w:t>3</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КП-1 Чухлорского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пгт.Новоаганск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МПК "Аганнефтегазгеология" 628615, г.Нижневатовск, ул. Чапаева,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КП-5 Егурьевский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село Варьеган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СТ ЗАО "ГОЛОЙЛ" 628615, г.Нижневатовск, ул. Чапаева,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86-0000</w:t>
            </w:r>
            <w:r w:rsidRPr="00A447DA">
              <w:rPr>
                <w:rFonts w:ascii="Times New Roman" w:hAnsi="Times New Roman"/>
                <w:color w:val="000000"/>
                <w:sz w:val="20"/>
                <w:szCs w:val="20"/>
                <w:lang w:eastAsia="ru-RU"/>
              </w:rPr>
              <w:t>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КП-4 Егурьевский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пгт.Новоаганск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СТ ЗАО "ГОЛОЙЛ" 628615, г.Нижневатовск, ул. Чапаева,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86-0000</w:t>
            </w:r>
            <w:r w:rsidRPr="00A447DA">
              <w:rPr>
                <w:rFonts w:ascii="Times New Roman" w:hAnsi="Times New Roman"/>
                <w:color w:val="000000"/>
                <w:sz w:val="20"/>
                <w:szCs w:val="20"/>
                <w:lang w:eastAsia="ru-RU"/>
              </w:rPr>
              <w:t>6</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КП-1 Егурьевский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пгт.Новоаганск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СТ ЗАО "ГОЛОЙЛ" 628615, г.Нижневатовск, ул. Чапаева,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86-0000</w:t>
            </w:r>
            <w:r w:rsidRPr="00A447DA">
              <w:rPr>
                <w:rFonts w:ascii="Times New Roman" w:hAnsi="Times New Roman"/>
                <w:color w:val="000000"/>
                <w:sz w:val="20"/>
                <w:szCs w:val="20"/>
                <w:lang w:eastAsia="ru-RU"/>
              </w:rPr>
              <w:t>7</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на площадке поисковой скважины №312-П на Предуральском 31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71812000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Верхненильдина</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"Березовскнефтегаз" 625002, г.Тюмень, ул. Орджоникидзе 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86-00008-Х-00592-250914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накопитель</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г.Радужный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"Валюнинское"  628463, г.Радужный, а/я 754</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86-00009-Х-00592-250914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на КП-24 Восточно-Перевального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Нумто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402597"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86-00010-Х-00592-250914</w:t>
            </w:r>
          </w:p>
        </w:tc>
        <w:tc>
          <w:tcPr>
            <w:tcW w:w="820"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sidRPr="00402597">
              <w:rPr>
                <w:rFonts w:ascii="Times New Roman" w:hAnsi="Times New Roman"/>
                <w:color w:val="000000"/>
                <w:sz w:val="20"/>
                <w:szCs w:val="20"/>
                <w:lang w:eastAsia="ru-RU"/>
              </w:rPr>
              <w:t>Шламовый амбар на КП-31 Восточно-Перевального м.р.</w:t>
            </w:r>
          </w:p>
        </w:tc>
        <w:tc>
          <w:tcPr>
            <w:tcW w:w="461"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sidRPr="00402597">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sidRPr="00402597">
              <w:rPr>
                <w:rFonts w:ascii="Times New Roman" w:hAnsi="Times New Roman"/>
                <w:color w:val="000000"/>
                <w:sz w:val="20"/>
                <w:szCs w:val="20"/>
                <w:lang w:eastAsia="ru-RU"/>
              </w:rPr>
              <w:t>71826000</w:t>
            </w:r>
          </w:p>
        </w:tc>
        <w:tc>
          <w:tcPr>
            <w:tcW w:w="486"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sidRPr="00402597">
              <w:rPr>
                <w:rFonts w:ascii="Times New Roman" w:hAnsi="Times New Roman"/>
                <w:color w:val="000000"/>
                <w:sz w:val="20"/>
                <w:szCs w:val="20"/>
                <w:lang w:eastAsia="ru-RU"/>
              </w:rPr>
              <w:t>деревня Нумто</w:t>
            </w:r>
          </w:p>
        </w:tc>
        <w:tc>
          <w:tcPr>
            <w:tcW w:w="742"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sidRPr="00402597">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402597"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86-00011-Х-00592-250914</w:t>
            </w:r>
          </w:p>
        </w:tc>
        <w:tc>
          <w:tcPr>
            <w:tcW w:w="820"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sidRPr="00402597">
              <w:rPr>
                <w:rFonts w:ascii="Times New Roman" w:hAnsi="Times New Roman"/>
                <w:color w:val="000000"/>
                <w:sz w:val="20"/>
                <w:szCs w:val="20"/>
                <w:lang w:eastAsia="ru-RU"/>
              </w:rPr>
              <w:t>Шламовый амбар на КП-45 Восточно-Перевального м.р.</w:t>
            </w:r>
          </w:p>
        </w:tc>
        <w:tc>
          <w:tcPr>
            <w:tcW w:w="461"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sidRPr="00402597">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sidRPr="00402597">
              <w:rPr>
                <w:rFonts w:ascii="Times New Roman" w:hAnsi="Times New Roman"/>
                <w:color w:val="000000"/>
                <w:sz w:val="20"/>
                <w:szCs w:val="20"/>
                <w:lang w:eastAsia="ru-RU"/>
              </w:rPr>
              <w:t>71826000</w:t>
            </w:r>
          </w:p>
        </w:tc>
        <w:tc>
          <w:tcPr>
            <w:tcW w:w="486"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sidRPr="00402597">
              <w:rPr>
                <w:rFonts w:ascii="Times New Roman" w:hAnsi="Times New Roman"/>
                <w:color w:val="000000"/>
                <w:sz w:val="20"/>
                <w:szCs w:val="20"/>
                <w:lang w:eastAsia="ru-RU"/>
              </w:rPr>
              <w:t>деревня Нумто</w:t>
            </w:r>
          </w:p>
        </w:tc>
        <w:tc>
          <w:tcPr>
            <w:tcW w:w="742" w:type="pct"/>
            <w:tcBorders>
              <w:left w:val="nil"/>
            </w:tcBorders>
          </w:tcPr>
          <w:p w:rsidR="00CC4A4F" w:rsidRPr="00402597" w:rsidRDefault="00CC4A4F" w:rsidP="00CD129C">
            <w:pPr>
              <w:spacing w:after="0" w:line="240" w:lineRule="auto"/>
              <w:rPr>
                <w:rFonts w:ascii="Times New Roman" w:hAnsi="Times New Roman"/>
                <w:color w:val="000000"/>
                <w:sz w:val="20"/>
                <w:szCs w:val="20"/>
                <w:lang w:eastAsia="ru-RU"/>
              </w:rPr>
            </w:pPr>
            <w:r w:rsidRPr="00402597">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86-00012-Х-00592-250914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поисковая скважина 54-П </w:t>
            </w:r>
            <w:r>
              <w:rPr>
                <w:rFonts w:ascii="Times New Roman" w:hAnsi="Times New Roman"/>
                <w:color w:val="000000"/>
                <w:sz w:val="20"/>
                <w:szCs w:val="20"/>
                <w:lang w:eastAsia="ru-RU"/>
              </w:rPr>
              <w:t>Восточно-Вуемского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"Соровскнефть" 625002, г.Тюмень, ул. Орджоникидзе 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86-00013-Х-00592-250914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поисковая скважина 55-П </w:t>
            </w:r>
            <w:r>
              <w:rPr>
                <w:rFonts w:ascii="Times New Roman" w:hAnsi="Times New Roman"/>
                <w:color w:val="000000"/>
                <w:sz w:val="20"/>
                <w:szCs w:val="20"/>
                <w:lang w:eastAsia="ru-RU"/>
              </w:rPr>
              <w:t>Восточно-Вуемского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"Соровскнефть" 625002, г.Тюмень, ул. Орджоникидзе 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86-00014-Х-00592-250914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поисковая скважина 56-П </w:t>
            </w:r>
            <w:r>
              <w:rPr>
                <w:rFonts w:ascii="Times New Roman" w:hAnsi="Times New Roman"/>
                <w:color w:val="000000"/>
                <w:sz w:val="20"/>
                <w:szCs w:val="20"/>
                <w:lang w:eastAsia="ru-RU"/>
              </w:rPr>
              <w:t>Восточно-Вуемского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"Соровскнефть" 625002, г.Тюмень, ул. Орджоникидзе 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86-00015-Х-00592-250914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поисковая скважина 57-П </w:t>
            </w:r>
            <w:r>
              <w:rPr>
                <w:rFonts w:ascii="Times New Roman" w:hAnsi="Times New Roman"/>
                <w:color w:val="000000"/>
                <w:sz w:val="20"/>
                <w:szCs w:val="20"/>
                <w:lang w:eastAsia="ru-RU"/>
              </w:rPr>
              <w:t>Восточно-Вуемского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"Соровскнефть" 625002, г.Тюмень, ул. Орджоникидзе 5</w:t>
            </w:r>
          </w:p>
        </w:tc>
      </w:tr>
      <w:tr w:rsidR="00CC4A4F" w:rsidRPr="00DC5106" w:rsidTr="00A55CFE">
        <w:trPr>
          <w:trHeight w:val="1653"/>
        </w:trPr>
        <w:tc>
          <w:tcPr>
            <w:tcW w:w="266" w:type="pct"/>
          </w:tcPr>
          <w:p w:rsidR="00CC4A4F" w:rsidRPr="00692B62"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86-00016-Х-00592-250914</w:t>
            </w:r>
          </w:p>
        </w:tc>
        <w:tc>
          <w:tcPr>
            <w:tcW w:w="820" w:type="pct"/>
            <w:tcBorders>
              <w:left w:val="nil"/>
            </w:tcBorders>
          </w:tcPr>
          <w:p w:rsidR="00CC4A4F" w:rsidRPr="00692B62" w:rsidRDefault="00CC4A4F" w:rsidP="00CD129C">
            <w:pPr>
              <w:spacing w:after="0" w:line="240" w:lineRule="auto"/>
              <w:rPr>
                <w:rFonts w:ascii="Times New Roman" w:hAnsi="Times New Roman"/>
                <w:color w:val="000000"/>
                <w:sz w:val="20"/>
                <w:szCs w:val="20"/>
                <w:lang w:eastAsia="ru-RU"/>
              </w:rPr>
            </w:pPr>
            <w:r w:rsidRPr="00692B62">
              <w:rPr>
                <w:rFonts w:ascii="Times New Roman" w:hAnsi="Times New Roman"/>
                <w:color w:val="000000"/>
                <w:sz w:val="20"/>
                <w:szCs w:val="20"/>
                <w:lang w:eastAsia="ru-RU"/>
              </w:rPr>
              <w:t>Шламовый амбар куст №9 Ново-Аганское м.р.</w:t>
            </w:r>
          </w:p>
        </w:tc>
        <w:tc>
          <w:tcPr>
            <w:tcW w:w="461" w:type="pct"/>
            <w:tcBorders>
              <w:left w:val="nil"/>
            </w:tcBorders>
          </w:tcPr>
          <w:p w:rsidR="00CC4A4F" w:rsidRPr="00692B62"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692B62" w:rsidRDefault="00CC4A4F" w:rsidP="00CD129C">
            <w:pPr>
              <w:spacing w:after="0" w:line="240" w:lineRule="auto"/>
              <w:rPr>
                <w:rFonts w:ascii="Times New Roman" w:hAnsi="Times New Roman"/>
                <w:color w:val="000000"/>
                <w:sz w:val="20"/>
                <w:szCs w:val="20"/>
                <w:lang w:eastAsia="ru-RU"/>
              </w:rPr>
            </w:pPr>
            <w:r w:rsidRPr="00692B62">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Default="00CC4A4F" w:rsidP="00CD129C">
            <w:pPr>
              <w:spacing w:after="0" w:line="240" w:lineRule="auto"/>
              <w:rPr>
                <w:rFonts w:ascii="Times New Roman" w:hAnsi="Times New Roman"/>
                <w:color w:val="000000"/>
                <w:sz w:val="20"/>
                <w:szCs w:val="20"/>
                <w:lang w:eastAsia="ru-RU"/>
              </w:rPr>
            </w:pPr>
          </w:p>
          <w:p w:rsidR="00CC4A4F" w:rsidRPr="00692B62"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Default="00CC4A4F" w:rsidP="00CD129C">
            <w:pPr>
              <w:spacing w:after="0" w:line="240" w:lineRule="auto"/>
              <w:rPr>
                <w:rFonts w:ascii="Times New Roman" w:hAnsi="Times New Roman"/>
                <w:color w:val="000000"/>
                <w:sz w:val="20"/>
                <w:szCs w:val="20"/>
                <w:lang w:eastAsia="ru-RU"/>
              </w:rPr>
            </w:pPr>
          </w:p>
          <w:p w:rsidR="00CC4A4F" w:rsidRPr="00692B62" w:rsidRDefault="00CC4A4F" w:rsidP="00CD129C">
            <w:pPr>
              <w:spacing w:after="0" w:line="240" w:lineRule="auto"/>
              <w:rPr>
                <w:rFonts w:ascii="Times New Roman" w:hAnsi="Times New Roman"/>
                <w:color w:val="000000"/>
                <w:sz w:val="20"/>
                <w:szCs w:val="20"/>
                <w:lang w:eastAsia="ru-RU"/>
              </w:rPr>
            </w:pPr>
            <w:r w:rsidRPr="00692B62">
              <w:rPr>
                <w:rFonts w:ascii="Times New Roman" w:hAnsi="Times New Roman"/>
                <w:color w:val="000000"/>
                <w:sz w:val="20"/>
                <w:szCs w:val="20"/>
                <w:lang w:eastAsia="ru-RU"/>
              </w:rPr>
              <w:t>71819000</w:t>
            </w:r>
          </w:p>
        </w:tc>
        <w:tc>
          <w:tcPr>
            <w:tcW w:w="486" w:type="pct"/>
            <w:tcBorders>
              <w:left w:val="nil"/>
            </w:tcBorders>
          </w:tcPr>
          <w:p w:rsidR="00CC4A4F" w:rsidRDefault="00CC4A4F" w:rsidP="00CD129C">
            <w:pPr>
              <w:spacing w:after="0" w:line="240" w:lineRule="auto"/>
              <w:rPr>
                <w:rFonts w:ascii="Times New Roman" w:hAnsi="Times New Roman"/>
                <w:color w:val="000000"/>
                <w:sz w:val="20"/>
                <w:szCs w:val="20"/>
                <w:lang w:eastAsia="ru-RU"/>
              </w:rPr>
            </w:pPr>
          </w:p>
          <w:p w:rsidR="00CC4A4F" w:rsidRPr="00692B62" w:rsidRDefault="00CC4A4F" w:rsidP="00CD129C">
            <w:pPr>
              <w:spacing w:after="0" w:line="240" w:lineRule="auto"/>
              <w:rPr>
                <w:rFonts w:ascii="Times New Roman" w:hAnsi="Times New Roman"/>
                <w:color w:val="000000"/>
                <w:sz w:val="20"/>
                <w:szCs w:val="20"/>
                <w:lang w:eastAsia="ru-RU"/>
              </w:rPr>
            </w:pPr>
            <w:r w:rsidRPr="00692B62">
              <w:rPr>
                <w:rFonts w:ascii="Times New Roman" w:hAnsi="Times New Roman"/>
                <w:color w:val="000000"/>
                <w:sz w:val="20"/>
                <w:szCs w:val="20"/>
                <w:lang w:eastAsia="ru-RU"/>
              </w:rPr>
              <w:t>г.Радужный</w:t>
            </w:r>
          </w:p>
        </w:tc>
        <w:tc>
          <w:tcPr>
            <w:tcW w:w="742" w:type="pct"/>
            <w:tcBorders>
              <w:left w:val="nil"/>
            </w:tcBorders>
          </w:tcPr>
          <w:p w:rsidR="00CC4A4F" w:rsidRPr="00692B62" w:rsidRDefault="00CC4A4F" w:rsidP="00CD129C">
            <w:pPr>
              <w:spacing w:after="0" w:line="240" w:lineRule="auto"/>
              <w:rPr>
                <w:rFonts w:ascii="Times New Roman" w:hAnsi="Times New Roman"/>
                <w:color w:val="000000"/>
                <w:sz w:val="20"/>
                <w:szCs w:val="20"/>
                <w:lang w:eastAsia="ru-RU"/>
              </w:rPr>
            </w:pPr>
            <w:r w:rsidRPr="00692B62">
              <w:rPr>
                <w:rFonts w:ascii="Times New Roman" w:hAnsi="Times New Roman"/>
                <w:color w:val="000000"/>
                <w:sz w:val="20"/>
                <w:szCs w:val="20"/>
                <w:lang w:eastAsia="ru-RU"/>
              </w:rPr>
              <w:t>ООО "Ново-Аганское" 628463, г.Радужный, а/я 754</w:t>
            </w:r>
          </w:p>
        </w:tc>
      </w:tr>
      <w:tr w:rsidR="00CC4A4F" w:rsidRPr="00DC5106" w:rsidTr="00A55CFE">
        <w:trPr>
          <w:trHeight w:val="1653"/>
        </w:trPr>
        <w:tc>
          <w:tcPr>
            <w:tcW w:w="266" w:type="pct"/>
          </w:tcPr>
          <w:p w:rsidR="00CC4A4F" w:rsidRPr="00BC7B12"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w:t>
            </w:r>
            <w:r w:rsidRPr="00BC7B12">
              <w:rPr>
                <w:rFonts w:ascii="Times New Roman" w:hAnsi="Times New Roman"/>
                <w:color w:val="000000"/>
                <w:sz w:val="20"/>
                <w:szCs w:val="20"/>
                <w:lang w:eastAsia="ru-RU"/>
              </w:rPr>
              <w:t>17</w:t>
            </w:r>
            <w:r>
              <w:rPr>
                <w:rFonts w:ascii="Times New Roman" w:hAnsi="Times New Roman"/>
                <w:color w:val="000000"/>
                <w:sz w:val="20"/>
                <w:szCs w:val="20"/>
                <w:lang w:eastAsia="ru-RU"/>
              </w:rPr>
              <w:t>-Х-00592-250914</w:t>
            </w:r>
          </w:p>
        </w:tc>
        <w:tc>
          <w:tcPr>
            <w:tcW w:w="820"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Шламовый амбар КП-933 Нивагальского м.р.</w:t>
            </w:r>
          </w:p>
        </w:tc>
        <w:tc>
          <w:tcPr>
            <w:tcW w:w="461"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71819000</w:t>
            </w:r>
          </w:p>
        </w:tc>
        <w:tc>
          <w:tcPr>
            <w:tcW w:w="486"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г.Лангепас</w:t>
            </w:r>
          </w:p>
        </w:tc>
        <w:tc>
          <w:tcPr>
            <w:tcW w:w="742"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062BA5"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86-00018-Х-00592-250914</w:t>
            </w:r>
          </w:p>
        </w:tc>
        <w:tc>
          <w:tcPr>
            <w:tcW w:w="820" w:type="pct"/>
            <w:tcBorders>
              <w:left w:val="nil"/>
            </w:tcBorders>
          </w:tcPr>
          <w:p w:rsidR="00CC4A4F" w:rsidRPr="00062BA5" w:rsidRDefault="00CC4A4F" w:rsidP="00CD129C">
            <w:pPr>
              <w:spacing w:after="0" w:line="240" w:lineRule="auto"/>
              <w:rPr>
                <w:rFonts w:ascii="Times New Roman" w:hAnsi="Times New Roman"/>
                <w:color w:val="000000"/>
                <w:sz w:val="20"/>
                <w:szCs w:val="20"/>
                <w:lang w:eastAsia="ru-RU"/>
              </w:rPr>
            </w:pPr>
            <w:r w:rsidRPr="00062BA5">
              <w:rPr>
                <w:rFonts w:ascii="Times New Roman" w:hAnsi="Times New Roman"/>
                <w:color w:val="000000"/>
                <w:sz w:val="20"/>
                <w:szCs w:val="20"/>
                <w:lang w:eastAsia="ru-RU"/>
              </w:rPr>
              <w:t>Шламовый амбар куст 83 Хохряковского м.р.</w:t>
            </w:r>
          </w:p>
        </w:tc>
        <w:tc>
          <w:tcPr>
            <w:tcW w:w="461" w:type="pct"/>
            <w:tcBorders>
              <w:left w:val="nil"/>
            </w:tcBorders>
          </w:tcPr>
          <w:p w:rsidR="00CC4A4F" w:rsidRPr="00062BA5"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062BA5" w:rsidRDefault="00CC4A4F" w:rsidP="00CD129C">
            <w:pPr>
              <w:spacing w:after="0" w:line="240" w:lineRule="auto"/>
              <w:rPr>
                <w:rFonts w:ascii="Times New Roman" w:hAnsi="Times New Roman"/>
                <w:color w:val="000000"/>
                <w:sz w:val="20"/>
                <w:szCs w:val="20"/>
                <w:lang w:eastAsia="ru-RU"/>
              </w:rPr>
            </w:pPr>
            <w:r w:rsidRPr="00062BA5">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(буровой раствор)</w:t>
            </w:r>
          </w:p>
        </w:tc>
        <w:tc>
          <w:tcPr>
            <w:tcW w:w="483" w:type="pct"/>
            <w:tcBorders>
              <w:left w:val="nil"/>
            </w:tcBorders>
          </w:tcPr>
          <w:p w:rsidR="00CC4A4F" w:rsidRPr="00062BA5"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062BA5" w:rsidRDefault="00CC4A4F" w:rsidP="00CD129C">
            <w:pPr>
              <w:spacing w:after="0" w:line="240" w:lineRule="auto"/>
              <w:rPr>
                <w:rFonts w:ascii="Times New Roman" w:hAnsi="Times New Roman"/>
                <w:color w:val="000000"/>
                <w:sz w:val="20"/>
                <w:szCs w:val="20"/>
                <w:lang w:eastAsia="ru-RU"/>
              </w:rPr>
            </w:pPr>
            <w:r w:rsidRPr="00062BA5">
              <w:rPr>
                <w:rFonts w:ascii="Times New Roman" w:hAnsi="Times New Roman"/>
                <w:color w:val="000000"/>
                <w:sz w:val="20"/>
                <w:szCs w:val="20"/>
                <w:lang w:eastAsia="ru-RU"/>
              </w:rPr>
              <w:t>71819000</w:t>
            </w:r>
          </w:p>
        </w:tc>
        <w:tc>
          <w:tcPr>
            <w:tcW w:w="486" w:type="pct"/>
            <w:tcBorders>
              <w:left w:val="nil"/>
            </w:tcBorders>
          </w:tcPr>
          <w:p w:rsidR="00CC4A4F" w:rsidRPr="00062BA5" w:rsidRDefault="00CC4A4F" w:rsidP="00CD129C">
            <w:pPr>
              <w:spacing w:after="0" w:line="240" w:lineRule="auto"/>
              <w:rPr>
                <w:rFonts w:ascii="Times New Roman" w:hAnsi="Times New Roman"/>
                <w:color w:val="000000"/>
                <w:sz w:val="20"/>
                <w:szCs w:val="20"/>
                <w:lang w:eastAsia="ru-RU"/>
              </w:rPr>
            </w:pPr>
            <w:r w:rsidRPr="00062BA5">
              <w:rPr>
                <w:rFonts w:ascii="Times New Roman" w:hAnsi="Times New Roman"/>
                <w:color w:val="000000"/>
                <w:sz w:val="20"/>
                <w:szCs w:val="20"/>
                <w:lang w:eastAsia="ru-RU"/>
              </w:rPr>
              <w:t>поселок Белорусский</w:t>
            </w:r>
          </w:p>
        </w:tc>
        <w:tc>
          <w:tcPr>
            <w:tcW w:w="742" w:type="pct"/>
            <w:tcBorders>
              <w:left w:val="nil"/>
            </w:tcBorders>
          </w:tcPr>
          <w:p w:rsidR="00CC4A4F" w:rsidRPr="00062BA5" w:rsidRDefault="00CC4A4F" w:rsidP="00CD129C">
            <w:pPr>
              <w:spacing w:after="0" w:line="240" w:lineRule="auto"/>
              <w:rPr>
                <w:rFonts w:ascii="Times New Roman" w:hAnsi="Times New Roman"/>
                <w:color w:val="000000"/>
                <w:sz w:val="20"/>
                <w:szCs w:val="20"/>
                <w:lang w:eastAsia="ru-RU"/>
              </w:rPr>
            </w:pPr>
            <w:r w:rsidRPr="00062BA5">
              <w:rPr>
                <w:rFonts w:ascii="Times New Roman" w:hAnsi="Times New Roman"/>
                <w:color w:val="000000"/>
                <w:sz w:val="20"/>
                <w:szCs w:val="20"/>
                <w:lang w:eastAsia="ru-RU"/>
              </w:rPr>
              <w:t>ОАО "Нижневартовское нефтедобывающее предприятие" 628616, г.Нижневартовск, ул.Ленина 17/П</w:t>
            </w:r>
          </w:p>
        </w:tc>
      </w:tr>
      <w:tr w:rsidR="00CC4A4F" w:rsidRPr="00DC5106" w:rsidTr="00A55CFE">
        <w:trPr>
          <w:trHeight w:val="1653"/>
        </w:trPr>
        <w:tc>
          <w:tcPr>
            <w:tcW w:w="266" w:type="pct"/>
          </w:tcPr>
          <w:p w:rsidR="00CC4A4F" w:rsidRPr="00BE7AB8" w:rsidRDefault="00CC4A4F" w:rsidP="00CD129C">
            <w:pPr>
              <w:rPr>
                <w:rFonts w:ascii="Times New Roman" w:hAnsi="Times New Roman"/>
                <w:color w:val="000000"/>
                <w:sz w:val="20"/>
                <w:szCs w:val="20"/>
                <w:lang w:eastAsia="ru-RU"/>
              </w:rPr>
            </w:pPr>
            <w:r>
              <w:rPr>
                <w:rFonts w:ascii="Times New Roman" w:hAnsi="Times New Roman"/>
                <w:color w:val="000000"/>
                <w:sz w:val="20"/>
                <w:szCs w:val="20"/>
                <w:lang w:eastAsia="ru-RU"/>
              </w:rPr>
              <w:t>86-00019-Х-00592-250914</w:t>
            </w:r>
          </w:p>
        </w:tc>
        <w:tc>
          <w:tcPr>
            <w:tcW w:w="820" w:type="pct"/>
            <w:tcBorders>
              <w:left w:val="nil"/>
            </w:tcBorders>
          </w:tcPr>
          <w:p w:rsidR="00CC4A4F" w:rsidRPr="00BE7AB8" w:rsidRDefault="00CC4A4F" w:rsidP="00CD129C">
            <w:pPr>
              <w:rPr>
                <w:rFonts w:ascii="Times New Roman" w:hAnsi="Times New Roman"/>
                <w:color w:val="000000"/>
                <w:sz w:val="20"/>
                <w:szCs w:val="20"/>
                <w:lang w:eastAsia="ru-RU"/>
              </w:rPr>
            </w:pPr>
            <w:r w:rsidRPr="00BE7AB8">
              <w:rPr>
                <w:rFonts w:ascii="Times New Roman" w:hAnsi="Times New Roman"/>
                <w:color w:val="000000"/>
                <w:sz w:val="20"/>
                <w:szCs w:val="20"/>
                <w:lang w:eastAsia="ru-RU"/>
              </w:rPr>
              <w:t>Шламовый амбар К-436 Вынгапуровского м.р.</w:t>
            </w:r>
          </w:p>
        </w:tc>
        <w:tc>
          <w:tcPr>
            <w:tcW w:w="461" w:type="pct"/>
            <w:tcBorders>
              <w:left w:val="nil"/>
            </w:tcBorders>
          </w:tcPr>
          <w:p w:rsidR="00CC4A4F" w:rsidRPr="00BE7AB8" w:rsidRDefault="00CC4A4F" w:rsidP="00CD129C">
            <w:pPr>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BE7AB8" w:rsidRDefault="00CC4A4F" w:rsidP="00CD129C">
            <w:pPr>
              <w:rPr>
                <w:rFonts w:ascii="Times New Roman" w:hAnsi="Times New Roman"/>
                <w:color w:val="000000"/>
                <w:sz w:val="20"/>
                <w:szCs w:val="20"/>
                <w:lang w:eastAsia="ru-RU"/>
              </w:rPr>
            </w:pPr>
            <w:r w:rsidRPr="00BE7AB8">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BE7AB8" w:rsidRDefault="00CC4A4F" w:rsidP="00CD129C">
            <w:pPr>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BE7AB8" w:rsidRDefault="00CC4A4F" w:rsidP="00CD129C">
            <w:pPr>
              <w:rPr>
                <w:rFonts w:ascii="Times New Roman" w:hAnsi="Times New Roman"/>
                <w:color w:val="000000"/>
                <w:sz w:val="20"/>
                <w:szCs w:val="20"/>
                <w:lang w:eastAsia="ru-RU"/>
              </w:rPr>
            </w:pPr>
            <w:r w:rsidRPr="00BE7AB8">
              <w:rPr>
                <w:rFonts w:ascii="Times New Roman" w:hAnsi="Times New Roman"/>
                <w:color w:val="000000"/>
                <w:sz w:val="20"/>
                <w:szCs w:val="20"/>
                <w:lang w:eastAsia="ru-RU"/>
              </w:rPr>
              <w:t>71819000</w:t>
            </w:r>
          </w:p>
        </w:tc>
        <w:tc>
          <w:tcPr>
            <w:tcW w:w="486" w:type="pct"/>
            <w:tcBorders>
              <w:left w:val="nil"/>
            </w:tcBorders>
          </w:tcPr>
          <w:p w:rsidR="00CC4A4F" w:rsidRPr="00BE7AB8" w:rsidRDefault="00CC4A4F" w:rsidP="00CD129C">
            <w:pPr>
              <w:rPr>
                <w:rFonts w:ascii="Times New Roman" w:hAnsi="Times New Roman"/>
                <w:color w:val="000000"/>
                <w:sz w:val="20"/>
                <w:szCs w:val="20"/>
                <w:lang w:eastAsia="ru-RU"/>
              </w:rPr>
            </w:pPr>
            <w:r w:rsidRPr="00BE7AB8">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BE7AB8" w:rsidRDefault="00CC4A4F" w:rsidP="00CD129C">
            <w:pPr>
              <w:rPr>
                <w:rFonts w:ascii="Times New Roman" w:hAnsi="Times New Roman"/>
                <w:color w:val="000000"/>
                <w:sz w:val="20"/>
                <w:szCs w:val="20"/>
                <w:lang w:eastAsia="ru-RU"/>
              </w:rPr>
            </w:pPr>
            <w:r w:rsidRPr="00BE7AB8">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D41DEE"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86-00020-Х-00592-250914</w:t>
            </w:r>
          </w:p>
        </w:tc>
        <w:tc>
          <w:tcPr>
            <w:tcW w:w="820" w:type="pct"/>
            <w:tcBorders>
              <w:left w:val="nil"/>
            </w:tcBorders>
          </w:tcPr>
          <w:p w:rsidR="00CC4A4F" w:rsidRPr="00D41DEE" w:rsidRDefault="00CC4A4F" w:rsidP="00CD129C">
            <w:pPr>
              <w:spacing w:after="0" w:line="240" w:lineRule="auto"/>
              <w:rPr>
                <w:rFonts w:ascii="Times New Roman" w:hAnsi="Times New Roman"/>
                <w:color w:val="000000"/>
                <w:sz w:val="20"/>
                <w:szCs w:val="20"/>
                <w:lang w:eastAsia="ru-RU"/>
              </w:rPr>
            </w:pPr>
            <w:r w:rsidRPr="00D41DEE">
              <w:rPr>
                <w:rFonts w:ascii="Times New Roman" w:hAnsi="Times New Roman"/>
                <w:color w:val="000000"/>
                <w:sz w:val="20"/>
                <w:szCs w:val="20"/>
                <w:lang w:eastAsia="ru-RU"/>
              </w:rPr>
              <w:t>полигон Тевлинско-Русскинского м.р.</w:t>
            </w:r>
          </w:p>
        </w:tc>
        <w:tc>
          <w:tcPr>
            <w:tcW w:w="461" w:type="pct"/>
            <w:tcBorders>
              <w:left w:val="nil"/>
            </w:tcBorders>
          </w:tcPr>
          <w:p w:rsidR="00CC4A4F" w:rsidRPr="00D41DEE"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D41DEE" w:rsidRDefault="00CC4A4F" w:rsidP="00CD129C">
            <w:pPr>
              <w:spacing w:after="0" w:line="240" w:lineRule="auto"/>
              <w:rPr>
                <w:rFonts w:ascii="Times New Roman" w:hAnsi="Times New Roman"/>
                <w:color w:val="000000"/>
                <w:sz w:val="20"/>
                <w:szCs w:val="20"/>
                <w:lang w:eastAsia="ru-RU"/>
              </w:rPr>
            </w:pPr>
            <w:r w:rsidRPr="00D41DEE">
              <w:rPr>
                <w:rFonts w:ascii="Times New Roman" w:hAnsi="Times New Roman"/>
                <w:color w:val="000000"/>
                <w:sz w:val="20"/>
                <w:szCs w:val="20"/>
                <w:lang w:eastAsia="ru-RU"/>
              </w:rPr>
              <w:t>546 015 01 04 03 3 Шлам очистки трубопроводов (бочек, контейнеров, цистерн, гудронаторов) от нефти; 314 000 00 00 00 0 Прочие твердые минеральные отходы (песок нефтезагрязненный (содержание нефтепродуктов 15 % и более); 314 023 03 04 03 3 Песок, загрязненный маслами (содержание масел 15 % и более); 314 023 02 04 03 3 Песок, загрязненный мазутом (содержание мазута 15 % и более); 55400000 00 00 0 Шламы, содержащие растворители; 546 000 00 00 00 0 Шламы нефти и нефтепродуктов (нефтешлам от работ бригад КРС); ов, цисьерн, гудронаторов) от нефти; 314 000 00 00 00 0 Прочие твердые минеральные отходы (песок нефтезагрязненный (содержание нефтепродуктов менее 15 %); 314 023 01 01 03 3 Песок, загрязненный мазутом (содержание мазута менее 15 %); 314 023 03 01 03 4 Песок, загрязненный маслами (содержание масел 15 % и менее)</w:t>
            </w:r>
          </w:p>
        </w:tc>
        <w:tc>
          <w:tcPr>
            <w:tcW w:w="483" w:type="pct"/>
            <w:tcBorders>
              <w:left w:val="nil"/>
            </w:tcBorders>
          </w:tcPr>
          <w:p w:rsidR="00CC4A4F" w:rsidRPr="00D41DEE"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D41DEE" w:rsidRDefault="00CC4A4F" w:rsidP="00CD129C">
            <w:pPr>
              <w:spacing w:after="0" w:line="240" w:lineRule="auto"/>
              <w:rPr>
                <w:rFonts w:ascii="Times New Roman" w:hAnsi="Times New Roman"/>
                <w:color w:val="000000"/>
                <w:sz w:val="20"/>
                <w:szCs w:val="20"/>
                <w:lang w:eastAsia="ru-RU"/>
              </w:rPr>
            </w:pPr>
            <w:r w:rsidRPr="00D41DEE">
              <w:rPr>
                <w:rFonts w:ascii="Times New Roman" w:hAnsi="Times New Roman"/>
                <w:color w:val="000000"/>
                <w:sz w:val="20"/>
                <w:szCs w:val="20"/>
                <w:lang w:eastAsia="ru-RU"/>
              </w:rPr>
              <w:t>71826000</w:t>
            </w:r>
          </w:p>
        </w:tc>
        <w:tc>
          <w:tcPr>
            <w:tcW w:w="486" w:type="pct"/>
            <w:tcBorders>
              <w:left w:val="nil"/>
            </w:tcBorders>
          </w:tcPr>
          <w:p w:rsidR="00CC4A4F" w:rsidRPr="00D41DEE" w:rsidRDefault="00CC4A4F" w:rsidP="00CD129C">
            <w:pPr>
              <w:spacing w:after="0" w:line="240" w:lineRule="auto"/>
              <w:rPr>
                <w:rFonts w:ascii="Times New Roman" w:hAnsi="Times New Roman"/>
                <w:color w:val="000000"/>
                <w:sz w:val="20"/>
                <w:szCs w:val="20"/>
                <w:lang w:eastAsia="ru-RU"/>
              </w:rPr>
            </w:pPr>
            <w:r w:rsidRPr="00D41DEE">
              <w:rPr>
                <w:rFonts w:ascii="Times New Roman" w:hAnsi="Times New Roman"/>
                <w:color w:val="000000"/>
                <w:sz w:val="20"/>
                <w:szCs w:val="20"/>
                <w:lang w:eastAsia="ru-RU"/>
              </w:rPr>
              <w:t>деревня Русскинская</w:t>
            </w:r>
          </w:p>
        </w:tc>
        <w:tc>
          <w:tcPr>
            <w:tcW w:w="742" w:type="pct"/>
            <w:tcBorders>
              <w:left w:val="nil"/>
            </w:tcBorders>
          </w:tcPr>
          <w:p w:rsidR="00CC4A4F" w:rsidRPr="00D41DEE" w:rsidRDefault="00CC4A4F" w:rsidP="00CD129C">
            <w:pPr>
              <w:spacing w:after="0" w:line="240" w:lineRule="auto"/>
              <w:rPr>
                <w:rFonts w:ascii="Times New Roman" w:hAnsi="Times New Roman"/>
                <w:color w:val="000000"/>
                <w:sz w:val="20"/>
                <w:szCs w:val="20"/>
                <w:lang w:eastAsia="ru-RU"/>
              </w:rPr>
            </w:pPr>
            <w:r w:rsidRPr="00D41DEE">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86-00021-Х-00592-250914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К-515 Вынгапуровского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86-00022-Х-00592-250914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№00001 Северо-Ютымского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"Нобель-Ойл" 628616, г.Нижневартовск, ул.60 лет Октября 52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86-00023-Х-00592-250914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№00002 Северо-Ютымского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"Нобель-Ойл" 628616, г.Нижневартовск, ул.60 лет Октября 52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86-00024-Х-00592-250914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кустовой площадки №56 Ваделыпского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Публичная компания с ограниченной ответственностью "Салым Петролеум Девелопмент Н.В." Нефтеюганский филиал  628327, Нефтеюганский р-он, п.Салым, ул.Юбилейная 15</w:t>
            </w:r>
          </w:p>
        </w:tc>
      </w:tr>
      <w:tr w:rsidR="00CC4A4F" w:rsidRPr="00DC5106" w:rsidTr="00A55CFE">
        <w:trPr>
          <w:trHeight w:val="1653"/>
        </w:trPr>
        <w:tc>
          <w:tcPr>
            <w:tcW w:w="266" w:type="pct"/>
          </w:tcPr>
          <w:p w:rsidR="00CC4A4F" w:rsidRPr="001D7AB5"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86-00025-Х-00592-250914</w:t>
            </w:r>
          </w:p>
        </w:tc>
        <w:tc>
          <w:tcPr>
            <w:tcW w:w="820" w:type="pct"/>
            <w:tcBorders>
              <w:left w:val="nil"/>
            </w:tcBorders>
          </w:tcPr>
          <w:p w:rsidR="00CC4A4F" w:rsidRPr="001D7AB5" w:rsidRDefault="00CC4A4F" w:rsidP="00CD129C">
            <w:pPr>
              <w:spacing w:after="0" w:line="240" w:lineRule="auto"/>
              <w:rPr>
                <w:rFonts w:ascii="Times New Roman" w:hAnsi="Times New Roman"/>
                <w:color w:val="000000"/>
                <w:sz w:val="20"/>
                <w:szCs w:val="20"/>
                <w:lang w:eastAsia="ru-RU"/>
              </w:rPr>
            </w:pPr>
            <w:r w:rsidRPr="001D7AB5">
              <w:rPr>
                <w:rFonts w:ascii="Times New Roman" w:hAnsi="Times New Roman"/>
                <w:color w:val="000000"/>
                <w:sz w:val="20"/>
                <w:szCs w:val="20"/>
                <w:lang w:eastAsia="ru-RU"/>
              </w:rPr>
              <w:t>Шламовый амбар кустовой площадки № 63 Ваделыпского м.р.</w:t>
            </w:r>
          </w:p>
        </w:tc>
        <w:tc>
          <w:tcPr>
            <w:tcW w:w="461" w:type="pct"/>
            <w:tcBorders>
              <w:left w:val="nil"/>
            </w:tcBorders>
          </w:tcPr>
          <w:p w:rsidR="00CC4A4F" w:rsidRPr="001D7AB5"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1D7AB5" w:rsidRDefault="00CC4A4F" w:rsidP="00CD129C">
            <w:pPr>
              <w:spacing w:after="0" w:line="240" w:lineRule="auto"/>
              <w:rPr>
                <w:rFonts w:ascii="Times New Roman" w:hAnsi="Times New Roman"/>
                <w:color w:val="000000"/>
                <w:sz w:val="20"/>
                <w:szCs w:val="20"/>
                <w:lang w:eastAsia="ru-RU"/>
              </w:rPr>
            </w:pPr>
            <w:r w:rsidRPr="001D7AB5">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1D7AB5"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1D7AB5" w:rsidRDefault="00CC4A4F" w:rsidP="00CD129C">
            <w:pPr>
              <w:spacing w:after="0" w:line="240" w:lineRule="auto"/>
              <w:rPr>
                <w:rFonts w:ascii="Times New Roman" w:hAnsi="Times New Roman"/>
                <w:color w:val="000000"/>
                <w:sz w:val="20"/>
                <w:szCs w:val="20"/>
                <w:lang w:eastAsia="ru-RU"/>
              </w:rPr>
            </w:pPr>
            <w:r w:rsidRPr="001D7AB5">
              <w:rPr>
                <w:rFonts w:ascii="Times New Roman" w:hAnsi="Times New Roman"/>
                <w:color w:val="000000"/>
                <w:sz w:val="20"/>
                <w:szCs w:val="20"/>
                <w:lang w:eastAsia="ru-RU"/>
              </w:rPr>
              <w:t>71818000</w:t>
            </w:r>
          </w:p>
        </w:tc>
        <w:tc>
          <w:tcPr>
            <w:tcW w:w="486" w:type="pct"/>
            <w:tcBorders>
              <w:left w:val="nil"/>
            </w:tcBorders>
          </w:tcPr>
          <w:p w:rsidR="00CC4A4F" w:rsidRPr="001D7AB5" w:rsidRDefault="00CC4A4F" w:rsidP="00CD129C">
            <w:pPr>
              <w:spacing w:after="0" w:line="240" w:lineRule="auto"/>
              <w:rPr>
                <w:rFonts w:ascii="Times New Roman" w:hAnsi="Times New Roman"/>
                <w:color w:val="000000"/>
                <w:sz w:val="20"/>
                <w:szCs w:val="20"/>
                <w:lang w:eastAsia="ru-RU"/>
              </w:rPr>
            </w:pPr>
            <w:r w:rsidRPr="001D7AB5">
              <w:rPr>
                <w:rFonts w:ascii="Times New Roman" w:hAnsi="Times New Roman"/>
                <w:color w:val="000000"/>
                <w:sz w:val="20"/>
                <w:szCs w:val="20"/>
                <w:lang w:eastAsia="ru-RU"/>
              </w:rPr>
              <w:t>поселок Салым</w:t>
            </w:r>
          </w:p>
        </w:tc>
        <w:tc>
          <w:tcPr>
            <w:tcW w:w="742" w:type="pct"/>
            <w:tcBorders>
              <w:left w:val="nil"/>
            </w:tcBorders>
          </w:tcPr>
          <w:p w:rsidR="00CC4A4F" w:rsidRPr="001D7AB5" w:rsidRDefault="00CC4A4F" w:rsidP="00CD129C">
            <w:pPr>
              <w:spacing w:after="0" w:line="240" w:lineRule="auto"/>
              <w:rPr>
                <w:rFonts w:ascii="Times New Roman" w:hAnsi="Times New Roman"/>
                <w:color w:val="000000"/>
                <w:sz w:val="20"/>
                <w:szCs w:val="20"/>
                <w:lang w:eastAsia="ru-RU"/>
              </w:rPr>
            </w:pPr>
            <w:r w:rsidRPr="001D7AB5">
              <w:rPr>
                <w:rFonts w:ascii="Times New Roman" w:hAnsi="Times New Roman"/>
                <w:color w:val="000000"/>
                <w:sz w:val="20"/>
                <w:szCs w:val="20"/>
                <w:lang w:eastAsia="ru-RU"/>
              </w:rPr>
              <w:t>Публичная компания с ограниченной ответственностью "Салым Петролеум Девелопмент Н.В." Нефтеюганский филиал  628327, Нефтеюганский р-он, п.Салым, ул.Юбилейная 15</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86-00026-Х-00592-250914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№28               Санинское м.р. Южно-Камынский л.у.</w:t>
            </w:r>
          </w:p>
        </w:tc>
        <w:tc>
          <w:tcPr>
            <w:tcW w:w="461"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 341 000 00 00 00 0 Отходы при добыче нефти и газа (шлам, образующийся при капитальном ремонте скважин)</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Горный</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"Лянторнефть" ОАО "Сургутнефтегаз" 628449, г.Лянтор, ул. Назаргалеева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86-00027-Х-00592-250914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Шламонакопитель Северо-Покурский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Вата</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86-00028-Х-00592-250914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№7 Чистинский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село Угут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86-00029-Х-00592-250914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№5 Чистинский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село Угут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86-00030-Х-00592-250914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№4 Чистинский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село Угут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86-00031-Х-00592-250914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 Узунский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г.Нижневартовск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86-00032-Х-00592-250914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№4 Узунский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г.Нижневартовск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86-00033-Х-00592-250914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№4 бис Узунский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г.Нижневартовск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86-00034-Х-00592-250914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№5 Узунский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г.Нижневартовск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86-00035-Х-00592-250914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№6 Западно-Усть-Балыкский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г.Нижневартовск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86-00036-Х-00592-250914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№6 бис Западно-Усть-Балыкский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г.Нижневартовск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86-00037-Х-00592-250914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скважина Р-1111 Узунский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г.Нижневартовск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86-00038-Х-00592-250914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 Ачимовский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село Угут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86-00039-Х-00592-250914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№15 Ачимовский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село Угут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86-00040-Х-00592-250914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скважина Р-457 Ачимовский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село Угут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86-00041-Х-00592-250914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 Западно-Асомкинский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86-00042-Х-00592-250914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№6 Западно-Асомкинский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86-00043-Х-00592-250914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№6 Западно-Асомкинский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86-00044-Х-00592-250914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№3 Западно-Асомкинский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Юган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86-00045-Х-00592-250914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№15 Западно-Асомкинский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86-00046-Х-00592-250914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№27 Ново-Покурский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село Угут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86-00047-Х-00592-250914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№25 Ново-Покурский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село Угут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86-00048-Х-00592-250914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№21 Ново-Покурский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село Угут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86-00049-Х-00592-250914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№15 Ново-Покурский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село Угут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86-00050-Х-00592-250914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№180 Ватинский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г.Мегион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86-00051-Х-00592-250914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№160 Ватинский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г.Мегион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86-00052-Х-00592-250914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№201 Ватинский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г.Мегион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86-00053-Х-00592-250914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№214 Ватинский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г.Мегион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86-00054-Х-00592-250914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№233 Ватинский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г.Мегион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86-00055-Х-00592-250914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№4 Южно-Покамасовский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Локосово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86-00056-Х-00592-250914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№10 бис Аганский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Аган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86-00057-Х-00592-250914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№200 Аганский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Аган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86-00058-Х-00592-250914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№218 Мегионский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г.Мегион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86-00059-Х-00592-250914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№2 Ново-Покурский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Локосово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86-00060-Х-00592-250914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№5 Южно-Покамасовский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Локосово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86-00061-Х-00592-250914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№16 Ново-Покурский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Локосово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86-00062-Х-00592-250914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№70 Ново-Покурский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Локосово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86-00063-Х-00592-250914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№109 бис Южно-Локосовский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Локосово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86-00064-Х-00592-250914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№112 Южно-Локосовский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Локосово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86-00065-Х-00592-250914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№114 Северо-Островной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Локосово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86-00066-Х-00592-250914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№115 Северо-Островной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Локосово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86-00067-Х-00592-250914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№116 Южно-Локосовский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Локосово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86-00068-Х-00592-250914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86-00069-Х-00592-250914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№5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86-00070-Х-00592-250914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№8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86-00071-Х-00592-250914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№10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86-00072-Х-00592-250914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№15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86-00073-Х-00592-250914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№30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86-00074-Х-00592-250914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№35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86-00075-Х-00592-250914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№36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86-00076-Х-00592-250914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№37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86-00077-Х-00592-250914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№38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86-00078-Х-00592-250914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№39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86-00079-Х-00592-250914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№40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86-00080-Х-00592-250914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№41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86-00081-Х-00592-250914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№42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86-00082-Х-00592-250914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№45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86-00083-Х-00592-250914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№46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86-00084-Х-00592-250914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№47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86-00085-Х-00592-250914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№51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86-00086-Х-00592-250914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№54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86-00087-Х-00592-250914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№56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86-00088-Х-00592-250914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№59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86-00089-Х-00592-250914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№60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86-00090-Х-00592-250914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№61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86-00091-Х-00592-250914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№62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86-00092-Х-00592-250914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№64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86-00093-Х-00592-250914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 №68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86-00094-Х-00592-250914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скважина Р-12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86-00095-Х-00592-250914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скважина Р-127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86-00096-Х-00592-250914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скважина Р-135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86-00097-Х-00592-250914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скважина Р-141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86-00098-Х-00592-250914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скважина Р-211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86-00099-Х-00592-250914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скважина Р-260 Тайлаковский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Тайлаково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"Славнефть-Мегионнефтегаз" 628684, г.Мегион, ул.Кузьмина 51</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00-Х-00592-250914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№176 Северо-Лабатьюганское м.р. Южно-Чанатойский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01-Х-00592-250914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№130БИС Вачимовское м.р. Вачимский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г.Лянтор</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02-Х-00592-250914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№102 Северо-Лабатьюганское м.р. Северо-Лабатьюганский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03-Х-00592-250914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№106 Северо-Лабатьюганское м.р. Северо-Лабатьюганский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04-Х-00592-250914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№166 Северо-Лабатьюганское м.р. Северо-Лабатьюганский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05-Х-00592-250914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№167 Северо-Лабатьюганское м.р. Северо-Лабатьюганский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06-Х-00592-250914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№103 Ай-Пимское м.р. Ай-Пимский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07-Х-00592-250914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№28 Жумажановское м.р. Жумажановский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278"/>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86-00108-Х-00592-250914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№11 Ватлорское м.р. Ватлорский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09-Х-00592-250914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КП-32 Поточного м.р.</w:t>
            </w:r>
          </w:p>
        </w:tc>
        <w:tc>
          <w:tcPr>
            <w:tcW w:w="461" w:type="pct"/>
            <w:tcBorders>
              <w:left w:val="nil"/>
            </w:tcBorders>
            <w:shd w:val="clear" w:color="000000" w:fill="FFFFFF"/>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г.Лангепас</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637"/>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10-Х-00592-250914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№5209р Лянторское м.р. Лянторский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г.Лянтор</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53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11-Х-00592-250914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№4890р Южно-Ватлорское м.р. Южно-Ватлорский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Нумто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12-Х-00592-250914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№101 Русскинское м.р. Русскинский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13-Х-00592-250914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№177 Русскинское м.р. Русскинский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14-Х-00592-250914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№932п Рогожниковский 6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Сосновая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3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15-Х-00592-250914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№8423п Юганский 17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п.с.т.Тайлакова</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16-Х-00592-250914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№196 Русскинское м.р. Русскинский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17-Х-00592-250914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№173 Русскинское м.р. Русскинский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561"/>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18-Х-00592-250914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№903р Рогожниковское м.р. Рогожниковский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Малый Атлым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19-Х-00592-250914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№13б Рогожниковское м.р. Рогожниковский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Комсомольский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920"/>
        </w:trPr>
        <w:tc>
          <w:tcPr>
            <w:tcW w:w="266" w:type="pct"/>
          </w:tcPr>
          <w:p w:rsidR="00CC4A4F" w:rsidRPr="003F0857"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3F0857">
              <w:rPr>
                <w:rFonts w:ascii="Times New Roman" w:hAnsi="Times New Roman"/>
                <w:color w:val="000000"/>
                <w:sz w:val="20"/>
                <w:szCs w:val="20"/>
                <w:lang w:eastAsia="ru-RU"/>
              </w:rPr>
              <w:t>120</w:t>
            </w:r>
            <w:r>
              <w:rPr>
                <w:rFonts w:ascii="Times New Roman" w:hAnsi="Times New Roman"/>
                <w:color w:val="000000"/>
                <w:sz w:val="20"/>
                <w:szCs w:val="20"/>
                <w:lang w:eastAsia="ru-RU"/>
              </w:rPr>
              <w:t>-Х-00592-250914</w:t>
            </w:r>
          </w:p>
        </w:tc>
        <w:tc>
          <w:tcPr>
            <w:tcW w:w="820" w:type="pct"/>
            <w:tcBorders>
              <w:left w:val="nil"/>
            </w:tcBorders>
          </w:tcPr>
          <w:p w:rsidR="00CC4A4F" w:rsidRPr="003F0857" w:rsidRDefault="00CC4A4F" w:rsidP="00CD129C">
            <w:pPr>
              <w:spacing w:after="0" w:line="240" w:lineRule="auto"/>
              <w:rPr>
                <w:rFonts w:ascii="Times New Roman" w:hAnsi="Times New Roman"/>
                <w:color w:val="000000"/>
                <w:sz w:val="20"/>
                <w:szCs w:val="20"/>
                <w:lang w:eastAsia="ru-RU"/>
              </w:rPr>
            </w:pPr>
            <w:r w:rsidRPr="003F0857">
              <w:rPr>
                <w:rFonts w:ascii="Times New Roman" w:hAnsi="Times New Roman"/>
                <w:color w:val="000000"/>
                <w:sz w:val="20"/>
                <w:szCs w:val="20"/>
                <w:lang w:eastAsia="ru-RU"/>
              </w:rPr>
              <w:t>Шламовый амбар №4891р Южно-Ватлорское м.р. Южно-Ватлорский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3F0857" w:rsidRDefault="00CC4A4F" w:rsidP="00CD129C">
            <w:pPr>
              <w:spacing w:after="0" w:line="240" w:lineRule="auto"/>
              <w:rPr>
                <w:rFonts w:ascii="Times New Roman" w:hAnsi="Times New Roman"/>
                <w:color w:val="000000"/>
                <w:sz w:val="20"/>
                <w:szCs w:val="20"/>
                <w:lang w:eastAsia="ru-RU"/>
              </w:rPr>
            </w:pPr>
            <w:r w:rsidRPr="003F0857">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3F0857"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3F0857" w:rsidRDefault="00CC4A4F" w:rsidP="00CD129C">
            <w:pPr>
              <w:spacing w:after="0" w:line="240" w:lineRule="auto"/>
              <w:rPr>
                <w:rFonts w:ascii="Times New Roman" w:hAnsi="Times New Roman"/>
                <w:color w:val="000000"/>
                <w:sz w:val="20"/>
                <w:szCs w:val="20"/>
                <w:lang w:eastAsia="ru-RU"/>
              </w:rPr>
            </w:pPr>
            <w:r w:rsidRPr="003F0857">
              <w:rPr>
                <w:rFonts w:ascii="Times New Roman" w:hAnsi="Times New Roman"/>
                <w:color w:val="000000"/>
                <w:sz w:val="20"/>
                <w:szCs w:val="20"/>
                <w:lang w:eastAsia="ru-RU"/>
              </w:rPr>
              <w:t>71826000</w:t>
            </w:r>
          </w:p>
        </w:tc>
        <w:tc>
          <w:tcPr>
            <w:tcW w:w="486" w:type="pct"/>
            <w:tcBorders>
              <w:left w:val="nil"/>
            </w:tcBorders>
          </w:tcPr>
          <w:p w:rsidR="00CC4A4F" w:rsidRPr="003F0857" w:rsidRDefault="00CC4A4F" w:rsidP="00CD129C">
            <w:pPr>
              <w:spacing w:after="0" w:line="240" w:lineRule="auto"/>
              <w:rPr>
                <w:rFonts w:ascii="Times New Roman" w:hAnsi="Times New Roman"/>
                <w:color w:val="000000"/>
                <w:sz w:val="20"/>
                <w:szCs w:val="20"/>
                <w:lang w:eastAsia="ru-RU"/>
              </w:rPr>
            </w:pPr>
            <w:r w:rsidRPr="003F0857">
              <w:rPr>
                <w:rFonts w:ascii="Times New Roman" w:hAnsi="Times New Roman"/>
                <w:color w:val="000000"/>
                <w:sz w:val="20"/>
                <w:szCs w:val="20"/>
                <w:lang w:eastAsia="ru-RU"/>
              </w:rPr>
              <w:t>п.с.т.Нумто</w:t>
            </w:r>
          </w:p>
        </w:tc>
        <w:tc>
          <w:tcPr>
            <w:tcW w:w="742" w:type="pct"/>
            <w:tcBorders>
              <w:left w:val="nil"/>
            </w:tcBorders>
          </w:tcPr>
          <w:p w:rsidR="00CC4A4F" w:rsidRPr="003F0857" w:rsidRDefault="00CC4A4F" w:rsidP="00CD129C">
            <w:pPr>
              <w:spacing w:after="0" w:line="240" w:lineRule="auto"/>
              <w:rPr>
                <w:rFonts w:ascii="Times New Roman" w:hAnsi="Times New Roman"/>
                <w:color w:val="000000"/>
                <w:sz w:val="20"/>
                <w:szCs w:val="20"/>
                <w:lang w:eastAsia="ru-RU"/>
              </w:rPr>
            </w:pPr>
            <w:r w:rsidRPr="003F0857">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675"/>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86-00121-Х-00592-250914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№8424п Юганский 17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Усановый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44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86-00122-Х-00592-250914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№905р Рогожниковское м.р. Рогожниковский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Карымкары</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70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86-00123-Х-00592-250914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№9017р Южно-Ляминское м.р. Южно-Ляминский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Скрипунова</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600"/>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86-00124-Х-00592-250914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№9018р Южно-Ляминское м.р. Южно-Ляминский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Скрипунова</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495"/>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86-00125-Х-00592-250914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№9024п Южно-Ляминское м.р. Южно-Ляминский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Верхнее Лямино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86-00126-Х-00592-250914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№77 Рогожниковское м.р. Рогожниковский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Большие Леуши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86-00127-Х-00592-250914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№99БИС Рогожниковское м.р. Рогожниковский л.у.</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Большие Леуши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70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86-00128-Х-00592-250914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№9021р Восточно-Ляминское м.р. Восточно-Ляминский л.у.</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Верхнее Лямино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600"/>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86-00129-Х-00592-250914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№4238р Федоровское м.р. Федоровский л.у.</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778"/>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86-00130-Х-00592-250914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№4239р Федоровское м.р. Федоровский л.у.</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409"/>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86-00131-Х-00592-250914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КП-15 Южной части Приобского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г.Ханты-Мансийск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"Газпромнефть-Хантос" 628011, г.Ханты-Мансийск, ул.Ленина 56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86-00132-Х-00592-250914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КП-7 Южной части Приобского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г.Ханты-Мансийск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"Газпромнефть-Хантос" 628011, г.Ханты-Мансийск, ул.Ленина 56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86-00133-Х-00592-250914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КП-22А Южной части Приобского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г.Ханты-Мансийск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"Газпромнефть-Хантос" 628011, г.Ханты-Мансийск, ул.Ленина 56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86-00134-Х-00592-250914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КП-23 Южной части Приобского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г.Ханты-Мансийск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"Газпромнефть-Хантос" 628011, г.Ханты-Мансийск, ул.Ленина 56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86-00135-Х-00592-250914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КП-112 Южной части Приобского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г.Ханты-Мансийск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"Газпромнефть-Хантос" 628011, г.Ханты-Мансийск, ул.Ленина 56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86-00136-Х-00592-250914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КП-7 Южно-Кияминского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Угут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"Газпромнефть-Хантос" 628011, г.Ханты-Мансийск, ул.Ленина 56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86-00137-Х-00592-250914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№4467р Восточно-Сургутское м.р. Восточно-Сургутский л.у.</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BC7B12"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BC7B12">
              <w:rPr>
                <w:rFonts w:ascii="Times New Roman" w:hAnsi="Times New Roman"/>
                <w:color w:val="000000"/>
                <w:sz w:val="20"/>
                <w:szCs w:val="20"/>
                <w:lang w:eastAsia="ru-RU"/>
              </w:rPr>
              <w:t>138</w:t>
            </w:r>
            <w:r>
              <w:rPr>
                <w:rFonts w:ascii="Times New Roman" w:hAnsi="Times New Roman"/>
                <w:color w:val="000000"/>
                <w:sz w:val="20"/>
                <w:szCs w:val="20"/>
                <w:lang w:eastAsia="ru-RU"/>
              </w:rPr>
              <w:t>-Х-00592-250914</w:t>
            </w:r>
          </w:p>
        </w:tc>
        <w:tc>
          <w:tcPr>
            <w:tcW w:w="820"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Шламовый амбар №197р Нивагальского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71819000</w:t>
            </w:r>
          </w:p>
        </w:tc>
        <w:tc>
          <w:tcPr>
            <w:tcW w:w="486"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г.Лангепас</w:t>
            </w:r>
          </w:p>
        </w:tc>
        <w:tc>
          <w:tcPr>
            <w:tcW w:w="742" w:type="pct"/>
            <w:tcBorders>
              <w:left w:val="nil"/>
            </w:tcBorders>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BC7B12"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BC7B12">
              <w:rPr>
                <w:rFonts w:ascii="Times New Roman" w:hAnsi="Times New Roman"/>
                <w:color w:val="000000"/>
                <w:sz w:val="20"/>
                <w:szCs w:val="20"/>
                <w:lang w:eastAsia="ru-RU"/>
              </w:rPr>
              <w:t>139</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Шламовый амбар КП-64б Поточного м.р.</w:t>
            </w:r>
          </w:p>
        </w:tc>
        <w:tc>
          <w:tcPr>
            <w:tcW w:w="461" w:type="pct"/>
            <w:tcBorders>
              <w:left w:val="nil"/>
            </w:tcBorders>
            <w:shd w:val="clear" w:color="000000" w:fill="FFFFFF"/>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shd w:val="clear" w:color="000000" w:fill="FFFFFF"/>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shd w:val="clear" w:color="000000" w:fill="FFFFFF"/>
          </w:tcPr>
          <w:p w:rsidR="00CC4A4F" w:rsidRPr="00BC7B12"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shd w:val="clear" w:color="000000" w:fill="FFFFFF"/>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71819000</w:t>
            </w:r>
          </w:p>
        </w:tc>
        <w:tc>
          <w:tcPr>
            <w:tcW w:w="486" w:type="pct"/>
            <w:tcBorders>
              <w:left w:val="nil"/>
            </w:tcBorders>
            <w:shd w:val="clear" w:color="000000" w:fill="FFFFFF"/>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г.Лангепас</w:t>
            </w:r>
          </w:p>
        </w:tc>
        <w:tc>
          <w:tcPr>
            <w:tcW w:w="742" w:type="pct"/>
            <w:tcBorders>
              <w:left w:val="nil"/>
            </w:tcBorders>
            <w:shd w:val="clear" w:color="000000" w:fill="FFFFFF"/>
          </w:tcPr>
          <w:p w:rsidR="00CC4A4F" w:rsidRPr="00BC7B12" w:rsidRDefault="00CC4A4F" w:rsidP="00CD129C">
            <w:pPr>
              <w:spacing w:after="0" w:line="240" w:lineRule="auto"/>
              <w:rPr>
                <w:rFonts w:ascii="Times New Roman" w:hAnsi="Times New Roman"/>
                <w:color w:val="000000"/>
                <w:sz w:val="20"/>
                <w:szCs w:val="20"/>
                <w:lang w:eastAsia="ru-RU"/>
              </w:rPr>
            </w:pPr>
            <w:r w:rsidRPr="00BC7B12">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86-00140-Х-00592-250914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№916р Рогожниковский 4 л.у.</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Карымкары</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86-00141-Х-00592-250914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Шламонакопитель на ЦПС Западно-Малобалыкского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546 015 01 04 03 3 Шлам очистки трубопроводов и емкостей (бочек, контейнеров, цистерн, гудронаторов) от нефти;  314 023 02 01 03 4 Песок, загрязненный мазутом (содержание мазута менее 15 %)</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Сентябрьский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"Западно-Малобалыкское" 628452, Сургутский р-он, пос.Солнечный, Первая Солнечная промзона, строение 1.1, офис 329</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86-00142-Х-00592-250914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К-310 Вынгапуровского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"Газпромнефть-ННГ" 629807, г.Ноябрьск, ул.Ленина 59/87</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86-00143-Х-00592-250914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К-344 Вынгапуровского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"Газпромнефть-ННГ" 629807, г.Ноябрьск, ул.Ленина 59/87</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86-00144-Х-00592-250914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К-517 Вынгапуровского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ОАО "Газпромнефть-ННГ" 629807, г.Ноябрьск, ул.Ленина 59/87</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86-00145-Х-00592-250914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КП-19 Южной части Приобского м.р.</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г.Ханты-Мансийск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"Газпромнефть-Хантос" 628011, г.Ханты-Мансийск, ул.Ленина 56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86-00146-Х-00592-250914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№104 Северо-Лабатьюганское м.р. Северо-Лабатьюганский л.у.</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86-00147-Х-00592-250914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№46 Восточно-Мытаяхинское м.р. Восточно-Мытаяхинский л.у.</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86-00148-Х-00592-250914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w:t>
            </w:r>
            <w:r>
              <w:rPr>
                <w:rFonts w:ascii="Times New Roman" w:hAnsi="Times New Roman"/>
                <w:color w:val="000000"/>
                <w:sz w:val="20"/>
                <w:szCs w:val="20"/>
                <w:lang w:eastAsia="ru-RU"/>
              </w:rPr>
              <w:t xml:space="preserve">скважины (поисковая) 12001-П Восточно-Каюмовского </w:t>
            </w:r>
            <w:r w:rsidRPr="00A447DA">
              <w:rPr>
                <w:rFonts w:ascii="Times New Roman" w:hAnsi="Times New Roman"/>
                <w:color w:val="000000"/>
                <w:sz w:val="20"/>
                <w:szCs w:val="20"/>
                <w:lang w:eastAsia="ru-RU"/>
              </w:rPr>
              <w:t>л.у.</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w:t>
            </w:r>
            <w:r>
              <w:rPr>
                <w:rFonts w:ascii="Times New Roman" w:hAnsi="Times New Roman"/>
                <w:color w:val="000000"/>
                <w:sz w:val="20"/>
                <w:szCs w:val="20"/>
                <w:lang w:eastAsia="ru-RU"/>
              </w:rPr>
              <w:t>4</w:t>
            </w:r>
            <w:r w:rsidRPr="00A447DA">
              <w:rPr>
                <w:rFonts w:ascii="Times New Roman" w:hAnsi="Times New Roman"/>
                <w:color w:val="000000"/>
                <w:sz w:val="20"/>
                <w:szCs w:val="20"/>
                <w:lang w:eastAsia="ru-RU"/>
              </w:rPr>
              <w:t>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г.Урай</w:t>
            </w:r>
          </w:p>
        </w:tc>
        <w:tc>
          <w:tcPr>
            <w:tcW w:w="742" w:type="pct"/>
            <w:tcBorders>
              <w:left w:val="nil"/>
            </w:tcBorders>
          </w:tcPr>
          <w:p w:rsidR="00CC4A4F"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p w:rsidR="00CC4A4F" w:rsidRPr="00A447DA" w:rsidRDefault="00CC4A4F" w:rsidP="00CD129C">
            <w:pPr>
              <w:spacing w:after="0" w:line="240" w:lineRule="auto"/>
              <w:rPr>
                <w:rFonts w:ascii="Times New Roman" w:hAnsi="Times New Roman"/>
                <w:color w:val="000000"/>
                <w:sz w:val="20"/>
                <w:szCs w:val="20"/>
                <w:lang w:eastAsia="ru-RU"/>
              </w:rPr>
            </w:pP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86-00149-Х-00592-250914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поисковая скважина 59-Р Соровское м.р. Восточно-Вуемский л.у.</w:t>
            </w:r>
          </w:p>
        </w:tc>
        <w:tc>
          <w:tcPr>
            <w:tcW w:w="461" w:type="pct"/>
            <w:tcBorders>
              <w:left w:val="nil"/>
            </w:tcBorders>
          </w:tcPr>
          <w:p w:rsidR="00CC4A4F" w:rsidRPr="00DC5106" w:rsidRDefault="00CC4A4F" w:rsidP="00CD129C">
            <w:pPr>
              <w:rPr>
                <w:rFonts w:ascii="Times New Roman" w:hAnsi="Times New Roman"/>
                <w:sz w:val="20"/>
                <w:szCs w:val="20"/>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"Соровскнефть" 625002, г.Тюмень, ул. Орджоникидзе 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86-00150-Х-00592-250914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№4864п Западно-Ватлорское м.р. Западно-Ватлорский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Нумто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1B34FF" w:rsidRDefault="00CC4A4F" w:rsidP="00CD129C">
            <w:pPr>
              <w:rPr>
                <w:rFonts w:ascii="Times New Roman" w:hAnsi="Times New Roman"/>
                <w:color w:val="000000"/>
                <w:sz w:val="20"/>
                <w:szCs w:val="20"/>
                <w:lang w:eastAsia="ru-RU"/>
              </w:rPr>
            </w:pPr>
            <w:r>
              <w:rPr>
                <w:rFonts w:ascii="Times New Roman" w:hAnsi="Times New Roman"/>
                <w:color w:val="000000"/>
                <w:sz w:val="20"/>
                <w:szCs w:val="20"/>
                <w:lang w:eastAsia="ru-RU"/>
              </w:rPr>
              <w:t>86-00151-Х-00592-250914</w:t>
            </w:r>
          </w:p>
        </w:tc>
        <w:tc>
          <w:tcPr>
            <w:tcW w:w="820"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Шламовый амбар №122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1B34FF" w:rsidRDefault="00CC4A4F" w:rsidP="00CD129C">
            <w:pPr>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71826000</w:t>
            </w:r>
          </w:p>
        </w:tc>
        <w:tc>
          <w:tcPr>
            <w:tcW w:w="486"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1B34FF" w:rsidRDefault="00CC4A4F" w:rsidP="00CD129C">
            <w:pPr>
              <w:rPr>
                <w:rFonts w:ascii="Times New Roman" w:hAnsi="Times New Roman"/>
                <w:color w:val="000000"/>
                <w:sz w:val="20"/>
                <w:szCs w:val="20"/>
                <w:lang w:eastAsia="ru-RU"/>
              </w:rPr>
            </w:pPr>
            <w:r>
              <w:rPr>
                <w:rFonts w:ascii="Times New Roman" w:hAnsi="Times New Roman"/>
                <w:color w:val="000000"/>
                <w:sz w:val="20"/>
                <w:szCs w:val="20"/>
                <w:lang w:eastAsia="ru-RU"/>
              </w:rPr>
              <w:t>86-00152-Х-00592-250914</w:t>
            </w:r>
          </w:p>
        </w:tc>
        <w:tc>
          <w:tcPr>
            <w:tcW w:w="820"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Шламовый амбар №165 Рогожниковское м.р. Рогожниковский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1B34FF" w:rsidRDefault="00CC4A4F" w:rsidP="00CD129C">
            <w:pPr>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71821000</w:t>
            </w:r>
          </w:p>
        </w:tc>
        <w:tc>
          <w:tcPr>
            <w:tcW w:w="486"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поселок Карымкары</w:t>
            </w:r>
          </w:p>
        </w:tc>
        <w:tc>
          <w:tcPr>
            <w:tcW w:w="742"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1B34FF" w:rsidRDefault="00CC4A4F" w:rsidP="00CD129C">
            <w:pPr>
              <w:rPr>
                <w:rFonts w:ascii="Times New Roman" w:hAnsi="Times New Roman"/>
                <w:color w:val="000000"/>
                <w:sz w:val="20"/>
                <w:szCs w:val="20"/>
                <w:lang w:eastAsia="ru-RU"/>
              </w:rPr>
            </w:pPr>
            <w:r>
              <w:rPr>
                <w:rFonts w:ascii="Times New Roman" w:hAnsi="Times New Roman"/>
                <w:color w:val="000000"/>
                <w:sz w:val="20"/>
                <w:szCs w:val="20"/>
                <w:lang w:eastAsia="ru-RU"/>
              </w:rPr>
              <w:t>86-00153-Х-00592-250914</w:t>
            </w:r>
          </w:p>
        </w:tc>
        <w:tc>
          <w:tcPr>
            <w:tcW w:w="820"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Шламовый амбар №99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1B34FF" w:rsidRDefault="00CC4A4F" w:rsidP="00CD129C">
            <w:pPr>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71826000</w:t>
            </w:r>
          </w:p>
        </w:tc>
        <w:tc>
          <w:tcPr>
            <w:tcW w:w="486"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1B34FF" w:rsidRDefault="00CC4A4F" w:rsidP="00CD129C">
            <w:pPr>
              <w:rPr>
                <w:rFonts w:ascii="Times New Roman" w:hAnsi="Times New Roman"/>
                <w:color w:val="000000"/>
                <w:sz w:val="20"/>
                <w:szCs w:val="20"/>
                <w:lang w:eastAsia="ru-RU"/>
              </w:rPr>
            </w:pPr>
            <w:r>
              <w:rPr>
                <w:rFonts w:ascii="Times New Roman" w:hAnsi="Times New Roman"/>
                <w:color w:val="000000"/>
                <w:sz w:val="20"/>
                <w:szCs w:val="20"/>
                <w:lang w:eastAsia="ru-RU"/>
              </w:rPr>
              <w:t>86-00154-Х-00592-250914</w:t>
            </w:r>
          </w:p>
        </w:tc>
        <w:tc>
          <w:tcPr>
            <w:tcW w:w="820"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Шламовый амбар №128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1B34FF" w:rsidRDefault="00CC4A4F" w:rsidP="00CD129C">
            <w:pPr>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71826000</w:t>
            </w:r>
          </w:p>
        </w:tc>
        <w:tc>
          <w:tcPr>
            <w:tcW w:w="486"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1B34FF" w:rsidRDefault="00CC4A4F" w:rsidP="00CD129C">
            <w:pPr>
              <w:rPr>
                <w:rFonts w:ascii="Times New Roman" w:hAnsi="Times New Roman"/>
                <w:color w:val="000000"/>
                <w:sz w:val="20"/>
                <w:szCs w:val="20"/>
                <w:lang w:eastAsia="ru-RU"/>
              </w:rPr>
            </w:pPr>
            <w:r w:rsidRPr="001B34FF">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86-00155-Х-00592-250914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№502               Лянторское м.р. Лянторский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г.Лянтор</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"Лянторнефть" ОАО "Сургутнефтегаз" 628449, г.Лянтор, ул. Назаргалеева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86-00156-Х-00592-250914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№45 Ульяновское м.р. Южно-Камынский л.у.</w:t>
            </w:r>
          </w:p>
        </w:tc>
        <w:tc>
          <w:tcPr>
            <w:tcW w:w="461" w:type="pct"/>
            <w:tcBorders>
              <w:left w:val="nil"/>
            </w:tcBorders>
          </w:tcPr>
          <w:p w:rsidR="00CC4A4F" w:rsidRPr="003424EE" w:rsidRDefault="00CC4A4F" w:rsidP="00CD129C">
            <w:pPr>
              <w:spacing w:after="0" w:line="240" w:lineRule="auto"/>
              <w:rPr>
                <w:rFonts w:ascii="Times New Roman" w:hAnsi="Times New Roman"/>
                <w:color w:val="000000"/>
                <w:sz w:val="20"/>
                <w:szCs w:val="20"/>
                <w:lang w:eastAsia="ru-RU"/>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86-00157-Х-00592-250914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КП-34 Северо-Покачевский л.у.</w:t>
            </w:r>
          </w:p>
        </w:tc>
        <w:tc>
          <w:tcPr>
            <w:tcW w:w="461" w:type="pct"/>
            <w:tcBorders>
              <w:left w:val="nil"/>
            </w:tcBorders>
          </w:tcPr>
          <w:p w:rsidR="00CC4A4F" w:rsidRPr="003424EE"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71884000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г.Покачи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86-00158-Х-00592-250914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№505 им. Н.К. Байбакова м.р. Рогожниковский 5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Горнореченск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86-00159-Х-00592-250914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№722р Рогожниковское м.р. Рогожниковский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Карымкары</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86-0016</w:t>
            </w:r>
            <w:r w:rsidRPr="00A447DA">
              <w:rPr>
                <w:rFonts w:ascii="Times New Roman" w:hAnsi="Times New Roman"/>
                <w:color w:val="000000"/>
                <w:sz w:val="20"/>
                <w:szCs w:val="20"/>
                <w:lang w:eastAsia="ru-RU"/>
              </w:rPr>
              <w:t>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№907р Рогожниковское м.р. Рогожниковский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Большие Леуши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86-00161-Х-00592-250914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№96 Конитлорское м.р. Конитлорский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86-00162-Х-00592-250914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№138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86-00163-Х-00592-250914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№4240р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86-00164-Х-00592-250914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 Савуйское м.р. Савуйский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86-00165-Х-00592-250914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№34 Жумажановское м.р. Жумажановский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86-00166-Х-00592-250914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№83               Западно-Камынское м.р. Западно-Камынский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Горный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"Лянторнефть" ОАО "Сургутнефтегаз" 628449, г.Лянтор, ул. Назаргалеева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16</w:t>
            </w:r>
            <w:r>
              <w:rPr>
                <w:rFonts w:ascii="Times New Roman" w:hAnsi="Times New Roman"/>
                <w:color w:val="000000"/>
                <w:sz w:val="20"/>
                <w:szCs w:val="20"/>
                <w:lang w:eastAsia="ru-RU"/>
              </w:rPr>
              <w:t>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16</w:t>
            </w:r>
            <w:r>
              <w:rPr>
                <w:rFonts w:ascii="Times New Roman" w:hAnsi="Times New Roman"/>
                <w:color w:val="000000"/>
                <w:sz w:val="20"/>
                <w:szCs w:val="20"/>
                <w:lang w:eastAsia="ru-RU"/>
              </w:rPr>
              <w:t>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№889 Федоровское м.р. Федоровский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16</w:t>
            </w:r>
            <w:r>
              <w:rPr>
                <w:rFonts w:ascii="Times New Roman" w:hAnsi="Times New Roman"/>
                <w:color w:val="000000"/>
                <w:sz w:val="20"/>
                <w:szCs w:val="20"/>
                <w:lang w:eastAsia="ru-RU"/>
              </w:rPr>
              <w:t>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№894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70-Х-00592-250914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№937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71-Х-00592-250914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№642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72-Х-00592-250914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№628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17</w:t>
            </w:r>
            <w:r>
              <w:rPr>
                <w:rFonts w:ascii="Times New Roman" w:hAnsi="Times New Roman"/>
                <w:color w:val="000000"/>
                <w:sz w:val="20"/>
                <w:szCs w:val="20"/>
                <w:lang w:eastAsia="ru-RU"/>
              </w:rPr>
              <w:t>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№588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86-00174-Х-00592-250914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w:t>
            </w:r>
            <w:r>
              <w:rPr>
                <w:rFonts w:ascii="Times New Roman" w:hAnsi="Times New Roman"/>
                <w:color w:val="000000"/>
                <w:sz w:val="20"/>
                <w:szCs w:val="20"/>
                <w:lang w:eastAsia="ru-RU"/>
              </w:rPr>
              <w:t>65БИСРогожниковское</w:t>
            </w:r>
            <w:r w:rsidRPr="00A447DA">
              <w:rPr>
                <w:rFonts w:ascii="Times New Roman" w:hAnsi="Times New Roman"/>
                <w:color w:val="000000"/>
                <w:sz w:val="20"/>
                <w:szCs w:val="20"/>
                <w:lang w:eastAsia="ru-RU"/>
              </w:rPr>
              <w:t xml:space="preserve"> м.р. Рогожниковский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поселок </w:t>
            </w:r>
            <w:r>
              <w:rPr>
                <w:rFonts w:ascii="Times New Roman" w:hAnsi="Times New Roman"/>
                <w:color w:val="000000"/>
                <w:sz w:val="20"/>
                <w:szCs w:val="20"/>
                <w:lang w:eastAsia="ru-RU"/>
              </w:rPr>
              <w:t>Большие Леуши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17</w:t>
            </w:r>
            <w:r>
              <w:rPr>
                <w:rFonts w:ascii="Times New Roman" w:hAnsi="Times New Roman"/>
                <w:color w:val="000000"/>
                <w:sz w:val="20"/>
                <w:szCs w:val="20"/>
                <w:lang w:eastAsia="ru-RU"/>
              </w:rPr>
              <w:t>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№904р Рогожниковское м.р. Рогожниковский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Малый Атлым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17</w:t>
            </w:r>
            <w:r>
              <w:rPr>
                <w:rFonts w:ascii="Times New Roman" w:hAnsi="Times New Roman"/>
                <w:color w:val="000000"/>
                <w:sz w:val="20"/>
                <w:szCs w:val="20"/>
                <w:lang w:eastAsia="ru-RU"/>
              </w:rPr>
              <w:t>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№45 Восточно-Мытаяхинское м.р. Восточно-Мытаяхинский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17</w:t>
            </w:r>
            <w:r>
              <w:rPr>
                <w:rFonts w:ascii="Times New Roman" w:hAnsi="Times New Roman"/>
                <w:color w:val="000000"/>
                <w:sz w:val="20"/>
                <w:szCs w:val="20"/>
                <w:lang w:eastAsia="ru-RU"/>
              </w:rPr>
              <w:t>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17</w:t>
            </w:r>
            <w:r>
              <w:rPr>
                <w:rFonts w:ascii="Times New Roman" w:hAnsi="Times New Roman"/>
                <w:color w:val="000000"/>
                <w:sz w:val="20"/>
                <w:szCs w:val="20"/>
                <w:lang w:eastAsia="ru-RU"/>
              </w:rPr>
              <w:t>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№13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17</w:t>
            </w:r>
            <w:r>
              <w:rPr>
                <w:rFonts w:ascii="Times New Roman" w:hAnsi="Times New Roman"/>
                <w:color w:val="000000"/>
                <w:sz w:val="20"/>
                <w:szCs w:val="20"/>
                <w:lang w:eastAsia="ru-RU"/>
              </w:rPr>
              <w:t>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№59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80-Х-00592-250914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№114 Ай-Пимское м.р. Ай-Пимский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81-Х-00592-250914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№127 Северо-Лабтьюганское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82-Х-00592-250914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Поисковая скважина на КП-2 Соровское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"Соровскнефть" 625002, г.Тюмень, ул. Орджоникидзе 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18</w:t>
            </w:r>
            <w:r>
              <w:rPr>
                <w:rFonts w:ascii="Times New Roman" w:hAnsi="Times New Roman"/>
                <w:color w:val="000000"/>
                <w:sz w:val="20"/>
                <w:szCs w:val="20"/>
                <w:lang w:eastAsia="ru-RU"/>
              </w:rPr>
              <w:t>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КП-65р Урьевского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г.Лангепас</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86-00184-Х-00592-250914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 П Малоключевое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г.Лангепас</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18</w:t>
            </w:r>
            <w:r>
              <w:rPr>
                <w:rFonts w:ascii="Times New Roman" w:hAnsi="Times New Roman"/>
                <w:color w:val="000000"/>
                <w:sz w:val="20"/>
                <w:szCs w:val="20"/>
                <w:lang w:eastAsia="ru-RU"/>
              </w:rPr>
              <w:t>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29П Урьевское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г.Лангепас</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86-</w:t>
            </w:r>
            <w:r w:rsidRPr="00A447DA">
              <w:rPr>
                <w:rFonts w:ascii="Times New Roman" w:hAnsi="Times New Roman"/>
                <w:color w:val="000000"/>
                <w:sz w:val="20"/>
                <w:szCs w:val="20"/>
                <w:lang w:eastAsia="ru-RU"/>
              </w:rPr>
              <w:t>Х</w:t>
            </w:r>
            <w:r w:rsidRPr="00DC5106">
              <w:rPr>
                <w:rFonts w:ascii="Times New Roman" w:hAnsi="Times New Roman"/>
                <w:sz w:val="20"/>
                <w:szCs w:val="20"/>
              </w:rPr>
              <w:t>-00592-250914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КП-39 Северо-Покачевский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71884000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г.Покачи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87-Х-00592-250914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№91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88-Х-00592-250914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 Жумажановское м.р. Жумажановский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w:t>
            </w:r>
            <w:r>
              <w:rPr>
                <w:rFonts w:ascii="Times New Roman" w:hAnsi="Times New Roman"/>
                <w:color w:val="000000"/>
                <w:sz w:val="20"/>
                <w:szCs w:val="20"/>
                <w:lang w:eastAsia="ru-RU"/>
              </w:rPr>
              <w:t>89-Х-00592-250914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№235 Лукъявинское м.р. Тянский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19</w:t>
            </w:r>
            <w:r>
              <w:rPr>
                <w:rFonts w:ascii="Times New Roman" w:hAnsi="Times New Roman"/>
                <w:color w:val="000000"/>
                <w:sz w:val="20"/>
                <w:szCs w:val="20"/>
                <w:lang w:eastAsia="ru-RU"/>
              </w:rPr>
              <w:t>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№41 Верхненадымское м.р. Верхненадымский (южная часть)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19</w:t>
            </w:r>
            <w:r>
              <w:rPr>
                <w:rFonts w:ascii="Times New Roman" w:hAnsi="Times New Roman"/>
                <w:color w:val="000000"/>
                <w:sz w:val="20"/>
                <w:szCs w:val="20"/>
                <w:lang w:eastAsia="ru-RU"/>
              </w:rPr>
              <w:t>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кустовой площадки №6 Верхне-Салымского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Публичная компания с ограниченной ответственностью "Салым Петролеум Девелопмент Н.В." Нефтеюганский филиал  628327, Нефтеюганский р-он, п.Салым, ул.Юбилейная 15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19</w:t>
            </w:r>
            <w:r>
              <w:rPr>
                <w:rFonts w:ascii="Times New Roman" w:hAnsi="Times New Roman"/>
                <w:color w:val="000000"/>
                <w:sz w:val="20"/>
                <w:szCs w:val="20"/>
                <w:lang w:eastAsia="ru-RU"/>
              </w:rPr>
              <w:t>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КП-4 Северо-Покамасовское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г.Лангепас</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E56B14"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E56B14">
              <w:rPr>
                <w:rFonts w:ascii="Times New Roman" w:hAnsi="Times New Roman"/>
                <w:color w:val="000000"/>
                <w:sz w:val="20"/>
                <w:szCs w:val="20"/>
                <w:lang w:eastAsia="ru-RU"/>
              </w:rPr>
              <w:t>193</w:t>
            </w:r>
            <w:r>
              <w:rPr>
                <w:rFonts w:ascii="Times New Roman" w:hAnsi="Times New Roman"/>
                <w:color w:val="000000"/>
                <w:sz w:val="20"/>
                <w:szCs w:val="20"/>
                <w:lang w:eastAsia="ru-RU"/>
              </w:rPr>
              <w:t>-</w:t>
            </w:r>
            <w:r w:rsidRPr="00E56B14">
              <w:rPr>
                <w:rFonts w:ascii="Times New Roman" w:hAnsi="Times New Roman"/>
                <w:color w:val="000000"/>
                <w:sz w:val="20"/>
                <w:szCs w:val="20"/>
                <w:lang w:eastAsia="ru-RU"/>
              </w:rPr>
              <w:t>Х</w:t>
            </w:r>
            <w:r w:rsidRPr="00DC5106">
              <w:rPr>
                <w:rFonts w:ascii="Times New Roman" w:hAnsi="Times New Roman"/>
                <w:sz w:val="20"/>
                <w:szCs w:val="20"/>
              </w:rPr>
              <w:t>-00592-250914</w:t>
            </w:r>
          </w:p>
        </w:tc>
        <w:tc>
          <w:tcPr>
            <w:tcW w:w="820"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Шламовый амбар КП-2 Малоключевого м.р.</w:t>
            </w:r>
          </w:p>
        </w:tc>
        <w:tc>
          <w:tcPr>
            <w:tcW w:w="461"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71819000</w:t>
            </w:r>
          </w:p>
        </w:tc>
        <w:tc>
          <w:tcPr>
            <w:tcW w:w="486"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г.Лангепас</w:t>
            </w:r>
          </w:p>
        </w:tc>
        <w:tc>
          <w:tcPr>
            <w:tcW w:w="742"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E56B14"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E56B14">
              <w:rPr>
                <w:rFonts w:ascii="Times New Roman" w:hAnsi="Times New Roman"/>
                <w:color w:val="000000"/>
                <w:sz w:val="20"/>
                <w:szCs w:val="20"/>
                <w:lang w:eastAsia="ru-RU"/>
              </w:rPr>
              <w:t>194</w:t>
            </w:r>
            <w:r>
              <w:rPr>
                <w:rFonts w:ascii="Times New Roman" w:hAnsi="Times New Roman"/>
                <w:color w:val="000000"/>
                <w:sz w:val="20"/>
                <w:szCs w:val="20"/>
                <w:lang w:eastAsia="ru-RU"/>
              </w:rPr>
              <w:t>-Х-00592-250914</w:t>
            </w:r>
          </w:p>
        </w:tc>
        <w:tc>
          <w:tcPr>
            <w:tcW w:w="820"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Шламовый амбар КП-3 Малоключевого м.р.</w:t>
            </w:r>
          </w:p>
        </w:tc>
        <w:tc>
          <w:tcPr>
            <w:tcW w:w="461"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71819000</w:t>
            </w:r>
          </w:p>
        </w:tc>
        <w:tc>
          <w:tcPr>
            <w:tcW w:w="486"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г.Лангепас</w:t>
            </w:r>
          </w:p>
        </w:tc>
        <w:tc>
          <w:tcPr>
            <w:tcW w:w="742"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E56B14"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E56B14">
              <w:rPr>
                <w:rFonts w:ascii="Times New Roman" w:hAnsi="Times New Roman"/>
                <w:color w:val="000000"/>
                <w:sz w:val="20"/>
                <w:szCs w:val="20"/>
                <w:lang w:eastAsia="ru-RU"/>
              </w:rPr>
              <w:t>195</w:t>
            </w:r>
            <w:r>
              <w:rPr>
                <w:rFonts w:ascii="Times New Roman" w:hAnsi="Times New Roman"/>
                <w:color w:val="000000"/>
                <w:sz w:val="20"/>
                <w:szCs w:val="20"/>
                <w:lang w:eastAsia="ru-RU"/>
              </w:rPr>
              <w:t>-Х-00592-250914</w:t>
            </w:r>
          </w:p>
        </w:tc>
        <w:tc>
          <w:tcPr>
            <w:tcW w:w="820"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Шламовый амбар КП-165Р Урьевского м.р.</w:t>
            </w:r>
          </w:p>
        </w:tc>
        <w:tc>
          <w:tcPr>
            <w:tcW w:w="461"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71819000</w:t>
            </w:r>
          </w:p>
        </w:tc>
        <w:tc>
          <w:tcPr>
            <w:tcW w:w="486"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г.Лангепас</w:t>
            </w:r>
          </w:p>
        </w:tc>
        <w:tc>
          <w:tcPr>
            <w:tcW w:w="742" w:type="pct"/>
            <w:tcBorders>
              <w:left w:val="nil"/>
            </w:tcBorders>
          </w:tcPr>
          <w:p w:rsidR="00CC4A4F" w:rsidRPr="00E56B14" w:rsidRDefault="00CC4A4F" w:rsidP="00CD129C">
            <w:pPr>
              <w:spacing w:after="0" w:line="240" w:lineRule="auto"/>
              <w:rPr>
                <w:rFonts w:ascii="Times New Roman" w:hAnsi="Times New Roman"/>
                <w:color w:val="000000"/>
                <w:sz w:val="20"/>
                <w:szCs w:val="20"/>
                <w:lang w:eastAsia="ru-RU"/>
              </w:rPr>
            </w:pPr>
            <w:r w:rsidRPr="00E56B14">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19</w:t>
            </w:r>
            <w:r>
              <w:rPr>
                <w:rFonts w:ascii="Times New Roman" w:hAnsi="Times New Roman"/>
                <w:color w:val="000000"/>
                <w:sz w:val="20"/>
                <w:szCs w:val="20"/>
                <w:lang w:eastAsia="ru-RU"/>
              </w:rPr>
              <w:t>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скважины (разведочной) 35-Р Западно-Тугровский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Коммунистический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19</w:t>
            </w:r>
            <w:r>
              <w:rPr>
                <w:rFonts w:ascii="Times New Roman" w:hAnsi="Times New Roman"/>
                <w:color w:val="000000"/>
                <w:sz w:val="20"/>
                <w:szCs w:val="20"/>
                <w:lang w:eastAsia="ru-RU"/>
              </w:rPr>
              <w:t>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скважины (разведочной) 28-Р Западно-Тугровский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Коммунистический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86-00198-Х-00592-250914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скважины (разведочной) 34-Р Западно-Тугровский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Коммунистический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86-00199-Х-00592-250914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скважины (разведочной) 232-Р Потанай-Картопьинский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Коммунистический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20</w:t>
            </w:r>
            <w:r>
              <w:rPr>
                <w:rFonts w:ascii="Times New Roman" w:hAnsi="Times New Roman"/>
                <w:color w:val="000000"/>
                <w:sz w:val="20"/>
                <w:szCs w:val="20"/>
                <w:lang w:eastAsia="ru-RU"/>
              </w:rPr>
              <w:t>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полигон ТБО и ПО Северо-Даниловского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546 015 01 04 03 3 Шлам очистки трубопроводов и емкостей (бочек, контейнеров, цистерн, гудронаторов) от нефти; 314 000 00 00 00 0 Прочие твердые минеральные отходы; 540 000 00 00 00 0 Отходы переработки нефти (нефтешлам от работ бригад ПРС/КРС); 313 000 12 11 00 4 Зола от установки термического обезвреживания</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г.Советский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20</w:t>
            </w:r>
            <w:r>
              <w:rPr>
                <w:rFonts w:ascii="Times New Roman" w:hAnsi="Times New Roman"/>
                <w:color w:val="000000"/>
                <w:sz w:val="20"/>
                <w:szCs w:val="20"/>
                <w:lang w:eastAsia="ru-RU"/>
              </w:rPr>
              <w:t>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Северо-Даниловского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г.Советский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20</w:t>
            </w:r>
            <w:r>
              <w:rPr>
                <w:rFonts w:ascii="Times New Roman" w:hAnsi="Times New Roman"/>
                <w:color w:val="000000"/>
                <w:sz w:val="20"/>
                <w:szCs w:val="20"/>
                <w:lang w:eastAsia="ru-RU"/>
              </w:rPr>
              <w:t>2-Х,З-00592-250914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полигон ТБО и ПО Каменного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r w:rsidRPr="00A447DA">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Захоронение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546 015 01 04 03 3 Шлам очистки трубопроводов и емкостей (бочек, контейнеров, цистерн, гудронаторов) от нефти; 314 000 00 00 00 0 Прочие твердые минеральные отходы; 313 000 00 00 00 0 Золы, шлаки и пыль от топочных установок и от термической обработки отходов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г.Ханты-Мансийск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20</w:t>
            </w:r>
            <w:r>
              <w:rPr>
                <w:rFonts w:ascii="Times New Roman" w:hAnsi="Times New Roman"/>
                <w:color w:val="000000"/>
                <w:sz w:val="20"/>
                <w:szCs w:val="20"/>
                <w:lang w:eastAsia="ru-RU"/>
              </w:rPr>
              <w:t>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Специализированный шламонакопитель/емкость Западно-Толумского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546 015 01 04 03 3 Шлам очистки трубопроводов и емкостей (бочек, контейнеров, цистерн, гудронаторов) от нефти; 314 000 00 00 00 0 Прочие твердые минеральные отходы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Супра</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86-00204-Х-00592-250914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скважины (разведочной) 10412-Р Ловинского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Коммунистический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86-00205-Х-00592-250914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на поисковой скважине №5-П Северо-Итьяхский 3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Кедровый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"Тортасинскнефть" 625002, г.Тюмень, ул.Орджоникидзе 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86-00206-Х-00592-250914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поисковая скважина 58-Р Соровское м.р. Восточно-Вуемский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"Соровскнефть" 625002, г.Тюмень, ул. Орджоникидзе 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86-00207-Х-00592-250914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на КП-35 ЦДНГ-2 Повховского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г.Когалым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"Повхнефтегаз" 628482, г.Когалым, ул.Широкая 40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86-00208-Х-00592-250914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№93 Рогожниковское м.р. Рогожниковский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Карымкары</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86-00209-Х-00592-250914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 №3 Северо-Даниловского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г.Советский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86-00210-Х-00592-250914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К-431 Вынгапуровского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86-00211-Х-00592-250914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куста 21-б Когалымского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г.Когалым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ЗАО "ЛУКОЙЛ-АИК" 628484, г.Когалым, ул.Мира 23 "А"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86-00212-Х-00592-250914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куста 16 Когалымского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г.Когалым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ЗАО "ЛУКОЙЛ-АИК" 628484, г.Когалым, ул.Мира 23 "А"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86-00213-Х-00592-250914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куста 94 Когалымского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г.Когалым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ЗАО "ЛУКОЙЛ-АИК" 628484, г.Когалым, ул.Мира 23 "А"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214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скважины (разведочной) 11010-Р Северо-Семивидовского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г.Урай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215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скважины (разведочной) 12004-П Восточно-Каюмовского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Коммунистический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21</w:t>
            </w:r>
            <w:r>
              <w:rPr>
                <w:rFonts w:ascii="Times New Roman" w:hAnsi="Times New Roman"/>
                <w:color w:val="000000"/>
                <w:sz w:val="20"/>
                <w:szCs w:val="20"/>
                <w:lang w:eastAsia="ru-RU"/>
              </w:rPr>
              <w:t>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108 П Северо-Покамасовское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г.Лангепас</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86-00217-Х-00592-250914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куста №10691-Р Лазаревского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г.Урай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86-00218-Х-00592-250914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скважины (разведочной) 231-П Потанай-Картопьинский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г.Урай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86-00219-Х-00592-250914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 №11016-Р Западно-Семивидловский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г.Урай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220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К-503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221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К-87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222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К-65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223</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К-430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224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К-527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225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К-530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226</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К-347 (1)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227</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К-347 (2)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228</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К-524 (1)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229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К-524 (2)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230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К-519 (1)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231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К-519 (2)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232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К-76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233</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К-113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234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К-514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235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К-537 Вынгапуровского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Нижневартовский район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«Заполярнефть» 629828, г.Ноябрьск, мкрн.Вынгапуровский, ул.Ленина 10</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236</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куста 19 Когалымского м.р.</w:t>
            </w:r>
          </w:p>
        </w:tc>
        <w:tc>
          <w:tcPr>
            <w:tcW w:w="461"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г.Когалым</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ЗАО "ЛУКОЙЛ-АИК" 628484, г.Когалым, ул.Мира 23 "А"</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237</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куста 92 Когалымского м.р.</w:t>
            </w:r>
          </w:p>
        </w:tc>
        <w:tc>
          <w:tcPr>
            <w:tcW w:w="461"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г.Когалым</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ЗАО "ЛУКОЙЛ-АИК" 628484, г.Когалым, ул.Мира 23 "А"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238</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кустовой площадки №112 Западно-Салымского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Публичная компания с ограниченной ответственностью "Салым Петролеум Девелопмент Н.В." Нефтеюганский филиал  628327, Нефтеюганский р-он, п.Салым, ул.Юбилейная 15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239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кустовой площадки №11 Верхне-Салымского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Публичная компания с ограниченной ответственностью "Салым Петролеум Девелопмент Н.В." Нефтеюганский филиал  628327, Нефтеюганский р-он, п.Салым, ул.Юбилейная 15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w:t>
            </w:r>
            <w:r>
              <w:rPr>
                <w:rFonts w:ascii="Times New Roman" w:hAnsi="Times New Roman"/>
                <w:color w:val="000000"/>
                <w:sz w:val="20"/>
                <w:szCs w:val="20"/>
                <w:lang w:eastAsia="ru-RU"/>
              </w:rPr>
              <w:t>40-Х-00592-250914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на КП-122 Тевлинско-Русскинского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241</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куст №10 Саморьяхский л.у.</w:t>
            </w:r>
          </w:p>
        </w:tc>
        <w:tc>
          <w:tcPr>
            <w:tcW w:w="461"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71824000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г.Советский</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242</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куст №32 Саморьяхский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71824000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г.Советский</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243</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куст №43 Саморьяхский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71824000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г.Советский</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244</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куст №10708-Р Западно-Новомостовский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71824000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пгт.Зеленоборск</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245</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куст №30-Р Западно-Тугровский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71824000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поселок Коммунистический</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246</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на КП-307 Тевлинско-Русскинского м.р.</w:t>
            </w:r>
          </w:p>
        </w:tc>
        <w:tc>
          <w:tcPr>
            <w:tcW w:w="461"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71826000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г.Когалым</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247</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на КП-290 Тевлинско-Русскинского м.р.</w:t>
            </w:r>
          </w:p>
        </w:tc>
        <w:tc>
          <w:tcPr>
            <w:tcW w:w="461"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71826000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г.Когалым</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248</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на КП-129Б Тевлинско-Русскинского м.р.</w:t>
            </w:r>
          </w:p>
        </w:tc>
        <w:tc>
          <w:tcPr>
            <w:tcW w:w="461"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71826000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г.Когалым</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249</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куста №24 Шушминского л.у.</w:t>
            </w:r>
          </w:p>
        </w:tc>
        <w:tc>
          <w:tcPr>
            <w:tcW w:w="461"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71824000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поселок Самзасский</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250</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куст №3001 Потанай-Картопьинский л.у.</w:t>
            </w:r>
          </w:p>
        </w:tc>
        <w:tc>
          <w:tcPr>
            <w:tcW w:w="461"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71824000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г.Урай</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251</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куст №10 Потанай-Картопьинский л.у.</w:t>
            </w:r>
          </w:p>
        </w:tc>
        <w:tc>
          <w:tcPr>
            <w:tcW w:w="461"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71824000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г.Урай</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252</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на КП-15Б Кустового 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71826000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г.Когалым</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253</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на КП-25А Восточно-Придорожного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71826000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г.Когалым</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254</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на КП-260 Когалымского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71826000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г.Когалым</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255</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на КП-261 Когалымского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71826000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г.Когалым</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256</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на КП-15 Кочевского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71826000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г.Когалым</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257</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на КП-57 Тевлинско-Русскинского м.р.</w:t>
            </w:r>
          </w:p>
        </w:tc>
        <w:tc>
          <w:tcPr>
            <w:tcW w:w="461"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DC5106">
              <w:rPr>
                <w:rFonts w:ascii="Times New Roman" w:hAnsi="Times New Roman"/>
                <w:sz w:val="20"/>
                <w:szCs w:val="20"/>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71826000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г.Когалым</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258</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КП-69 Поточного м.р.</w:t>
            </w:r>
          </w:p>
        </w:tc>
        <w:tc>
          <w:tcPr>
            <w:tcW w:w="461"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71819000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г.Лангепас</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259</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в районе КП-31 Северо-Покачевский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71819000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г.Покачи</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260</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в районе КП-2 Северо-Покачевский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71819000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г.Покачи</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261</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в районе КП-516 Северо-Покачевский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71819000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г.Покачи</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262</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КП-2 Северо-Покамасовского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71826000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г.Лангепас</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263</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КП-64 Урьевского м.р.</w:t>
            </w:r>
          </w:p>
        </w:tc>
        <w:tc>
          <w:tcPr>
            <w:tcW w:w="461"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71819000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г.Лангепас</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ООО "ЛУКОЙЛ-Западная Сибирь" ТПП "Лангепаснефтегаз"  628672, г.Лангепас, ул.Ленина 43</w:t>
            </w:r>
          </w:p>
        </w:tc>
      </w:tr>
      <w:tr w:rsidR="00CC4A4F" w:rsidRPr="00DC5106" w:rsidTr="00A55CFE">
        <w:trPr>
          <w:trHeight w:val="1653"/>
        </w:trPr>
        <w:tc>
          <w:tcPr>
            <w:tcW w:w="266" w:type="pct"/>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9745FF">
              <w:rPr>
                <w:rFonts w:ascii="Times New Roman" w:hAnsi="Times New Roman"/>
                <w:color w:val="000000"/>
                <w:sz w:val="20"/>
                <w:szCs w:val="20"/>
                <w:lang w:eastAsia="ru-RU"/>
              </w:rPr>
              <w:t>264</w:t>
            </w:r>
            <w:r>
              <w:rPr>
                <w:rFonts w:ascii="Times New Roman" w:hAnsi="Times New Roman"/>
                <w:color w:val="000000"/>
                <w:sz w:val="20"/>
                <w:szCs w:val="20"/>
                <w:lang w:eastAsia="ru-RU"/>
              </w:rPr>
              <w:t>-Х-00592-250914</w:t>
            </w:r>
          </w:p>
        </w:tc>
        <w:tc>
          <w:tcPr>
            <w:tcW w:w="82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Шламовый амбар №167БИС Рогожниковское м.р. Рогожниковский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71821000</w:t>
            </w:r>
          </w:p>
        </w:tc>
        <w:tc>
          <w:tcPr>
            <w:tcW w:w="486"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поселок Карымкары</w:t>
            </w:r>
          </w:p>
        </w:tc>
        <w:tc>
          <w:tcPr>
            <w:tcW w:w="742" w:type="pct"/>
            <w:tcBorders>
              <w:left w:val="nil"/>
            </w:tcBorders>
          </w:tcPr>
          <w:p w:rsidR="00CC4A4F" w:rsidRPr="009745FF" w:rsidRDefault="00CC4A4F" w:rsidP="00CD129C">
            <w:pPr>
              <w:spacing w:after="0" w:line="240" w:lineRule="auto"/>
              <w:rPr>
                <w:rFonts w:ascii="Times New Roman" w:hAnsi="Times New Roman"/>
                <w:color w:val="000000"/>
                <w:sz w:val="20"/>
                <w:szCs w:val="20"/>
                <w:lang w:eastAsia="ru-RU"/>
              </w:rPr>
            </w:pPr>
            <w:r w:rsidRPr="009745FF">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86-00265-Х-00592-250914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№107БИС Вачимское м.р. Вачимский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г.Лянтор</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86-00266-Х-00592-250914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№18 Рогожниковское м.р. Рогожниковский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Комсомольский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86-00267-Х-00592-250914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№20 Рогожниковское м.р. Рогожниковский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Комсомольский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86-00268-Х-00592-250914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№69 Рогожниковское м.р. Рогожниковский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Большие Леуши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86-00269-Х-00592-250914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№512 им. Н.К. Байбаков м.р. Рогожниковский 5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Горнореченск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86-00270-Х-00592-250914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№164БИС Рогожниковское м.р. Рогожниковский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Карымкары</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3961D6"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3961D6">
              <w:rPr>
                <w:rFonts w:ascii="Times New Roman" w:hAnsi="Times New Roman"/>
                <w:color w:val="000000"/>
                <w:sz w:val="20"/>
                <w:szCs w:val="20"/>
                <w:lang w:eastAsia="ru-RU"/>
              </w:rPr>
              <w:t>271</w:t>
            </w:r>
            <w:r>
              <w:rPr>
                <w:rFonts w:ascii="Times New Roman" w:hAnsi="Times New Roman"/>
                <w:color w:val="000000"/>
                <w:sz w:val="20"/>
                <w:szCs w:val="20"/>
                <w:lang w:eastAsia="ru-RU"/>
              </w:rPr>
              <w:t>-Х-00592-250914</w:t>
            </w:r>
          </w:p>
        </w:tc>
        <w:tc>
          <w:tcPr>
            <w:tcW w:w="820" w:type="pct"/>
            <w:tcBorders>
              <w:left w:val="nil"/>
            </w:tcBorders>
          </w:tcPr>
          <w:p w:rsidR="00CC4A4F" w:rsidRPr="003961D6" w:rsidRDefault="00CC4A4F" w:rsidP="00CD129C">
            <w:pPr>
              <w:spacing w:after="0" w:line="240" w:lineRule="auto"/>
              <w:rPr>
                <w:rFonts w:ascii="Times New Roman" w:hAnsi="Times New Roman"/>
                <w:color w:val="000000"/>
                <w:sz w:val="20"/>
                <w:szCs w:val="20"/>
                <w:lang w:eastAsia="ru-RU"/>
              </w:rPr>
            </w:pPr>
            <w:r w:rsidRPr="003961D6">
              <w:rPr>
                <w:rFonts w:ascii="Times New Roman" w:hAnsi="Times New Roman"/>
                <w:color w:val="000000"/>
                <w:sz w:val="20"/>
                <w:szCs w:val="20"/>
                <w:lang w:eastAsia="ru-RU"/>
              </w:rPr>
              <w:t>Шламовый амбар в районе КП-306 Южно-Ягунское м.р.</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3961D6" w:rsidRDefault="00CC4A4F" w:rsidP="00CD129C">
            <w:pPr>
              <w:spacing w:after="0" w:line="240" w:lineRule="auto"/>
              <w:rPr>
                <w:rFonts w:ascii="Times New Roman" w:hAnsi="Times New Roman"/>
                <w:color w:val="000000"/>
                <w:sz w:val="20"/>
                <w:szCs w:val="20"/>
                <w:lang w:eastAsia="ru-RU"/>
              </w:rPr>
            </w:pPr>
            <w:r w:rsidRPr="003961D6">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3961D6"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3961D6" w:rsidRDefault="00CC4A4F" w:rsidP="00CD129C">
            <w:pPr>
              <w:spacing w:after="0" w:line="240" w:lineRule="auto"/>
              <w:rPr>
                <w:rFonts w:ascii="Times New Roman" w:hAnsi="Times New Roman"/>
                <w:color w:val="000000"/>
                <w:sz w:val="20"/>
                <w:szCs w:val="20"/>
                <w:lang w:eastAsia="ru-RU"/>
              </w:rPr>
            </w:pPr>
            <w:r w:rsidRPr="003961D6">
              <w:rPr>
                <w:rFonts w:ascii="Times New Roman" w:hAnsi="Times New Roman"/>
                <w:color w:val="000000"/>
                <w:sz w:val="20"/>
                <w:szCs w:val="20"/>
                <w:lang w:eastAsia="ru-RU"/>
              </w:rPr>
              <w:t>71826000</w:t>
            </w:r>
          </w:p>
        </w:tc>
        <w:tc>
          <w:tcPr>
            <w:tcW w:w="486" w:type="pct"/>
            <w:tcBorders>
              <w:left w:val="nil"/>
            </w:tcBorders>
          </w:tcPr>
          <w:p w:rsidR="00CC4A4F" w:rsidRPr="003961D6" w:rsidRDefault="00CC4A4F" w:rsidP="00CD129C">
            <w:pPr>
              <w:spacing w:after="0" w:line="240" w:lineRule="auto"/>
              <w:rPr>
                <w:rFonts w:ascii="Times New Roman" w:hAnsi="Times New Roman"/>
                <w:color w:val="000000"/>
                <w:sz w:val="20"/>
                <w:szCs w:val="20"/>
                <w:lang w:eastAsia="ru-RU"/>
              </w:rPr>
            </w:pPr>
            <w:r w:rsidRPr="003961D6">
              <w:rPr>
                <w:rFonts w:ascii="Times New Roman" w:hAnsi="Times New Roman"/>
                <w:color w:val="000000"/>
                <w:sz w:val="20"/>
                <w:szCs w:val="20"/>
                <w:lang w:eastAsia="ru-RU"/>
              </w:rPr>
              <w:t>г.Когалым</w:t>
            </w:r>
          </w:p>
        </w:tc>
        <w:tc>
          <w:tcPr>
            <w:tcW w:w="742" w:type="pct"/>
            <w:tcBorders>
              <w:left w:val="nil"/>
            </w:tcBorders>
          </w:tcPr>
          <w:p w:rsidR="00CC4A4F" w:rsidRPr="003961D6" w:rsidRDefault="00CC4A4F" w:rsidP="00CD129C">
            <w:pPr>
              <w:spacing w:after="0" w:line="240" w:lineRule="auto"/>
              <w:rPr>
                <w:rFonts w:ascii="Times New Roman" w:hAnsi="Times New Roman"/>
                <w:color w:val="000000"/>
                <w:sz w:val="20"/>
                <w:szCs w:val="20"/>
                <w:lang w:eastAsia="ru-RU"/>
              </w:rPr>
            </w:pPr>
            <w:r w:rsidRPr="003961D6">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272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№896 Федоровское м.р. Федоровский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273</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№52б               Западно-Сахалинского м.р. Сахалинский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Горный</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"Лянторнефть" ОАО "Сургутнефтегаз" 628449, г.Лянтор, ул. Назаргалеева 22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274</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№21б Рогожниковское м.р. Рогожниковский л.у.</w:t>
            </w:r>
          </w:p>
        </w:tc>
        <w:tc>
          <w:tcPr>
            <w:tcW w:w="461" w:type="pct"/>
            <w:tcBorders>
              <w:left w:val="nil"/>
            </w:tcBorders>
            <w:shd w:val="clear" w:color="000000" w:fill="FFFFFF"/>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Комсомольский</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27</w:t>
            </w:r>
            <w:r>
              <w:rPr>
                <w:rFonts w:ascii="Times New Roman" w:hAnsi="Times New Roman"/>
                <w:color w:val="000000"/>
                <w:sz w:val="20"/>
                <w:szCs w:val="20"/>
                <w:lang w:eastAsia="ru-RU"/>
              </w:rPr>
              <w:t>5-Х-00592-250914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 Ватлорское м.р. Ватлорский л.у.</w:t>
            </w:r>
          </w:p>
        </w:tc>
        <w:tc>
          <w:tcPr>
            <w:tcW w:w="461"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27</w:t>
            </w:r>
            <w:r>
              <w:rPr>
                <w:rFonts w:ascii="Times New Roman" w:hAnsi="Times New Roman"/>
                <w:color w:val="000000"/>
                <w:sz w:val="20"/>
                <w:szCs w:val="20"/>
                <w:lang w:eastAsia="ru-RU"/>
              </w:rPr>
              <w:t>6-Х,З-00592-250914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Полигон по сбору и утилизации нефтесодержащих, буровых и бытовых отходов на Западно-Салымском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r w:rsidRPr="00A447DA">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Захоронение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314 023 00 01 00 0 Песок, загрязненный химреагентами; 314 023 03 04 03 3 Песок, загрязненный маслами (содержание масел 15% и более); 314 023 03 04 03 4 Песок, загрязненный маслами (содержание масел менее 15%); 314 023 02 01 03 4 Песок, загрязненный мазутом (содержание мазута менее 15%); 314 048 00 01 99 4 Шлак сварочный; 314 043 04 11 00 4 Отходы абразивных материалов в виде пыли и порошка; 314 700 00 00 00 0 Фильтровочные и поглотительные отработанные массы, не загрязненные опасными веществами; 314 016 01 0 00 4 Отходы шлаковаты; 313 000 00 00 00 0 Золы, шлаки от топочных установок и от термической обработки отходов; 341 000 00 00 00 0 Отходы при добыче нефти и газа; 541 002 01 02 03 3 Масла моторные отработанные; 541 002 11 02 03 3 Масла компрессорные отработанные; 541 002 12 02 03 3 Масла турбинные отработанные; 541 002 06 02 03 3 Масла трансмиссионные отработанные; 541 002 07 02 03 3 Масла трансформаторные отработанные, не содержащие галогены, полихлорированные дифенилы и терфенилы; 541 002 03 02 03 3  Масла дизельные отработанные; 541 002 13 02 03 3 Масла гидравлические отработанные, не содержащие галогены; 590 000 00 00 00 0 Другие химические отходы; 544 000 00 00 00 0 Отходы эмульсий и смесей нефтепродуктов; 546 000 00 00 00 0 Шламы нефти и нефтепродуктов; 546 015 01 04 03 3 Шлам очистки трубопроводов и емкостей (бочек, контейнеров, цистерн, гудронаторов) от нефти; 571 099 00 01 00 4 Отходы смеси затвердевших разнородных пластмасс; 575 003 00 01 00 4 Резиноасбестовые отходы (в том числе изделия отработанные и брак); 575 000 00 00 00 0 Отходы резины, включая старые шины; 571 000 00 00 00 0 Затвердевшие отходы пластмасс; 911 001 00 01 00 4 Отходы из жилищ несортированные (исключая крупногабаритные); 912 004 00 01 00 4 Мусор от бытовых помещений организаций несортированный (исключая крупногабаритный); 910 000 00 00 00 0 Твердые коммунальные отходы; 943 000 00 00 00 0 Отходы (осадки) при механической и биологической очистке сточных вод; 940 000 00 00 00 0 Отходы от водоподготовки, обработки сточных вод и использования воды; 953 000 00 00 00 0 Инфильтрационные воды объектов размещения отходов; 187 900 00 00 00 0 Прочие отходы бумаги и картона; 147 006 01 13 00 4 Обувь кожаная рабочая, потерявшая потребительские свойства; 125 001 00 00 00 4 Отходы из жироотделителей, содержащи</w:t>
            </w:r>
            <w:r>
              <w:rPr>
                <w:rFonts w:ascii="Times New Roman" w:hAnsi="Times New Roman"/>
                <w:color w:val="000000"/>
                <w:sz w:val="20"/>
                <w:szCs w:val="20"/>
                <w:lang w:eastAsia="ru-RU"/>
              </w:rPr>
              <w:t>е растительные жировые продукты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Публичная компания с ограниченной ответственностью "Салым Петролеум Девелопмент Н.В." Нефтеюганский филиал  628327, Нефтеюганский р-он, п.Салым, ул.Юбилейная 15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86-00277-Х-00592-250914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№102 Ватлорское м.р. Ватлорский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278</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№234 Лукъявинское м.р. Тянский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Северный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279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 Ай-Пимское м.р. Ай-Пимский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280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№6В3 им.Байбакова м.р. Рогожниковский 5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Сосновая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281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№142 Рогожниковское м.р. Рогожниковский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Карымкары</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282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№136 Рогожниковское м.р. Рогожниковский л.у.</w:t>
            </w:r>
          </w:p>
        </w:tc>
        <w:tc>
          <w:tcPr>
            <w:tcW w:w="461" w:type="pct"/>
            <w:tcBorders>
              <w:left w:val="nil"/>
            </w:tcBorders>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Карымкары</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283</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№73 Рогожниковское м.р. Рогожниковский л.у.</w:t>
            </w:r>
          </w:p>
        </w:tc>
        <w:tc>
          <w:tcPr>
            <w:tcW w:w="461" w:type="pct"/>
            <w:tcBorders>
              <w:left w:val="nil"/>
            </w:tcBorders>
            <w:shd w:val="clear" w:color="000000" w:fill="FFFFFF"/>
          </w:tcPr>
          <w:p w:rsidR="00CC4A4F" w:rsidRPr="00DC5106" w:rsidRDefault="00CC4A4F" w:rsidP="00CD129C">
            <w:r>
              <w:rPr>
                <w:rFonts w:ascii="Times New Roman" w:hAnsi="Times New Roman"/>
                <w:color w:val="000000"/>
                <w:sz w:val="20"/>
                <w:szCs w:val="20"/>
                <w:lang w:eastAsia="ru-RU"/>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Большие Леуши</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284</w:t>
            </w:r>
            <w:r>
              <w:rPr>
                <w:rFonts w:ascii="Times New Roman" w:hAnsi="Times New Roman"/>
                <w:color w:val="000000"/>
                <w:sz w:val="20"/>
                <w:szCs w:val="20"/>
                <w:lang w:eastAsia="ru-RU"/>
              </w:rPr>
              <w:t>-Х,З-00592-250914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Полигон по сбору и утилизации нефтесодержащих, буровых и бытовых отходов на Западно-Салымском м.р.</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r w:rsidRPr="00A447DA">
              <w:rPr>
                <w:rFonts w:ascii="Times New Roman" w:hAnsi="Times New Roman"/>
                <w:color w:val="000000"/>
                <w:sz w:val="20"/>
                <w:szCs w:val="20"/>
                <w:lang w:eastAsia="ru-RU"/>
              </w:rPr>
              <w:t xml:space="preserve">, </w:t>
            </w:r>
            <w:r>
              <w:rPr>
                <w:rFonts w:ascii="Times New Roman" w:hAnsi="Times New Roman"/>
                <w:color w:val="000000"/>
                <w:sz w:val="20"/>
                <w:szCs w:val="20"/>
                <w:lang w:eastAsia="ru-RU"/>
              </w:rPr>
              <w:t>Захоронение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314 023 00 01 00 0 Песок, загрязненный химреагентами; 314 023 03 04 03 3 Песок, загрязненный маслами (содержание масел 15% и более); 314 023 03 04 03 4 Песок, загрязненный маслами (содержание масел менее 15%); 314 023 02 01 03 4 Песок, загрязненный мазутом (содержание мазута менее 15%); 314 048 00 01 99 4 Шлак сварочный; 314 043 04 11 00 4 Отходы абразивных материалов в виде пыли и порошка; 314 700 00 00 00 0 Фильтровочные и поглотительные отработанные массы, не загрязненные опасными веществами; 314 016 01 0 00 4 Отходы шлаковаты; 313 000 00 00 00 0 Золы, шлаки от топочных установок и от термической обработки отходов; 341 000 00 00 00 0 Отходы при добыче нефти и газа; 541 002 01 02 03 3 Масла моторные отработанные; 541 002 11 02 03 3 Масла компрессорные отработанные; 541 002 12 02 03 3 Масла турбинные отработанные; 541 002 06 02 03 3 Масла трансмиссионные отработанные; 541 002 07 02 03 3 Масла трансформаторные отработанные, не содержащие галогены, полихлорированные дифенилы и терфенилы; 541 002 03 02 03 3  Масла дизельные отработанные; 541 002 13 02 03 3 Масла гидравлические отработанные, не содержащие галогены; 590 000 00 00 00 0 Другие химические отходы; 544 000 00 00 00 0 Отходы эмульсий и смесей нефтепродуктов; 546 000 00 00 00 0 Шламы нефти и нефтепродуктов; 546 015 01 04 03 3 Шлам очистки трубопроводов и емкостей (бочек, контейнеров, цистерн, гудронаторов) от нефти; 571 099 00 01 00 4 Отходы смеси затвердевших разнородных пластмасс; 575 003 00 01 00 4 Резиноасбестовые отходы (в том числе изделия отработанные и брак); 575 000 00 00 00 0 Отходы резины, включая старые шины; 571 000 00 00 00 0 Затвердевшие отходы пластмасс; 911 001 00 01 00 4 Отходы из жилищ несортированные (исключая крупногабаритные); 912 004 00 01 00 4 Мусор от бытовых помещений организаций несортированный (исключая крупногабаритный); 910 000 00 00 00 0 Твердые коммунальные отходы; 943 000 00 00 00 0 Отходы (осадки) при механической и биологической очистке сточных вод; 940 000 00 00 00 0 Отходы от водоподготовки, обработки сточных вод и использования воды; 953 000 00 00 00 0 Инфильтрационные воды объектов размещения отходов; 187 900 00 00 00 0 Прочие отходы бумаги и картона; 147 006 01 13 00 4 Обувь кожаная рабочая, потерявшая потребительские свойства; 125 001 00 00 00 4 Отходы из жироотделителей, содержащие растительные жировые продукты;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71818000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Салым</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Публичная компания с ограниченной ответственностью "Салым Петролеум Девелопмент Н.В." Нефтеюганский филиал  628327, Нефтеюганский р-он, п.Салым, ул.Юбилейная 15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285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№164 Русскинское м.р. Русскинский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w:t>
            </w:r>
            <w:r>
              <w:rPr>
                <w:rFonts w:ascii="Times New Roman" w:hAnsi="Times New Roman"/>
                <w:color w:val="000000"/>
                <w:sz w:val="20"/>
                <w:szCs w:val="20"/>
                <w:lang w:eastAsia="ru-RU"/>
              </w:rPr>
              <w:t>86-Х</w:t>
            </w:r>
            <w:r w:rsidRPr="00DC5106">
              <w:rPr>
                <w:rFonts w:ascii="Times New Roman" w:hAnsi="Times New Roman"/>
                <w:sz w:val="20"/>
                <w:szCs w:val="20"/>
              </w:rPr>
              <w:t>-00592-250914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№165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287</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288</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№182 Нижнесортымское м.р. Нижне-Сортымский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289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№15 Южно-Соимлорское м.р. Южно-Соимлорский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290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№165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291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№6В3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292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№569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86-00293-Х-00592-250914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№604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Ульт-Ягун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294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№633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295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№31 Рогожниковское м.р. Рогожниковский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№31 Рогожниковское м.р. Рогожниковский л.у.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Комсомольский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296</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№155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297</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№150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298</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№193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299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№94 Ай-Пимское м.р. Ай-Пимский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300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№515п Ляминский 23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Кишик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301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№12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302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№15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303</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№54 Западно-Чигоринское м.р. Ай-Пимский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304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№382         Быстринское м.р.                               Быстринский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г.Лянтор</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305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№384         Быстринское м.р.                               Быстринский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г.Лянтор</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306</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№66 Рогожниковское м.р. Рогожниковский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Большие Леуши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307</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№5В3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308</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№95 Северо-Лабатъюганское м.р. Северо-Лабатъюганский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309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№126 Северо-Лабатъюганское м.р. Северо-Лабатъюганский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310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№514п Западно-Нялинский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Пырьях</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311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№7552п Южно-Мытаяхинское м.р. Южно-Мытаяхинский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Верхнее Лямино</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312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№108 Ай-Пимское м.р. Ай-Пимский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313</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 Западно-Чигоринское м.р. Ай-Пимский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314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№542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315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№601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316</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№630 Восточно-Сургутское м.р. Восточно-Сургутский л.у.</w:t>
            </w:r>
          </w:p>
        </w:tc>
        <w:tc>
          <w:tcPr>
            <w:tcW w:w="461" w:type="pct"/>
            <w:tcBorders>
              <w:left w:val="nil"/>
            </w:tcBorders>
          </w:tcPr>
          <w:p w:rsidR="00CC4A4F" w:rsidRPr="00DC5106" w:rsidRDefault="00CC4A4F" w:rsidP="00CD129C">
            <w:pPr>
              <w:rPr>
                <w:rFonts w:ascii="Times New Roman" w:hAnsi="Times New Roman"/>
              </w:rPr>
            </w:pPr>
            <w:r w:rsidRPr="00DC5106">
              <w:rPr>
                <w:rFonts w:ascii="Times New Roman" w:hAnsi="Times New Roman"/>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317</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№599 Восточно-Сургутское м.р. Восточно-Сургутский л.у.</w:t>
            </w:r>
          </w:p>
        </w:tc>
        <w:tc>
          <w:tcPr>
            <w:tcW w:w="461" w:type="pct"/>
            <w:tcBorders>
              <w:left w:val="nil"/>
            </w:tcBorders>
          </w:tcPr>
          <w:p w:rsidR="00CC4A4F" w:rsidRPr="00DC5106" w:rsidRDefault="00CC4A4F" w:rsidP="00CD129C">
            <w:pPr>
              <w:rPr>
                <w:rFonts w:ascii="Times New Roman" w:hAnsi="Times New Roman"/>
              </w:rPr>
            </w:pPr>
            <w:r w:rsidRPr="00DC5106">
              <w:rPr>
                <w:rFonts w:ascii="Times New Roman" w:hAnsi="Times New Roman"/>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318</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№589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319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№584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320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 Северо-Точинское м.р. Точинский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321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 Ай-Пимское м.р. Ай-Пимский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322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№97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323</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№172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324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№233 Лукъявинское м.р. Тянский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325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№222Б Западно-Сургутское м.р. Западно-Сургутский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Солнечный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326</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№224 Западно-Сургутское м.р. Западно-Сургутский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Солнечный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327</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№221 Западно-Сургутское м.р. Западно-Сургутский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Солнечный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328</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№867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329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 Жумажановское м.р. Жумажановский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shd w:val="clear" w:color="000000" w:fill="FFFFFF"/>
          </w:tcPr>
          <w:p w:rsidR="00CC4A4F" w:rsidRPr="00B73A7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B73A7F">
              <w:rPr>
                <w:rFonts w:ascii="Times New Roman" w:hAnsi="Times New Roman"/>
                <w:color w:val="000000"/>
                <w:sz w:val="20"/>
                <w:szCs w:val="20"/>
                <w:lang w:eastAsia="ru-RU"/>
              </w:rPr>
              <w:t>330</w:t>
            </w:r>
            <w:r>
              <w:rPr>
                <w:rFonts w:ascii="Times New Roman" w:hAnsi="Times New Roman"/>
                <w:color w:val="000000"/>
                <w:sz w:val="20"/>
                <w:szCs w:val="20"/>
                <w:lang w:eastAsia="ru-RU"/>
              </w:rPr>
              <w:t>-Х-00592-250914</w:t>
            </w:r>
          </w:p>
        </w:tc>
        <w:tc>
          <w:tcPr>
            <w:tcW w:w="820" w:type="pct"/>
            <w:tcBorders>
              <w:left w:val="nil"/>
            </w:tcBorders>
          </w:tcPr>
          <w:p w:rsidR="00CC4A4F" w:rsidRPr="00B73A7F" w:rsidRDefault="00CC4A4F" w:rsidP="00CD129C">
            <w:pPr>
              <w:spacing w:after="0" w:line="240" w:lineRule="auto"/>
              <w:rPr>
                <w:rFonts w:ascii="Times New Roman" w:hAnsi="Times New Roman"/>
                <w:color w:val="000000"/>
                <w:sz w:val="20"/>
                <w:szCs w:val="20"/>
                <w:lang w:eastAsia="ru-RU"/>
              </w:rPr>
            </w:pPr>
            <w:r w:rsidRPr="00B73A7F">
              <w:rPr>
                <w:rFonts w:ascii="Times New Roman" w:hAnsi="Times New Roman"/>
                <w:color w:val="000000"/>
                <w:sz w:val="20"/>
                <w:szCs w:val="20"/>
                <w:lang w:eastAsia="ru-RU"/>
              </w:rPr>
              <w:t>шламовый амбар КП-426А Покачевский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B73A7F" w:rsidRDefault="00CC4A4F" w:rsidP="00CD129C">
            <w:pPr>
              <w:spacing w:after="0" w:line="240" w:lineRule="auto"/>
              <w:rPr>
                <w:rFonts w:ascii="Times New Roman" w:hAnsi="Times New Roman"/>
                <w:color w:val="000000"/>
                <w:sz w:val="20"/>
                <w:szCs w:val="20"/>
                <w:lang w:eastAsia="ru-RU"/>
              </w:rPr>
            </w:pPr>
            <w:r w:rsidRPr="00B73A7F">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 341 000 00 00 00 0 Отходы при добыче нефти и газа (буровые сточные воды)</w:t>
            </w:r>
          </w:p>
        </w:tc>
        <w:tc>
          <w:tcPr>
            <w:tcW w:w="483" w:type="pct"/>
            <w:tcBorders>
              <w:left w:val="nil"/>
            </w:tcBorders>
          </w:tcPr>
          <w:p w:rsidR="00CC4A4F" w:rsidRPr="00B73A7F"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B73A7F" w:rsidRDefault="00CC4A4F" w:rsidP="00CD129C">
            <w:pPr>
              <w:spacing w:after="0" w:line="240" w:lineRule="auto"/>
              <w:rPr>
                <w:rFonts w:ascii="Times New Roman" w:hAnsi="Times New Roman"/>
                <w:color w:val="000000"/>
                <w:sz w:val="20"/>
                <w:szCs w:val="20"/>
                <w:lang w:eastAsia="ru-RU"/>
              </w:rPr>
            </w:pPr>
            <w:r w:rsidRPr="00B73A7F">
              <w:rPr>
                <w:rFonts w:ascii="Times New Roman" w:hAnsi="Times New Roman"/>
                <w:color w:val="000000"/>
                <w:sz w:val="20"/>
                <w:szCs w:val="20"/>
                <w:lang w:eastAsia="ru-RU"/>
              </w:rPr>
              <w:t>71884000</w:t>
            </w:r>
          </w:p>
        </w:tc>
        <w:tc>
          <w:tcPr>
            <w:tcW w:w="486" w:type="pct"/>
            <w:tcBorders>
              <w:left w:val="nil"/>
            </w:tcBorders>
          </w:tcPr>
          <w:p w:rsidR="00CC4A4F" w:rsidRPr="00B73A7F" w:rsidRDefault="00CC4A4F" w:rsidP="00CD129C">
            <w:pPr>
              <w:spacing w:after="0" w:line="240" w:lineRule="auto"/>
              <w:rPr>
                <w:rFonts w:ascii="Times New Roman" w:hAnsi="Times New Roman"/>
                <w:color w:val="000000"/>
                <w:sz w:val="20"/>
                <w:szCs w:val="20"/>
                <w:lang w:eastAsia="ru-RU"/>
              </w:rPr>
            </w:pPr>
            <w:r w:rsidRPr="00B73A7F">
              <w:rPr>
                <w:rFonts w:ascii="Times New Roman" w:hAnsi="Times New Roman"/>
                <w:color w:val="000000"/>
                <w:sz w:val="20"/>
                <w:szCs w:val="20"/>
                <w:lang w:eastAsia="ru-RU"/>
              </w:rPr>
              <w:t>г.Покачи</w:t>
            </w:r>
          </w:p>
        </w:tc>
        <w:tc>
          <w:tcPr>
            <w:tcW w:w="742" w:type="pct"/>
            <w:tcBorders>
              <w:left w:val="nil"/>
            </w:tcBorders>
          </w:tcPr>
          <w:p w:rsidR="00CC4A4F" w:rsidRPr="00B73A7F" w:rsidRDefault="00CC4A4F" w:rsidP="00CD129C">
            <w:pPr>
              <w:spacing w:after="0" w:line="240" w:lineRule="auto"/>
              <w:rPr>
                <w:rFonts w:ascii="Times New Roman" w:hAnsi="Times New Roman"/>
                <w:color w:val="000000"/>
                <w:sz w:val="20"/>
                <w:szCs w:val="20"/>
                <w:lang w:eastAsia="ru-RU"/>
              </w:rPr>
            </w:pPr>
            <w:r w:rsidRPr="00B73A7F">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331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№511 Яунлоское м.р. Яунлорский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332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№528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333</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№509 Яунлоское м.р. Яунлорский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334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№145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335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КП-431Б Покачевский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71884000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г.Покачи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336</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№80 Конитлорское м.р. Конитлорский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337</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№383         Быстринское м.р.                               Быстринский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г.Лянтор</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86-00338-Х-00592-250914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№45               Западно-Сахалинского м.р. Сахалинский л.у.</w:t>
            </w:r>
          </w:p>
        </w:tc>
        <w:tc>
          <w:tcPr>
            <w:tcW w:w="461" w:type="pct"/>
            <w:tcBorders>
              <w:left w:val="nil"/>
            </w:tcBorders>
            <w:shd w:val="clear" w:color="000000" w:fill="FFFFFF"/>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Горный</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"Лянторнефть" ОАО "Сургутнефтегаз" 628449, г.Лянтор, ул. Назаргалеева 22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339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№188 Нижнесортымское м.р. Нижне-Сортымский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340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№92 Конитлорское м.р. Конитлорский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341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№187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342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№110 Ай-Пимское м.р. Ай-Пимский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343</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№20 Алехинское м.р. Алехинский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344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345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346</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№135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347</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№535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348</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№548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349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№550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350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№632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351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№627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352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№553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353</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№565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354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№577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355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№611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86-00356-Х-00592-250914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№214 Западно-Сургутское м.р. Западно-Сургутский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Солнечный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357</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 Северо-Точинское м.р. Точинский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358</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№508 Яунлоское м.р. Яунлорский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359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№147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360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№163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361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№884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1B0AD5">
        <w:trPr>
          <w:trHeight w:val="846"/>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362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№636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363</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№600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364</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№558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1B0AD5">
        <w:trPr>
          <w:trHeight w:val="846"/>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365</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№534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366</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№519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w:t>
            </w:r>
            <w:r>
              <w:rPr>
                <w:rFonts w:ascii="Times New Roman" w:hAnsi="Times New Roman"/>
                <w:color w:val="000000"/>
                <w:sz w:val="20"/>
                <w:szCs w:val="20"/>
                <w:lang w:eastAsia="ru-RU"/>
              </w:rPr>
              <w:t>67-Х-00592-250914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№24 Жумажановское м.р. Жумажановский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1B0AD5">
        <w:trPr>
          <w:trHeight w:val="846"/>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w:t>
            </w:r>
            <w:r>
              <w:rPr>
                <w:rFonts w:ascii="Times New Roman" w:hAnsi="Times New Roman"/>
                <w:color w:val="000000"/>
                <w:sz w:val="20"/>
                <w:szCs w:val="20"/>
                <w:lang w:eastAsia="ru-RU"/>
              </w:rPr>
              <w:t>68-Х-00592-250914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№12 Южно-Соимлорское м.р. Южно-Соимлорский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w:t>
            </w:r>
            <w:r>
              <w:rPr>
                <w:rFonts w:ascii="Times New Roman" w:hAnsi="Times New Roman"/>
                <w:color w:val="000000"/>
                <w:sz w:val="20"/>
                <w:szCs w:val="20"/>
                <w:lang w:eastAsia="ru-RU"/>
              </w:rPr>
              <w:t>69-Х-00592-250914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№184 Мурьяунское м.р. Тянский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37</w:t>
            </w:r>
            <w:r>
              <w:rPr>
                <w:rFonts w:ascii="Times New Roman" w:hAnsi="Times New Roman"/>
                <w:color w:val="000000"/>
                <w:sz w:val="20"/>
                <w:szCs w:val="20"/>
                <w:lang w:eastAsia="ru-RU"/>
              </w:rPr>
              <w:t>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№53 Восточно-Мытаяхинское м.р. Восточно-Мытаяхинский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1B0AD5">
        <w:trPr>
          <w:trHeight w:val="846"/>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37</w:t>
            </w:r>
            <w:r>
              <w:rPr>
                <w:rFonts w:ascii="Times New Roman" w:hAnsi="Times New Roman"/>
                <w:color w:val="000000"/>
                <w:sz w:val="20"/>
                <w:szCs w:val="20"/>
                <w:lang w:eastAsia="ru-RU"/>
              </w:rPr>
              <w:t>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№141 Северо-Лабатъюганское м.р. Северо-Лабатъюганский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37</w:t>
            </w:r>
            <w:r>
              <w:rPr>
                <w:rFonts w:ascii="Times New Roman" w:hAnsi="Times New Roman"/>
                <w:color w:val="000000"/>
                <w:sz w:val="20"/>
                <w:szCs w:val="20"/>
                <w:lang w:eastAsia="ru-RU"/>
              </w:rPr>
              <w:t>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№143 Северо-Лабатъюганское м.р. Северо-Лабатъюганский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37</w:t>
            </w:r>
            <w:r>
              <w:rPr>
                <w:rFonts w:ascii="Times New Roman" w:hAnsi="Times New Roman"/>
                <w:color w:val="000000"/>
                <w:sz w:val="20"/>
                <w:szCs w:val="20"/>
                <w:lang w:eastAsia="ru-RU"/>
              </w:rPr>
              <w:t>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№146 Северо-Лабатъюганское м.р. Северо-Лабатъюганский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37</w:t>
            </w:r>
            <w:r>
              <w:rPr>
                <w:rFonts w:ascii="Times New Roman" w:hAnsi="Times New Roman"/>
                <w:color w:val="000000"/>
                <w:sz w:val="20"/>
                <w:szCs w:val="20"/>
                <w:lang w:eastAsia="ru-RU"/>
              </w:rPr>
              <w:t>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№152 Северо-Лабатъюганское м.р. Северо-Лабатъюганский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37</w:t>
            </w:r>
            <w:r>
              <w:rPr>
                <w:rFonts w:ascii="Times New Roman" w:hAnsi="Times New Roman"/>
                <w:color w:val="000000"/>
                <w:sz w:val="20"/>
                <w:szCs w:val="20"/>
                <w:lang w:eastAsia="ru-RU"/>
              </w:rPr>
              <w:t>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№385         Быстринское м.р.                               Быстринский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г.Лянтор</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w:t>
            </w:r>
            <w:r>
              <w:rPr>
                <w:rFonts w:ascii="Times New Roman" w:hAnsi="Times New Roman"/>
                <w:color w:val="000000"/>
                <w:sz w:val="20"/>
                <w:szCs w:val="20"/>
                <w:lang w:eastAsia="ru-RU"/>
              </w:rPr>
              <w:t>76-Х-00592-250914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№883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1B0AD5">
        <w:trPr>
          <w:trHeight w:val="846"/>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w:t>
            </w:r>
            <w:r>
              <w:rPr>
                <w:rFonts w:ascii="Times New Roman" w:hAnsi="Times New Roman"/>
                <w:color w:val="000000"/>
                <w:sz w:val="20"/>
                <w:szCs w:val="20"/>
                <w:lang w:eastAsia="ru-RU"/>
              </w:rPr>
              <w:t>77-Х-00592-250914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№563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Ульт-Ягун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w:t>
            </w:r>
            <w:r>
              <w:rPr>
                <w:rFonts w:ascii="Times New Roman" w:hAnsi="Times New Roman"/>
                <w:color w:val="000000"/>
                <w:sz w:val="20"/>
                <w:szCs w:val="20"/>
                <w:lang w:eastAsia="ru-RU"/>
              </w:rPr>
              <w:t>78-Х-00592-250914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№634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w:t>
            </w:r>
            <w:r>
              <w:rPr>
                <w:rFonts w:ascii="Times New Roman" w:hAnsi="Times New Roman"/>
                <w:color w:val="000000"/>
                <w:sz w:val="20"/>
                <w:szCs w:val="20"/>
                <w:lang w:eastAsia="ru-RU"/>
              </w:rPr>
              <w:t>79-Х-00592-250914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№97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38</w:t>
            </w:r>
            <w:r>
              <w:rPr>
                <w:rFonts w:ascii="Times New Roman" w:hAnsi="Times New Roman"/>
                <w:color w:val="000000"/>
                <w:sz w:val="20"/>
                <w:szCs w:val="20"/>
                <w:lang w:eastAsia="ru-RU"/>
              </w:rPr>
              <w:t>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№160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1B0AD5">
        <w:trPr>
          <w:trHeight w:val="562"/>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38</w:t>
            </w:r>
            <w:r>
              <w:rPr>
                <w:rFonts w:ascii="Times New Roman" w:hAnsi="Times New Roman"/>
                <w:color w:val="000000"/>
                <w:sz w:val="20"/>
                <w:szCs w:val="20"/>
                <w:lang w:eastAsia="ru-RU"/>
              </w:rPr>
              <w:t>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№26 Жумажановское м.р. Жумажановский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38</w:t>
            </w:r>
            <w:r>
              <w:rPr>
                <w:rFonts w:ascii="Times New Roman" w:hAnsi="Times New Roman"/>
                <w:color w:val="000000"/>
                <w:sz w:val="20"/>
                <w:szCs w:val="20"/>
                <w:lang w:eastAsia="ru-RU"/>
              </w:rPr>
              <w:t>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КП-15 Нонг-Еганский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71884000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г.Покачи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38</w:t>
            </w:r>
            <w:r>
              <w:rPr>
                <w:rFonts w:ascii="Times New Roman" w:hAnsi="Times New Roman"/>
                <w:color w:val="000000"/>
                <w:sz w:val="20"/>
                <w:szCs w:val="20"/>
                <w:lang w:eastAsia="ru-RU"/>
              </w:rPr>
              <w:t>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№178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38</w:t>
            </w:r>
            <w:r>
              <w:rPr>
                <w:rFonts w:ascii="Times New Roman" w:hAnsi="Times New Roman"/>
                <w:color w:val="000000"/>
                <w:sz w:val="20"/>
                <w:szCs w:val="20"/>
                <w:lang w:eastAsia="ru-RU"/>
              </w:rPr>
              <w:t>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№170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38</w:t>
            </w:r>
            <w:r>
              <w:rPr>
                <w:rFonts w:ascii="Times New Roman" w:hAnsi="Times New Roman"/>
                <w:color w:val="000000"/>
                <w:sz w:val="20"/>
                <w:szCs w:val="20"/>
                <w:lang w:eastAsia="ru-RU"/>
              </w:rPr>
              <w:t>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КП-29 Нонг-Еганский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71884000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г.Покачи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tcPr>
          <w:p w:rsidR="00CC4A4F" w:rsidRPr="00A447DA" w:rsidRDefault="00CC4A4F" w:rsidP="001B0AD5">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86-00386-</w:t>
            </w:r>
            <w:r w:rsidRPr="00A447DA">
              <w:rPr>
                <w:rFonts w:ascii="Times New Roman" w:hAnsi="Times New Roman"/>
                <w:color w:val="000000"/>
                <w:sz w:val="20"/>
                <w:szCs w:val="20"/>
                <w:lang w:eastAsia="ru-RU"/>
              </w:rPr>
              <w:t>Х</w:t>
            </w:r>
            <w:r w:rsidRPr="00DC5106">
              <w:rPr>
                <w:rFonts w:ascii="Times New Roman" w:hAnsi="Times New Roman"/>
                <w:sz w:val="20"/>
                <w:szCs w:val="20"/>
              </w:rPr>
              <w:t>-00592-250914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КП-28 Нонг-Еганский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71884000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г.Покачи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w:t>
            </w:r>
            <w:r>
              <w:rPr>
                <w:rFonts w:ascii="Times New Roman" w:hAnsi="Times New Roman"/>
                <w:color w:val="000000"/>
                <w:sz w:val="20"/>
                <w:szCs w:val="20"/>
                <w:lang w:eastAsia="ru-RU"/>
              </w:rPr>
              <w:t>87-Х-00592-250914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7150п Чанатойское м.р.                                         Чанатойский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w:t>
            </w:r>
            <w:r>
              <w:rPr>
                <w:rFonts w:ascii="Times New Roman" w:hAnsi="Times New Roman"/>
                <w:color w:val="000000"/>
                <w:sz w:val="20"/>
                <w:szCs w:val="20"/>
                <w:lang w:eastAsia="ru-RU"/>
              </w:rPr>
              <w:t>88-Х-00592-250914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КП-41 Нонг-Еганский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71884000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г.Покачи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w:t>
            </w:r>
            <w:r>
              <w:rPr>
                <w:rFonts w:ascii="Times New Roman" w:hAnsi="Times New Roman"/>
                <w:color w:val="000000"/>
                <w:sz w:val="20"/>
                <w:szCs w:val="20"/>
                <w:lang w:eastAsia="ru-RU"/>
              </w:rPr>
              <w:t>89-Х-00592-250914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№188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39</w:t>
            </w:r>
            <w:r>
              <w:rPr>
                <w:rFonts w:ascii="Times New Roman" w:hAnsi="Times New Roman"/>
                <w:color w:val="000000"/>
                <w:sz w:val="20"/>
                <w:szCs w:val="20"/>
                <w:lang w:eastAsia="ru-RU"/>
              </w:rPr>
              <w:t>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№103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39</w:t>
            </w:r>
            <w:r>
              <w:rPr>
                <w:rFonts w:ascii="Times New Roman" w:hAnsi="Times New Roman"/>
                <w:color w:val="000000"/>
                <w:sz w:val="20"/>
                <w:szCs w:val="20"/>
                <w:lang w:eastAsia="ru-RU"/>
              </w:rPr>
              <w:t>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№145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39</w:t>
            </w:r>
            <w:r>
              <w:rPr>
                <w:rFonts w:ascii="Times New Roman" w:hAnsi="Times New Roman"/>
                <w:color w:val="000000"/>
                <w:sz w:val="20"/>
                <w:szCs w:val="20"/>
                <w:lang w:eastAsia="ru-RU"/>
              </w:rPr>
              <w:t>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№25 Жумажановское м.р. Жумажановский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39</w:t>
            </w:r>
            <w:r>
              <w:rPr>
                <w:rFonts w:ascii="Times New Roman" w:hAnsi="Times New Roman"/>
                <w:color w:val="000000"/>
                <w:sz w:val="20"/>
                <w:szCs w:val="20"/>
                <w:lang w:eastAsia="ru-RU"/>
              </w:rPr>
              <w:t>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39</w:t>
            </w:r>
            <w:r>
              <w:rPr>
                <w:rFonts w:ascii="Times New Roman" w:hAnsi="Times New Roman"/>
                <w:color w:val="000000"/>
                <w:sz w:val="20"/>
                <w:szCs w:val="20"/>
                <w:lang w:eastAsia="ru-RU"/>
              </w:rPr>
              <w:t>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№109 Ай-Пимское м.р. Ай-Пимский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(буровой шлам, прошедший 3-хступенчатую очистку);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39</w:t>
            </w:r>
            <w:r>
              <w:rPr>
                <w:rFonts w:ascii="Times New Roman" w:hAnsi="Times New Roman"/>
                <w:color w:val="000000"/>
                <w:sz w:val="20"/>
                <w:szCs w:val="20"/>
                <w:lang w:eastAsia="ru-RU"/>
              </w:rPr>
              <w:t>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№379         Быстринское м.р.                               Быстринский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г.Лянтор</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86-00396-Х-00592-250914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№62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и газа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86-00397-Х-00592-250914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№503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86-00398-Х-00592-250914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№580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86-00399-Х-00592-250914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№647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40</w:t>
            </w:r>
            <w:r>
              <w:rPr>
                <w:rFonts w:ascii="Times New Roman" w:hAnsi="Times New Roman"/>
                <w:color w:val="000000"/>
                <w:sz w:val="20"/>
                <w:szCs w:val="20"/>
                <w:lang w:eastAsia="ru-RU"/>
              </w:rPr>
              <w:t>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 Лосевое м.р. Лосевой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40</w:t>
            </w:r>
            <w:r>
              <w:rPr>
                <w:rFonts w:ascii="Times New Roman" w:hAnsi="Times New Roman"/>
                <w:color w:val="000000"/>
                <w:sz w:val="20"/>
                <w:szCs w:val="20"/>
                <w:lang w:eastAsia="ru-RU"/>
              </w:rPr>
              <w:t>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№219 Нижнесортымское м.р. Нижне-Сортымский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40</w:t>
            </w:r>
            <w:r>
              <w:rPr>
                <w:rFonts w:ascii="Times New Roman" w:hAnsi="Times New Roman"/>
                <w:color w:val="000000"/>
                <w:sz w:val="20"/>
                <w:szCs w:val="20"/>
                <w:lang w:eastAsia="ru-RU"/>
              </w:rPr>
              <w:t>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№107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40</w:t>
            </w:r>
            <w:r>
              <w:rPr>
                <w:rFonts w:ascii="Times New Roman" w:hAnsi="Times New Roman"/>
                <w:color w:val="000000"/>
                <w:sz w:val="20"/>
                <w:szCs w:val="20"/>
                <w:lang w:eastAsia="ru-RU"/>
              </w:rPr>
              <w:t>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№137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40</w:t>
            </w:r>
            <w:r>
              <w:rPr>
                <w:rFonts w:ascii="Times New Roman" w:hAnsi="Times New Roman"/>
                <w:color w:val="000000"/>
                <w:sz w:val="20"/>
                <w:szCs w:val="20"/>
                <w:lang w:eastAsia="ru-RU"/>
              </w:rPr>
              <w:t>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№144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40</w:t>
            </w:r>
            <w:r>
              <w:rPr>
                <w:rFonts w:ascii="Times New Roman" w:hAnsi="Times New Roman"/>
                <w:color w:val="000000"/>
                <w:sz w:val="20"/>
                <w:szCs w:val="20"/>
                <w:lang w:eastAsia="ru-RU"/>
              </w:rPr>
              <w:t>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№153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06-Х-00592-250914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№156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07-Х-00592-250914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№510 Яунлоское м.р. Яунлорский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08-Х-00592-250914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№658 Восточно-Елового м.р. Восточно-Еловый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Ульт-Ягун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09-Х-00592-250914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№646 Восточно-Елового м.р. Восточно-Еловый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Ульт-Ягун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41</w:t>
            </w:r>
            <w:r>
              <w:rPr>
                <w:rFonts w:ascii="Times New Roman" w:hAnsi="Times New Roman"/>
                <w:color w:val="000000"/>
                <w:sz w:val="20"/>
                <w:szCs w:val="20"/>
                <w:lang w:eastAsia="ru-RU"/>
              </w:rPr>
              <w:t>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№657 Восточно-Елового м.р. Восточно-Еловый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Ульт-Ягун</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41</w:t>
            </w:r>
            <w:r>
              <w:rPr>
                <w:rFonts w:ascii="Times New Roman" w:hAnsi="Times New Roman"/>
                <w:color w:val="000000"/>
                <w:sz w:val="20"/>
                <w:szCs w:val="20"/>
                <w:lang w:eastAsia="ru-RU"/>
              </w:rPr>
              <w:t>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№536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41</w:t>
            </w:r>
            <w:r>
              <w:rPr>
                <w:rFonts w:ascii="Times New Roman" w:hAnsi="Times New Roman"/>
                <w:color w:val="000000"/>
                <w:sz w:val="20"/>
                <w:szCs w:val="20"/>
                <w:lang w:eastAsia="ru-RU"/>
              </w:rPr>
              <w:t>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№100 Ай-Пимское м.р. Ай-Пимский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41</w:t>
            </w:r>
            <w:r>
              <w:rPr>
                <w:rFonts w:ascii="Times New Roman" w:hAnsi="Times New Roman"/>
                <w:color w:val="000000"/>
                <w:sz w:val="20"/>
                <w:szCs w:val="20"/>
                <w:lang w:eastAsia="ru-RU"/>
              </w:rPr>
              <w:t>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№107 Ай-Пимское м.р. Ай-Пимский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41</w:t>
            </w:r>
            <w:r>
              <w:rPr>
                <w:rFonts w:ascii="Times New Roman" w:hAnsi="Times New Roman"/>
                <w:color w:val="000000"/>
                <w:sz w:val="20"/>
                <w:szCs w:val="20"/>
                <w:lang w:eastAsia="ru-RU"/>
              </w:rPr>
              <w:t>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41</w:t>
            </w:r>
            <w:r>
              <w:rPr>
                <w:rFonts w:ascii="Times New Roman" w:hAnsi="Times New Roman"/>
                <w:color w:val="000000"/>
                <w:sz w:val="20"/>
                <w:szCs w:val="20"/>
                <w:lang w:eastAsia="ru-RU"/>
              </w:rPr>
              <w:t>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 Ватлорское м.р. Ватлорский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86-00416-Х-00592-250914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№51 Восточно-Мытаяхинское м.р. Восточно-Мытаяхинский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41</w:t>
            </w:r>
            <w:r>
              <w:rPr>
                <w:rFonts w:ascii="Times New Roman" w:hAnsi="Times New Roman"/>
                <w:color w:val="000000"/>
                <w:sz w:val="20"/>
                <w:szCs w:val="20"/>
                <w:lang w:eastAsia="ru-RU"/>
              </w:rPr>
              <w:t>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№950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18-Х-00592-250914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№986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19-Х-00592-250914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№629 Восточно-Сургутское м.р. Восточно-Сургутский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г.Сургут</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"Сургутнефть" ОАО "Сургутнефтегаз" 628404, г.Сургут, пр. Набережный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42</w:t>
            </w:r>
            <w:r>
              <w:rPr>
                <w:rFonts w:ascii="Times New Roman" w:hAnsi="Times New Roman"/>
                <w:color w:val="000000"/>
                <w:sz w:val="20"/>
                <w:szCs w:val="20"/>
                <w:lang w:eastAsia="ru-RU"/>
              </w:rPr>
              <w:t>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№11 Жумажановское м.р. Жумажановский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42</w:t>
            </w:r>
            <w:r>
              <w:rPr>
                <w:rFonts w:ascii="Times New Roman" w:hAnsi="Times New Roman"/>
                <w:color w:val="000000"/>
                <w:sz w:val="20"/>
                <w:szCs w:val="20"/>
                <w:lang w:eastAsia="ru-RU"/>
              </w:rPr>
              <w:t>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 Жумажановское м.р. Жумажановский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42</w:t>
            </w:r>
            <w:r>
              <w:rPr>
                <w:rFonts w:ascii="Times New Roman" w:hAnsi="Times New Roman"/>
                <w:color w:val="000000"/>
                <w:sz w:val="20"/>
                <w:szCs w:val="20"/>
                <w:lang w:eastAsia="ru-RU"/>
              </w:rPr>
              <w:t>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№21 Жумажановское м.р. Жумажановский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42</w:t>
            </w:r>
            <w:r>
              <w:rPr>
                <w:rFonts w:ascii="Times New Roman" w:hAnsi="Times New Roman"/>
                <w:color w:val="000000"/>
                <w:sz w:val="20"/>
                <w:szCs w:val="20"/>
                <w:lang w:eastAsia="ru-RU"/>
              </w:rPr>
              <w:t>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№23 Жумажановское м.р. Жумажановский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42</w:t>
            </w:r>
            <w:r>
              <w:rPr>
                <w:rFonts w:ascii="Times New Roman" w:hAnsi="Times New Roman"/>
                <w:color w:val="000000"/>
                <w:sz w:val="20"/>
                <w:szCs w:val="20"/>
                <w:lang w:eastAsia="ru-RU"/>
              </w:rPr>
              <w:t>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№В3 Жумажановское м.р. Жумажановский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42</w:t>
            </w:r>
            <w:r>
              <w:rPr>
                <w:rFonts w:ascii="Times New Roman" w:hAnsi="Times New Roman"/>
                <w:color w:val="000000"/>
                <w:sz w:val="20"/>
                <w:szCs w:val="20"/>
                <w:lang w:eastAsia="ru-RU"/>
              </w:rPr>
              <w:t>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№227 Лукъявинское м.р. Тянский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26-Х-00592-250914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№172 Мурьяунское м.р. Тянский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27-Х-00592-250914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№102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28-Х-00592-250914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№3В3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29-Х-00592-250914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№137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30-Х-00592-250914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№195 Русскинское м.р. Русскинский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Русскинская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"Комсомольскнефть" ОАО "Сургутнефтегаз" 628456, Сургутский р-он, пгт.Федоровский, ул.Пионерная 26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31-Х-00592-250914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№9015п Западно-Туманное м.р. Западно-Туманный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Скрипунова</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32-Х-00592-250914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№906р Рогожниковское м.р. Рогожниковский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Комсомольский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33-Х-00592-250914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w:t>
            </w:r>
            <w:r>
              <w:rPr>
                <w:rFonts w:ascii="Times New Roman" w:hAnsi="Times New Roman"/>
                <w:color w:val="000000"/>
                <w:sz w:val="20"/>
                <w:szCs w:val="20"/>
                <w:lang w:eastAsia="ru-RU"/>
              </w:rPr>
              <w:t>511им.Н.К. Байбакова</w:t>
            </w:r>
            <w:r w:rsidRPr="00A447DA">
              <w:rPr>
                <w:rFonts w:ascii="Times New Roman" w:hAnsi="Times New Roman"/>
                <w:color w:val="000000"/>
                <w:sz w:val="20"/>
                <w:szCs w:val="20"/>
                <w:lang w:eastAsia="ru-RU"/>
              </w:rPr>
              <w:t xml:space="preserve"> м.р. Рогожниковский </w:t>
            </w:r>
            <w:r>
              <w:rPr>
                <w:rFonts w:ascii="Times New Roman" w:hAnsi="Times New Roman"/>
                <w:color w:val="000000"/>
                <w:sz w:val="20"/>
                <w:szCs w:val="20"/>
                <w:lang w:eastAsia="ru-RU"/>
              </w:rPr>
              <w:t xml:space="preserve">5 </w:t>
            </w:r>
            <w:r w:rsidRPr="00A447DA">
              <w:rPr>
                <w:rFonts w:ascii="Times New Roman" w:hAnsi="Times New Roman"/>
                <w:color w:val="000000"/>
                <w:sz w:val="20"/>
                <w:szCs w:val="20"/>
                <w:lang w:eastAsia="ru-RU"/>
              </w:rPr>
              <w:t>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поселок </w:t>
            </w:r>
            <w:r>
              <w:rPr>
                <w:rFonts w:ascii="Times New Roman" w:hAnsi="Times New Roman"/>
                <w:color w:val="000000"/>
                <w:sz w:val="20"/>
                <w:szCs w:val="20"/>
                <w:lang w:eastAsia="ru-RU"/>
              </w:rPr>
              <w:t>Горнореченск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35-Х-00592-250914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№160 Рогожниковское м.р. Рогожниковский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Карымкары</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43</w:t>
            </w:r>
            <w:r>
              <w:rPr>
                <w:rFonts w:ascii="Times New Roman" w:hAnsi="Times New Roman"/>
                <w:color w:val="000000"/>
                <w:sz w:val="20"/>
                <w:szCs w:val="20"/>
                <w:lang w:eastAsia="ru-RU"/>
              </w:rPr>
              <w:t>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№907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43</w:t>
            </w:r>
            <w:r>
              <w:rPr>
                <w:rFonts w:ascii="Times New Roman" w:hAnsi="Times New Roman"/>
                <w:color w:val="000000"/>
                <w:sz w:val="20"/>
                <w:szCs w:val="20"/>
                <w:lang w:eastAsia="ru-RU"/>
              </w:rPr>
              <w:t>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№942 Федоровское м.р. Федоровский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43</w:t>
            </w:r>
            <w:r>
              <w:rPr>
                <w:rFonts w:ascii="Times New Roman" w:hAnsi="Times New Roman"/>
                <w:color w:val="000000"/>
                <w:sz w:val="20"/>
                <w:szCs w:val="20"/>
                <w:lang w:eastAsia="ru-RU"/>
              </w:rPr>
              <w:t>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№888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43</w:t>
            </w:r>
            <w:r>
              <w:rPr>
                <w:rFonts w:ascii="Times New Roman" w:hAnsi="Times New Roman"/>
                <w:color w:val="000000"/>
                <w:sz w:val="20"/>
                <w:szCs w:val="20"/>
                <w:lang w:eastAsia="ru-RU"/>
              </w:rPr>
              <w:t>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№890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40-Х-00592-250914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№891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441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№938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442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№502 им. Н.К. Байбаков м.р. Рогожниковский 5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Сосновая</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443</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№41               Западно-Сахалинского м.р. Сахалинский л.у.</w:t>
            </w:r>
          </w:p>
        </w:tc>
        <w:tc>
          <w:tcPr>
            <w:tcW w:w="461" w:type="pct"/>
            <w:tcBorders>
              <w:left w:val="nil"/>
            </w:tcBorders>
            <w:shd w:val="clear" w:color="000000" w:fill="FFFFFF"/>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Горный</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"Лянторнефть" ОАО "Сургутнефтегаз" 628449, г.Лянтор, ул. Назаргалеева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444</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№42               Западно-Камынское м.р. Западно-Камынского л.у.</w:t>
            </w:r>
          </w:p>
        </w:tc>
        <w:tc>
          <w:tcPr>
            <w:tcW w:w="461" w:type="pct"/>
            <w:tcBorders>
              <w:left w:val="nil"/>
            </w:tcBorders>
            <w:shd w:val="clear" w:color="000000" w:fill="FFFFFF"/>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Горный</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"Лянторнефть" ОАО "Сургутнефтегаз" 628449, г.Лянтор, ул. Назаргалеева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445</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№25               Западно-Сахалинского м.р. Сахалинский л.у.</w:t>
            </w:r>
          </w:p>
        </w:tc>
        <w:tc>
          <w:tcPr>
            <w:tcW w:w="461" w:type="pct"/>
            <w:tcBorders>
              <w:left w:val="nil"/>
            </w:tcBorders>
            <w:shd w:val="clear" w:color="000000" w:fill="FFFFFF"/>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Горный</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"Лянторнефть" ОАО "Сургутнефтегаз" 628449, г.Лянтор, ул. Назаргалеева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446</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№50               Западно-Сахалинского м.р. Сахалинский л.у.</w:t>
            </w:r>
          </w:p>
        </w:tc>
        <w:tc>
          <w:tcPr>
            <w:tcW w:w="461" w:type="pct"/>
            <w:tcBorders>
              <w:left w:val="nil"/>
            </w:tcBorders>
            <w:shd w:val="clear" w:color="000000" w:fill="FFFFFF"/>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Горный</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"Лянторнефть" ОАО "Сургутнефтегаз" 628449, г.Лянтор, ул. Назаргалеева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447</w:t>
            </w:r>
            <w:r>
              <w:rPr>
                <w:rFonts w:ascii="Times New Roman" w:hAnsi="Times New Roman"/>
                <w:color w:val="000000"/>
                <w:sz w:val="20"/>
                <w:szCs w:val="20"/>
                <w:lang w:eastAsia="ru-RU"/>
              </w:rPr>
              <w:t>-Х-00592-250914</w:t>
            </w:r>
          </w:p>
        </w:tc>
        <w:tc>
          <w:tcPr>
            <w:tcW w:w="820"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№18               Северо-Селияровского м.р. Северо-Селияровский л.у.</w:t>
            </w:r>
          </w:p>
        </w:tc>
        <w:tc>
          <w:tcPr>
            <w:tcW w:w="461" w:type="pct"/>
            <w:tcBorders>
              <w:left w:val="nil"/>
            </w:tcBorders>
            <w:shd w:val="clear" w:color="000000" w:fill="FFFFFF"/>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71829000</w:t>
            </w:r>
          </w:p>
        </w:tc>
        <w:tc>
          <w:tcPr>
            <w:tcW w:w="486"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Пырьях</w:t>
            </w:r>
          </w:p>
        </w:tc>
        <w:tc>
          <w:tcPr>
            <w:tcW w:w="742" w:type="pct"/>
            <w:tcBorders>
              <w:left w:val="nil"/>
            </w:tcBorders>
            <w:shd w:val="clear" w:color="000000" w:fill="FFFFFF"/>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"Лянторнефть" ОАО "Сургутнефтегаз" 628449, г.Лянтор, ул. Назаргалеева 22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448</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№49 Жумажановское м.р. Жумажановский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449</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№98 Северо-Лабатьюганское м.р. Северо-Лабатьюганский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прошедший 3-хступенчатую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450</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КП-35 Северо-Покачевский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71884000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г.Покачи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451</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КП-10 Северо-Покачевский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 341 000 00 00 00 0 Отходы при добыче нефти и газа (буровые сточные воды)</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71884000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г.Покачи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"Покачевнефтегаз"  628661, г.Покачи, ул.Комсомольская 8</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452</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№8425п Юганский 17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деревня Таурова</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453</w:t>
            </w:r>
            <w:r>
              <w:rPr>
                <w:rFonts w:ascii="Times New Roman" w:hAnsi="Times New Roman"/>
                <w:color w:val="000000"/>
                <w:sz w:val="20"/>
                <w:szCs w:val="20"/>
                <w:lang w:eastAsia="ru-RU"/>
              </w:rPr>
              <w:t>-Х-00592-250914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№4237р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54-Х-00592-250914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№921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"Федоровскнефть" ОАО "Сургутнефтегаз" 628400, г.Сургут, ул.Флегонта Показаньева 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86-00455-Х-00592-250914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Шламонакопитель №14036135 Быстринское м.р. Быстринский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образовавшийся при использованием бурового раствора на углеводородной основе); 341 000 00 00 00 0 Отходы при добыче нефти и газа (шлам, содержащий углеводороды более 2%); 341 000 00 00 00 0 Отходы при добыче нефти и газа (буровой шлам с использованием солевых биополимерных растворов); 341 000 00 00 00 0 Отходы при добыче нефти (шлам, образующийся при капитальном ремонте скважин); 341 000 00 00 00 0 Отходы при добыче нефти (шлам минеральной очистки попутного нефтяного газа); 314 023 03 01 03 4 Песок, загрязненный маслами (содержание масел менее 15 %); 314 023 03 04 03 3 Песок, загрязненный маслами (содержание масел 15 % и более); 546 015 01 04 03 3 Шлам очистки трубопроводов и емкостей (бочек, контейнеров, цистерн, гудронаторов) от нефти; 546 000 00 00 00 0 Шламы нефти и нефтепродуктов (нефтешлам от термич. обработки и мойки труб НКТ при добыче);  546 000 00 00 00 0 Шламы нефти и нефтепродуктов (шлам от мойки автотранспортных средств); 546 000 00 00 00 0 Шламы нефти и нефтепродуктов (нефтешлам от зачистки резервуаров РВС); 546 000 00 00 00 0 Шламы нефти и нефтепродуктов (нефтешлам от химической спецодежды); 546 000 00 00 00 0 Шламы нефти и нефтепродуктов (шлам от мойки нефтепромыслов.</w:t>
            </w:r>
          </w:p>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оборудования с сод. нефтепродуктов более 15%)</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п.с.т.Сайгатина</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3F44D0"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3F44D0">
              <w:rPr>
                <w:rFonts w:ascii="Times New Roman" w:hAnsi="Times New Roman"/>
                <w:color w:val="000000"/>
                <w:sz w:val="20"/>
                <w:szCs w:val="20"/>
                <w:lang w:eastAsia="ru-RU"/>
              </w:rPr>
              <w:t>456</w:t>
            </w:r>
            <w:r>
              <w:rPr>
                <w:rFonts w:ascii="Times New Roman" w:hAnsi="Times New Roman"/>
                <w:color w:val="000000"/>
                <w:sz w:val="20"/>
                <w:szCs w:val="20"/>
                <w:lang w:eastAsia="ru-RU"/>
              </w:rPr>
              <w:t>-Х-00592-250914</w:t>
            </w:r>
          </w:p>
        </w:tc>
        <w:tc>
          <w:tcPr>
            <w:tcW w:w="820"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sidRPr="003F44D0">
              <w:rPr>
                <w:rFonts w:ascii="Times New Roman" w:hAnsi="Times New Roman"/>
                <w:color w:val="000000"/>
                <w:sz w:val="20"/>
                <w:szCs w:val="20"/>
                <w:lang w:eastAsia="ru-RU"/>
              </w:rPr>
              <w:t>Шламовый амбар в районе КП-255Б Южно-Ягунское м.р.</w:t>
            </w:r>
          </w:p>
        </w:tc>
        <w:tc>
          <w:tcPr>
            <w:tcW w:w="461"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sidRPr="003F44D0">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sidRPr="003F44D0">
              <w:rPr>
                <w:rFonts w:ascii="Times New Roman" w:hAnsi="Times New Roman"/>
                <w:color w:val="000000"/>
                <w:sz w:val="20"/>
                <w:szCs w:val="20"/>
                <w:lang w:eastAsia="ru-RU"/>
              </w:rPr>
              <w:t>71826000</w:t>
            </w:r>
          </w:p>
        </w:tc>
        <w:tc>
          <w:tcPr>
            <w:tcW w:w="486"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sidRPr="003F44D0">
              <w:rPr>
                <w:rFonts w:ascii="Times New Roman" w:hAnsi="Times New Roman"/>
                <w:color w:val="000000"/>
                <w:sz w:val="20"/>
                <w:szCs w:val="20"/>
                <w:lang w:eastAsia="ru-RU"/>
              </w:rPr>
              <w:t>г.Когалым</w:t>
            </w:r>
          </w:p>
        </w:tc>
        <w:tc>
          <w:tcPr>
            <w:tcW w:w="742"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sidRPr="003F44D0">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3F44D0"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3F44D0">
              <w:rPr>
                <w:rFonts w:ascii="Times New Roman" w:hAnsi="Times New Roman"/>
                <w:color w:val="000000"/>
                <w:sz w:val="20"/>
                <w:szCs w:val="20"/>
                <w:lang w:eastAsia="ru-RU"/>
              </w:rPr>
              <w:t>45</w:t>
            </w:r>
            <w:r>
              <w:rPr>
                <w:rFonts w:ascii="Times New Roman" w:hAnsi="Times New Roman"/>
                <w:color w:val="000000"/>
                <w:sz w:val="20"/>
                <w:szCs w:val="20"/>
                <w:lang w:eastAsia="ru-RU"/>
              </w:rPr>
              <w:t>7-Х-00592-250914</w:t>
            </w:r>
          </w:p>
        </w:tc>
        <w:tc>
          <w:tcPr>
            <w:tcW w:w="820"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sidRPr="003F44D0">
              <w:rPr>
                <w:rFonts w:ascii="Times New Roman" w:hAnsi="Times New Roman"/>
                <w:color w:val="000000"/>
                <w:sz w:val="20"/>
                <w:szCs w:val="20"/>
                <w:lang w:eastAsia="ru-RU"/>
              </w:rPr>
              <w:t>Шламовый амбар в районе КП-255Б Южно-Ягунское м.р.</w:t>
            </w:r>
          </w:p>
        </w:tc>
        <w:tc>
          <w:tcPr>
            <w:tcW w:w="461"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sidRPr="003F44D0">
              <w:rPr>
                <w:rFonts w:ascii="Times New Roman" w:hAnsi="Times New Roman"/>
                <w:color w:val="000000"/>
                <w:sz w:val="20"/>
                <w:szCs w:val="20"/>
                <w:lang w:eastAsia="ru-RU"/>
              </w:rPr>
              <w:t>341 000 00 00 00 0 Отходы при добыче нефти и газа (буровой шлам)</w:t>
            </w:r>
          </w:p>
        </w:tc>
        <w:tc>
          <w:tcPr>
            <w:tcW w:w="483"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sidRPr="003F44D0">
              <w:rPr>
                <w:rFonts w:ascii="Times New Roman" w:hAnsi="Times New Roman"/>
                <w:color w:val="000000"/>
                <w:sz w:val="20"/>
                <w:szCs w:val="20"/>
                <w:lang w:eastAsia="ru-RU"/>
              </w:rPr>
              <w:t>71826000</w:t>
            </w:r>
          </w:p>
        </w:tc>
        <w:tc>
          <w:tcPr>
            <w:tcW w:w="486"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sidRPr="003F44D0">
              <w:rPr>
                <w:rFonts w:ascii="Times New Roman" w:hAnsi="Times New Roman"/>
                <w:color w:val="000000"/>
                <w:sz w:val="20"/>
                <w:szCs w:val="20"/>
                <w:lang w:eastAsia="ru-RU"/>
              </w:rPr>
              <w:t>г.Когалым</w:t>
            </w:r>
          </w:p>
        </w:tc>
        <w:tc>
          <w:tcPr>
            <w:tcW w:w="742" w:type="pct"/>
            <w:tcBorders>
              <w:left w:val="nil"/>
            </w:tcBorders>
          </w:tcPr>
          <w:p w:rsidR="00CC4A4F" w:rsidRPr="003F44D0" w:rsidRDefault="00CC4A4F" w:rsidP="00CD129C">
            <w:pPr>
              <w:spacing w:after="0" w:line="240" w:lineRule="auto"/>
              <w:rPr>
                <w:rFonts w:ascii="Times New Roman" w:hAnsi="Times New Roman"/>
                <w:color w:val="000000"/>
                <w:sz w:val="20"/>
                <w:szCs w:val="20"/>
                <w:lang w:eastAsia="ru-RU"/>
              </w:rPr>
            </w:pPr>
            <w:r w:rsidRPr="003F44D0">
              <w:rPr>
                <w:rFonts w:ascii="Times New Roman" w:hAnsi="Times New Roman"/>
                <w:color w:val="000000"/>
                <w:sz w:val="20"/>
                <w:szCs w:val="20"/>
                <w:lang w:eastAsia="ru-RU"/>
              </w:rPr>
              <w:t>ООО "ЛУКОЙЛ-Западная Сибирь" ТПП "Когалымнефтегаз"  628486, г.Когалым, ул.Дружбы Народов 6</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45</w:t>
            </w:r>
            <w:r>
              <w:rPr>
                <w:rFonts w:ascii="Times New Roman" w:hAnsi="Times New Roman"/>
                <w:color w:val="000000"/>
                <w:sz w:val="20"/>
                <w:szCs w:val="20"/>
                <w:lang w:eastAsia="ru-RU"/>
              </w:rPr>
              <w:t>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№42</w:t>
            </w:r>
            <w:r>
              <w:rPr>
                <w:rFonts w:ascii="Times New Roman" w:hAnsi="Times New Roman"/>
                <w:color w:val="000000"/>
                <w:sz w:val="20"/>
                <w:szCs w:val="20"/>
                <w:lang w:eastAsia="ru-RU"/>
              </w:rPr>
              <w:t>44</w:t>
            </w:r>
            <w:r w:rsidRPr="00A447DA">
              <w:rPr>
                <w:rFonts w:ascii="Times New Roman" w:hAnsi="Times New Roman"/>
                <w:color w:val="000000"/>
                <w:sz w:val="20"/>
                <w:szCs w:val="20"/>
                <w:lang w:eastAsia="ru-RU"/>
              </w:rPr>
              <w:t>р Федоровское м.р. Федоровский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Федоровский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УПРР ОАО "Сургутнефтегаз" 628404, г.Сургут, ул.Энтузиастов 35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w:t>
            </w:r>
            <w:r w:rsidRPr="00A447DA">
              <w:rPr>
                <w:rFonts w:ascii="Times New Roman" w:hAnsi="Times New Roman"/>
                <w:color w:val="000000"/>
                <w:sz w:val="20"/>
                <w:szCs w:val="20"/>
                <w:lang w:eastAsia="ru-RU"/>
              </w:rPr>
              <w:t>4</w:t>
            </w:r>
            <w:r>
              <w:rPr>
                <w:rFonts w:ascii="Times New Roman" w:hAnsi="Times New Roman"/>
                <w:color w:val="000000"/>
                <w:sz w:val="20"/>
                <w:szCs w:val="20"/>
                <w:lang w:eastAsia="ru-RU"/>
              </w:rPr>
              <w:t>59-Х-00592-250914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Шламовый амбар №</w:t>
            </w:r>
            <w:r>
              <w:rPr>
                <w:rFonts w:ascii="Times New Roman" w:hAnsi="Times New Roman"/>
                <w:color w:val="000000"/>
                <w:sz w:val="20"/>
                <w:szCs w:val="20"/>
                <w:lang w:eastAsia="ru-RU"/>
              </w:rPr>
              <w:t>103БИСРогожниковское</w:t>
            </w:r>
            <w:r w:rsidRPr="00A447DA">
              <w:rPr>
                <w:rFonts w:ascii="Times New Roman" w:hAnsi="Times New Roman"/>
                <w:color w:val="000000"/>
                <w:sz w:val="20"/>
                <w:szCs w:val="20"/>
                <w:lang w:eastAsia="ru-RU"/>
              </w:rPr>
              <w:t xml:space="preserve"> м.р. Рогожниковский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71821000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поселок </w:t>
            </w:r>
            <w:r>
              <w:rPr>
                <w:rFonts w:ascii="Times New Roman" w:hAnsi="Times New Roman"/>
                <w:color w:val="000000"/>
                <w:sz w:val="20"/>
                <w:szCs w:val="20"/>
                <w:lang w:eastAsia="ru-RU"/>
              </w:rPr>
              <w:t>Большие Леуши</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"Быстринскнефть" ОАО "Сургутнефтегаз" 628415, г.Сургут, пр.Ленина 75</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86-00460-Х-00592-250914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Шламонакопитель Ай-Пимское м.р., Ай-Пимский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86-00461-Х-00592-250914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Шламонакопитель Северо-Лабатьюганское м.р., Южно-Чанатойский л.у.</w:t>
            </w:r>
          </w:p>
        </w:tc>
        <w:tc>
          <w:tcPr>
            <w:tcW w:w="461" w:type="pct"/>
            <w:tcBorders>
              <w:left w:val="nil"/>
            </w:tcBorders>
          </w:tcPr>
          <w:p w:rsidR="00CC4A4F" w:rsidRPr="00DC5106" w:rsidRDefault="00CC4A4F" w:rsidP="00CD129C">
            <w:r w:rsidRPr="00DC5106">
              <w:rPr>
                <w:rFonts w:ascii="Times New Roman" w:hAnsi="Times New Roman"/>
                <w:sz w:val="20"/>
                <w:szCs w:val="20"/>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прошедший 4-хступенчатую очистку); 341 000 00 00 00 0 Отходы при добыче нефти и газа (буровой шлам с использованием солевых биополимерных растворов)</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71826000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поселок Нижнесортымский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НГДУ "Нижнесортымскнефть" ОАО "Сургутнефтегаз" 628447, Сургутский р-он, с.п. Нижнесортымский, ул.Энтузиастов 12</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86-00462-Х-00592-250914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w:t>
            </w:r>
            <w:r>
              <w:rPr>
                <w:rFonts w:ascii="Times New Roman" w:hAnsi="Times New Roman"/>
                <w:color w:val="000000"/>
                <w:sz w:val="20"/>
                <w:szCs w:val="20"/>
                <w:lang w:eastAsia="ru-RU"/>
              </w:rPr>
              <w:t>куста №24 Убинского</w:t>
            </w:r>
            <w:r w:rsidRPr="00A447DA">
              <w:rPr>
                <w:rFonts w:ascii="Times New Roman" w:hAnsi="Times New Roman"/>
                <w:color w:val="000000"/>
                <w:sz w:val="20"/>
                <w:szCs w:val="20"/>
                <w:lang w:eastAsia="ru-RU"/>
              </w:rPr>
              <w:t xml:space="preserve">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w:t>
            </w:r>
            <w:r>
              <w:rPr>
                <w:rFonts w:ascii="Times New Roman" w:hAnsi="Times New Roman"/>
                <w:color w:val="000000"/>
                <w:sz w:val="20"/>
                <w:szCs w:val="20"/>
                <w:lang w:eastAsia="ru-RU"/>
              </w:rPr>
              <w:t>6</w:t>
            </w:r>
            <w:r w:rsidRPr="00A447DA">
              <w:rPr>
                <w:rFonts w:ascii="Times New Roman" w:hAnsi="Times New Roman"/>
                <w:color w:val="000000"/>
                <w:sz w:val="20"/>
                <w:szCs w:val="20"/>
                <w:lang w:eastAsia="ru-RU"/>
              </w:rPr>
              <w:t>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поселок </w:t>
            </w:r>
            <w:r>
              <w:rPr>
                <w:rFonts w:ascii="Times New Roman" w:hAnsi="Times New Roman"/>
                <w:color w:val="000000"/>
                <w:sz w:val="20"/>
                <w:szCs w:val="20"/>
                <w:lang w:eastAsia="ru-RU"/>
              </w:rPr>
              <w:t>Супра</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86-00462-Х-00592-250914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w:t>
            </w:r>
            <w:r>
              <w:rPr>
                <w:rFonts w:ascii="Times New Roman" w:hAnsi="Times New Roman"/>
                <w:color w:val="000000"/>
                <w:sz w:val="20"/>
                <w:szCs w:val="20"/>
                <w:lang w:eastAsia="ru-RU"/>
              </w:rPr>
              <w:t>куста №25 Убинского</w:t>
            </w:r>
            <w:r w:rsidRPr="00A447DA">
              <w:rPr>
                <w:rFonts w:ascii="Times New Roman" w:hAnsi="Times New Roman"/>
                <w:color w:val="000000"/>
                <w:sz w:val="20"/>
                <w:szCs w:val="20"/>
                <w:lang w:eastAsia="ru-RU"/>
              </w:rPr>
              <w:t xml:space="preserve"> 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w:t>
            </w:r>
            <w:r>
              <w:rPr>
                <w:rFonts w:ascii="Times New Roman" w:hAnsi="Times New Roman"/>
                <w:color w:val="000000"/>
                <w:sz w:val="20"/>
                <w:szCs w:val="20"/>
                <w:lang w:eastAsia="ru-RU"/>
              </w:rPr>
              <w:t>6</w:t>
            </w:r>
            <w:r w:rsidRPr="00A447DA">
              <w:rPr>
                <w:rFonts w:ascii="Times New Roman" w:hAnsi="Times New Roman"/>
                <w:color w:val="000000"/>
                <w:sz w:val="20"/>
                <w:szCs w:val="20"/>
                <w:lang w:eastAsia="ru-RU"/>
              </w:rPr>
              <w:t>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поселок </w:t>
            </w:r>
            <w:r>
              <w:rPr>
                <w:rFonts w:ascii="Times New Roman" w:hAnsi="Times New Roman"/>
                <w:color w:val="000000"/>
                <w:sz w:val="20"/>
                <w:szCs w:val="20"/>
                <w:lang w:eastAsia="ru-RU"/>
              </w:rPr>
              <w:t>Супра</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86-00463-Х-00592-250914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w:t>
            </w:r>
            <w:r>
              <w:rPr>
                <w:rFonts w:ascii="Times New Roman" w:hAnsi="Times New Roman"/>
                <w:color w:val="000000"/>
                <w:sz w:val="20"/>
                <w:szCs w:val="20"/>
                <w:lang w:eastAsia="ru-RU"/>
              </w:rPr>
              <w:t xml:space="preserve">куста №89 Даниловского </w:t>
            </w:r>
            <w:r w:rsidRPr="00A447DA">
              <w:rPr>
                <w:rFonts w:ascii="Times New Roman" w:hAnsi="Times New Roman"/>
                <w:color w:val="000000"/>
                <w:sz w:val="20"/>
                <w:szCs w:val="20"/>
                <w:lang w:eastAsia="ru-RU"/>
              </w:rPr>
              <w:t>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w:t>
            </w:r>
            <w:r>
              <w:rPr>
                <w:rFonts w:ascii="Times New Roman" w:hAnsi="Times New Roman"/>
                <w:color w:val="000000"/>
                <w:sz w:val="20"/>
                <w:szCs w:val="20"/>
                <w:lang w:eastAsia="ru-RU"/>
              </w:rPr>
              <w:t>4</w:t>
            </w:r>
            <w:r w:rsidRPr="00A447DA">
              <w:rPr>
                <w:rFonts w:ascii="Times New Roman" w:hAnsi="Times New Roman"/>
                <w:color w:val="000000"/>
                <w:sz w:val="20"/>
                <w:szCs w:val="20"/>
                <w:lang w:eastAsia="ru-RU"/>
              </w:rPr>
              <w:t>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поселок </w:t>
            </w:r>
            <w:r>
              <w:rPr>
                <w:rFonts w:ascii="Times New Roman" w:hAnsi="Times New Roman"/>
                <w:color w:val="000000"/>
                <w:sz w:val="20"/>
                <w:szCs w:val="20"/>
                <w:lang w:eastAsia="ru-RU"/>
              </w:rPr>
              <w:t>Коммунистический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86-00464-Х-00592-250914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w:t>
            </w:r>
            <w:r>
              <w:rPr>
                <w:rFonts w:ascii="Times New Roman" w:hAnsi="Times New Roman"/>
                <w:color w:val="000000"/>
                <w:sz w:val="20"/>
                <w:szCs w:val="20"/>
                <w:lang w:eastAsia="ru-RU"/>
              </w:rPr>
              <w:t xml:space="preserve">куста №7 Западно-Тугровского </w:t>
            </w:r>
            <w:r w:rsidRPr="00A447DA">
              <w:rPr>
                <w:rFonts w:ascii="Times New Roman" w:hAnsi="Times New Roman"/>
                <w:color w:val="000000"/>
                <w:sz w:val="20"/>
                <w:szCs w:val="20"/>
                <w:lang w:eastAsia="ru-RU"/>
              </w:rPr>
              <w:t>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w:t>
            </w:r>
            <w:r>
              <w:rPr>
                <w:rFonts w:ascii="Times New Roman" w:hAnsi="Times New Roman"/>
                <w:color w:val="000000"/>
                <w:sz w:val="20"/>
                <w:szCs w:val="20"/>
                <w:lang w:eastAsia="ru-RU"/>
              </w:rPr>
              <w:t>4</w:t>
            </w:r>
            <w:r w:rsidRPr="00A447DA">
              <w:rPr>
                <w:rFonts w:ascii="Times New Roman" w:hAnsi="Times New Roman"/>
                <w:color w:val="000000"/>
                <w:sz w:val="20"/>
                <w:szCs w:val="20"/>
                <w:lang w:eastAsia="ru-RU"/>
              </w:rPr>
              <w:t>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поселок </w:t>
            </w:r>
            <w:r>
              <w:rPr>
                <w:rFonts w:ascii="Times New Roman" w:hAnsi="Times New Roman"/>
                <w:color w:val="000000"/>
                <w:sz w:val="20"/>
                <w:szCs w:val="20"/>
                <w:lang w:eastAsia="ru-RU"/>
              </w:rPr>
              <w:t>Коммунистический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86-00465-Х-00592-250914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w:t>
            </w:r>
            <w:r>
              <w:rPr>
                <w:rFonts w:ascii="Times New Roman" w:hAnsi="Times New Roman"/>
                <w:color w:val="000000"/>
                <w:sz w:val="20"/>
                <w:szCs w:val="20"/>
                <w:lang w:eastAsia="ru-RU"/>
              </w:rPr>
              <w:t xml:space="preserve">куста №3 Западно-Тугровского </w:t>
            </w:r>
            <w:r w:rsidRPr="00A447DA">
              <w:rPr>
                <w:rFonts w:ascii="Times New Roman" w:hAnsi="Times New Roman"/>
                <w:color w:val="000000"/>
                <w:sz w:val="20"/>
                <w:szCs w:val="20"/>
                <w:lang w:eastAsia="ru-RU"/>
              </w:rPr>
              <w:t>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w:t>
            </w:r>
            <w:r>
              <w:rPr>
                <w:rFonts w:ascii="Times New Roman" w:hAnsi="Times New Roman"/>
                <w:color w:val="000000"/>
                <w:sz w:val="20"/>
                <w:szCs w:val="20"/>
                <w:lang w:eastAsia="ru-RU"/>
              </w:rPr>
              <w:t>4</w:t>
            </w:r>
            <w:r w:rsidRPr="00A447DA">
              <w:rPr>
                <w:rFonts w:ascii="Times New Roman" w:hAnsi="Times New Roman"/>
                <w:color w:val="000000"/>
                <w:sz w:val="20"/>
                <w:szCs w:val="20"/>
                <w:lang w:eastAsia="ru-RU"/>
              </w:rPr>
              <w:t>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поселок </w:t>
            </w:r>
            <w:r>
              <w:rPr>
                <w:rFonts w:ascii="Times New Roman" w:hAnsi="Times New Roman"/>
                <w:color w:val="000000"/>
                <w:sz w:val="20"/>
                <w:szCs w:val="20"/>
                <w:lang w:eastAsia="ru-RU"/>
              </w:rPr>
              <w:t>Коммунистический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86-00466-Х-00592-250914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w:t>
            </w:r>
            <w:r>
              <w:rPr>
                <w:rFonts w:ascii="Times New Roman" w:hAnsi="Times New Roman"/>
                <w:color w:val="000000"/>
                <w:sz w:val="20"/>
                <w:szCs w:val="20"/>
                <w:lang w:eastAsia="ru-RU"/>
              </w:rPr>
              <w:t xml:space="preserve">куста №1 Пайтыхского </w:t>
            </w:r>
            <w:r w:rsidRPr="00A447DA">
              <w:rPr>
                <w:rFonts w:ascii="Times New Roman" w:hAnsi="Times New Roman"/>
                <w:color w:val="000000"/>
                <w:sz w:val="20"/>
                <w:szCs w:val="20"/>
                <w:lang w:eastAsia="ru-RU"/>
              </w:rPr>
              <w:t>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w:t>
            </w:r>
            <w:r>
              <w:rPr>
                <w:rFonts w:ascii="Times New Roman" w:hAnsi="Times New Roman"/>
                <w:color w:val="000000"/>
                <w:sz w:val="20"/>
                <w:szCs w:val="20"/>
                <w:lang w:eastAsia="ru-RU"/>
              </w:rPr>
              <w:t>4</w:t>
            </w:r>
            <w:r w:rsidRPr="00A447DA">
              <w:rPr>
                <w:rFonts w:ascii="Times New Roman" w:hAnsi="Times New Roman"/>
                <w:color w:val="000000"/>
                <w:sz w:val="20"/>
                <w:szCs w:val="20"/>
                <w:lang w:eastAsia="ru-RU"/>
              </w:rPr>
              <w:t>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поселок </w:t>
            </w:r>
            <w:r>
              <w:rPr>
                <w:rFonts w:ascii="Times New Roman" w:hAnsi="Times New Roman"/>
                <w:color w:val="000000"/>
                <w:sz w:val="20"/>
                <w:szCs w:val="20"/>
                <w:lang w:eastAsia="ru-RU"/>
              </w:rPr>
              <w:t>Коммунистический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86-00467-Х-00592-250914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w:t>
            </w:r>
            <w:r>
              <w:rPr>
                <w:rFonts w:ascii="Times New Roman" w:hAnsi="Times New Roman"/>
                <w:color w:val="000000"/>
                <w:sz w:val="20"/>
                <w:szCs w:val="20"/>
                <w:lang w:eastAsia="ru-RU"/>
              </w:rPr>
              <w:t xml:space="preserve">куста №11 Потанай-Картопьинского </w:t>
            </w:r>
            <w:r w:rsidRPr="00A447DA">
              <w:rPr>
                <w:rFonts w:ascii="Times New Roman" w:hAnsi="Times New Roman"/>
                <w:color w:val="000000"/>
                <w:sz w:val="20"/>
                <w:szCs w:val="20"/>
                <w:lang w:eastAsia="ru-RU"/>
              </w:rPr>
              <w:t>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w:t>
            </w:r>
            <w:r>
              <w:rPr>
                <w:rFonts w:ascii="Times New Roman" w:hAnsi="Times New Roman"/>
                <w:color w:val="000000"/>
                <w:sz w:val="20"/>
                <w:szCs w:val="20"/>
                <w:lang w:eastAsia="ru-RU"/>
              </w:rPr>
              <w:t>4</w:t>
            </w:r>
            <w:r w:rsidRPr="00A447DA">
              <w:rPr>
                <w:rFonts w:ascii="Times New Roman" w:hAnsi="Times New Roman"/>
                <w:color w:val="000000"/>
                <w:sz w:val="20"/>
                <w:szCs w:val="20"/>
                <w:lang w:eastAsia="ru-RU"/>
              </w:rPr>
              <w:t>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г.Урай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86-00468-Х-00592-250914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w:t>
            </w:r>
            <w:r>
              <w:rPr>
                <w:rFonts w:ascii="Times New Roman" w:hAnsi="Times New Roman"/>
                <w:color w:val="000000"/>
                <w:sz w:val="20"/>
                <w:szCs w:val="20"/>
                <w:lang w:eastAsia="ru-RU"/>
              </w:rPr>
              <w:t xml:space="preserve">куста №10 Потанай-Картопьинского </w:t>
            </w:r>
            <w:r w:rsidRPr="00A447DA">
              <w:rPr>
                <w:rFonts w:ascii="Times New Roman" w:hAnsi="Times New Roman"/>
                <w:color w:val="000000"/>
                <w:sz w:val="20"/>
                <w:szCs w:val="20"/>
                <w:lang w:eastAsia="ru-RU"/>
              </w:rPr>
              <w:t>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w:t>
            </w:r>
            <w:r>
              <w:rPr>
                <w:rFonts w:ascii="Times New Roman" w:hAnsi="Times New Roman"/>
                <w:color w:val="000000"/>
                <w:sz w:val="20"/>
                <w:szCs w:val="20"/>
                <w:lang w:eastAsia="ru-RU"/>
              </w:rPr>
              <w:t>4</w:t>
            </w:r>
            <w:r w:rsidRPr="00A447DA">
              <w:rPr>
                <w:rFonts w:ascii="Times New Roman" w:hAnsi="Times New Roman"/>
                <w:color w:val="000000"/>
                <w:sz w:val="20"/>
                <w:szCs w:val="20"/>
                <w:lang w:eastAsia="ru-RU"/>
              </w:rPr>
              <w:t>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г.Урай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86-00469-Х-00592-250914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 xml:space="preserve">Шламовый амбар </w:t>
            </w:r>
            <w:r>
              <w:rPr>
                <w:rFonts w:ascii="Times New Roman" w:hAnsi="Times New Roman"/>
                <w:color w:val="000000"/>
                <w:sz w:val="20"/>
                <w:szCs w:val="20"/>
                <w:lang w:eastAsia="ru-RU"/>
              </w:rPr>
              <w:t xml:space="preserve">куста №1 Северо-Семивидовского </w:t>
            </w:r>
            <w:r w:rsidRPr="00A447DA">
              <w:rPr>
                <w:rFonts w:ascii="Times New Roman" w:hAnsi="Times New Roman"/>
                <w:color w:val="000000"/>
                <w:sz w:val="20"/>
                <w:szCs w:val="20"/>
                <w:lang w:eastAsia="ru-RU"/>
              </w:rPr>
              <w:t>л.у.</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Хранение отходов</w:t>
            </w:r>
          </w:p>
        </w:tc>
        <w:tc>
          <w:tcPr>
            <w:tcW w:w="121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341 000 00 00 00 0 Отходы при добыче нефти и газа (буровой шлам); 341 000 00 00 00 0 Отходы при добыче нефти и газа (отработанный буровой раствор)</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7182</w:t>
            </w:r>
            <w:r>
              <w:rPr>
                <w:rFonts w:ascii="Times New Roman" w:hAnsi="Times New Roman"/>
                <w:color w:val="000000"/>
                <w:sz w:val="20"/>
                <w:szCs w:val="20"/>
                <w:lang w:eastAsia="ru-RU"/>
              </w:rPr>
              <w:t>4</w:t>
            </w:r>
            <w:r w:rsidRPr="00A447DA">
              <w:rPr>
                <w:rFonts w:ascii="Times New Roman" w:hAnsi="Times New Roman"/>
                <w:color w:val="000000"/>
                <w:sz w:val="20"/>
                <w:szCs w:val="20"/>
                <w:lang w:eastAsia="ru-RU"/>
              </w:rPr>
              <w:t>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г.Урай</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sidRPr="00A447DA">
              <w:rPr>
                <w:rFonts w:ascii="Times New Roman" w:hAnsi="Times New Roman"/>
                <w:color w:val="000000"/>
                <w:sz w:val="20"/>
                <w:szCs w:val="20"/>
                <w:lang w:eastAsia="ru-RU"/>
              </w:rPr>
              <w:t>ООО "ЛУКОЙЛ-Западная Сибирь" ТПП "Урайнефтегаз" 628281, г.Урай, ул.Ленина 116а</w:t>
            </w:r>
          </w:p>
        </w:tc>
      </w:tr>
      <w:tr w:rsidR="00CC4A4F" w:rsidRPr="00DC5106" w:rsidTr="00A55CFE">
        <w:trPr>
          <w:trHeight w:val="1653"/>
        </w:trPr>
        <w:tc>
          <w:tcPr>
            <w:tcW w:w="266" w:type="pct"/>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86-00470-З-00592-250914</w:t>
            </w:r>
          </w:p>
        </w:tc>
        <w:tc>
          <w:tcPr>
            <w:tcW w:w="820"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Полигон для утилизации бытовых и промышленных отходов</w:t>
            </w:r>
          </w:p>
        </w:tc>
        <w:tc>
          <w:tcPr>
            <w:tcW w:w="461"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Захоронение отходов</w:t>
            </w:r>
          </w:p>
        </w:tc>
        <w:tc>
          <w:tcPr>
            <w:tcW w:w="1210" w:type="pct"/>
            <w:tcBorders>
              <w:left w:val="nil"/>
            </w:tcBorders>
          </w:tcPr>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(осадки) при механической и биологической очистке сточных вод (песок от пескоуловителей)</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943 000 00 00 00 0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Твердые коммунальные отходы (садовые и парковые отходы)</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910 000 00 00 00 0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Твердые коммунальные отходы (мусор от уборки придомовых территорий, дворов, детских площадок, газонов)</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910 000 00 00 00 0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Твердые коммунальные отходы (мусор с проезжей части дорог)</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910 000 00 00 00 0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Твердые коммунальные отходы (песок с проезжей части дорог)</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910 000 00 00 00 0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из жилищ (мусор бытовой от населения несортированный, незагрязненный, исключая крупногабаритный)</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911 000 00 00 00 0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Обувь кожаная рабочая, потерявшая потребительские свойства</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147 006 01 13 00 4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коры</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171 101 01 01 00 4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Пыль древесная от шлифовки натуральной чистой древесины</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171 197 00 11 00 4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древесных строительных материалов (в т.ч. от сноса)</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171 205 00 01 00 4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древесины с масляной пропиткой</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171 208 00 01 01 4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Опилки древесные, загрязненные минеральными маслами (содержание масел менее 15%)</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171 302 01 01 03 4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бумаги и картона с пропиткой и покрытиями</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187 200 00 00 00 0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рубероида</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187 204 01 01 01 4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толи</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187 204 02 01 01 4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Прочие твёрдые минеральные отходы (грунт, загрязненный нефтепродуктами менее 15 %)</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314 000 00 00 00 0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Абразивная пыль и порошок от шлифования черных металлов (содержание металла менее 50%)</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314 003 00 11 00 4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асбоцемента в кусковой форме</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314 012 02 01 01 4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шлаковаты</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314 016 01 01 00 4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Песок, загрязненный маслами (содержание масел менее 15%)</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314 023 03 01 03 4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асфальтобетона и/или асфальтобетонной смеси в кусковой форме</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314 035 02 01 00 4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асбеста в кусковой форме</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314 037 03 01 01 4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абразивных материалов в виде пыли и порошка</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314 043 04 11 00 4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Шлак сварочный</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314 048 00 01 99 4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Золы, щлаки и пыль от топочных установок и от термической обработки отходов (зола от установки термического обезвреживания отходов)</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 xml:space="preserve">313 000 00 00 00 0 </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Шлам минеральный от газоочистки</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316 060 00 04 00 0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Лом и отходы черных металлов, загрязненные опасными веществами (железные бочки из под красок)</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351 500 00 01 00 0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солей (осадок от очистки емкостей расворносолевого узла)</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515 000 00 00 00 0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битума, асфальта в твердой форме</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549 012 00 01 00 4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Обтирочный материал, загрязненный маслами (содержание масел менее 15%)</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549 027 01 01 03 4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Сальниковая набивка асбестографитовая промасленная (содержание масла менее 15%)</w:t>
            </w:r>
          </w:p>
          <w:p w:rsidR="00CC4A4F" w:rsidRPr="001A249B"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549 030 03 01 03 4;</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лакокрасочных средств (лаки и краски старые, затвердевшие, а также затвердевшие остатки в бочках)</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555 000 00 00 00 0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фото- и кинопленки, рентгеновской пленки</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571 015 00 01 00 4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затвердевшего поливинилхлорида и пенопласта на его базе</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571 016 00 01 00 4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смеси затвердевших разнородных пластмасс</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571 099 00 01 00 4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Резиноасбестовые отходы (в том числе изделия отработанные и брак)</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575 003 00 01 00 4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Текстиль загрязненный (ткань и мешки фильтровальные без вредных примесей)</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582 000 00 00 00 0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из жилищ несортированные, исключая крупногабаритные (от общежитий, подъездов жилых домов)</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911 001 00 01 00 4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потребления на производстве, подобные коммунальным (мусор и смет с производственных помещений)</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912 000 00 00 00 0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потребления на производстве, подобные коммунальным (мусор и смет с территории предприятия)</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912 000 00 00 00 0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Мусор  от бытовых помещений организаций несортированный</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912 004 00 01 00 4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Мусор строительный</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912 006 01 01 00 4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Мусор строительный от разборки зданий</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912 006 01 01 00 4</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сложного комбинированного состава в виде изделий, оборудования, устройств, не вошедшие в другие  пункты (фильтры воздушные автотранспортные отработанные)</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920 000 00 00 00 0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(осадки) при подготовке (шлам с песчаных фильтров)</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941 000 00 00 00 0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(осадки) при механической и биологической очистке сточных вод (мусор с защитных решеток)</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943 000 00 00 00 0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(осадки) при механической и биологической очистке сточных вод (ил стабилизированный от биологической очистки сточных вод)</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943 000 00 00 00 0</w:t>
            </w:r>
            <w:r>
              <w:rPr>
                <w:rFonts w:ascii="Times New Roman" w:hAnsi="Times New Roman"/>
                <w:color w:val="000000"/>
                <w:sz w:val="20"/>
                <w:szCs w:val="20"/>
                <w:lang w:eastAsia="ru-RU"/>
              </w:rPr>
              <w:t>;</w:t>
            </w:r>
          </w:p>
          <w:p w:rsidR="00CC4A4F" w:rsidRPr="001A249B"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Отходы  (осадки) при механической и биологической очистке сточных вод (иловый осадок, термически обработанный)</w:t>
            </w:r>
          </w:p>
          <w:p w:rsidR="00CC4A4F" w:rsidRPr="00A447DA" w:rsidRDefault="00CC4A4F" w:rsidP="00CD129C">
            <w:pPr>
              <w:spacing w:after="0" w:line="240" w:lineRule="auto"/>
              <w:rPr>
                <w:rFonts w:ascii="Times New Roman" w:hAnsi="Times New Roman"/>
                <w:color w:val="000000"/>
                <w:sz w:val="20"/>
                <w:szCs w:val="20"/>
                <w:lang w:eastAsia="ru-RU"/>
              </w:rPr>
            </w:pPr>
            <w:r w:rsidRPr="001A249B">
              <w:rPr>
                <w:rFonts w:ascii="Times New Roman" w:hAnsi="Times New Roman"/>
                <w:color w:val="000000"/>
                <w:sz w:val="20"/>
                <w:szCs w:val="20"/>
                <w:lang w:eastAsia="ru-RU"/>
              </w:rPr>
              <w:t>943 000 00 00 00 0</w:t>
            </w:r>
          </w:p>
        </w:tc>
        <w:tc>
          <w:tcPr>
            <w:tcW w:w="483"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Отсутствует</w:t>
            </w:r>
          </w:p>
        </w:tc>
        <w:tc>
          <w:tcPr>
            <w:tcW w:w="53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71887000</w:t>
            </w:r>
          </w:p>
        </w:tc>
        <w:tc>
          <w:tcPr>
            <w:tcW w:w="486"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г.Югорск</w:t>
            </w:r>
          </w:p>
        </w:tc>
        <w:tc>
          <w:tcPr>
            <w:tcW w:w="742" w:type="pct"/>
            <w:tcBorders>
              <w:left w:val="nil"/>
            </w:tcBorders>
          </w:tcPr>
          <w:p w:rsidR="00CC4A4F" w:rsidRPr="00A447DA" w:rsidRDefault="00CC4A4F" w:rsidP="00CD129C">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МУП «Югорскэнергогаз» 628260, г.Югорск, ул.Геологов 15</w:t>
            </w:r>
          </w:p>
        </w:tc>
      </w:tr>
      <w:tr w:rsidR="00CC4A4F" w:rsidRPr="00DC5106" w:rsidTr="00A55CFE">
        <w:trPr>
          <w:trHeight w:val="108"/>
        </w:trPr>
        <w:tc>
          <w:tcPr>
            <w:tcW w:w="5000" w:type="pct"/>
            <w:gridSpan w:val="8"/>
          </w:tcPr>
          <w:p w:rsidR="00CC4A4F" w:rsidRPr="00520E14" w:rsidRDefault="00CC4A4F" w:rsidP="00CD129C">
            <w:pPr>
              <w:spacing w:after="0"/>
              <w:jc w:val="center"/>
              <w:rPr>
                <w:rFonts w:ascii="Times New Roman" w:hAnsi="Times New Roman"/>
                <w:sz w:val="20"/>
                <w:szCs w:val="20"/>
              </w:rPr>
            </w:pPr>
            <w:r>
              <w:rPr>
                <w:rFonts w:ascii="Times New Roman" w:hAnsi="Times New Roman"/>
                <w:sz w:val="20"/>
                <w:szCs w:val="20"/>
              </w:rPr>
              <w:t>Ямало-Ненецкий автономный округ</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89-00001</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при строительстве поисковой скважины № 10-ЮП Южно-Песцового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(жидкая фаза отходов бурения)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71176000000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Новый Уренгой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Уренгой", ЯНАО, г.Новый Уренгой, ул. Железнодорожная, д.8</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89-00002</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при строительстве поисковой скважины № 1-ВП Восточно-Падинской площади</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(жидкая фаза отходов бурения)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71176000000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Новый Уренгой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Уренгой", ЯНАО, г.Новый Уренгой, ул. Железнодорожная, д.8</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89-00003</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утилизации ТБО Юбилейного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Золы, шлаки  и пыль от топочных установок и от термической обработки отходов 3130000000000, Песок, загрязненный маслами (содержание масел менее 15%) 3140230301034,  Шлак сварочный 3140480001994, Отходы металлов и сплавов (тара ЛКМ) 3500000000000,  Обтирочный материал, загрязненный маслами (содержание масел менее 15%),  5490270101034,  Текстиль загрязненный (протирочные материалы, загрязненные ЛКМ)  5820000000000,  Мусор от бытовых помещений организаций несортированный (исключая крупногабаритный) 9120040001004,  Отходы от водоподготовки, обработки сточных вод и использования воды (осадок очистных сооружений промстоков) 9400000000000,  Отходы от водоподготовки, обработки сточных вод и использования воды (мусор защитных решеток КНС) 9400000000000,   Отходы (осадки) при подготовке воды (кварцевый песок, отработанный в процессе очистки воды от железа при водоподготовке) 9410000000000,  Отходы (осадки) при механической и биологической очистке сточных вод (песок с песколовок) 9430000000000,  Отходы (осадки) при механической и биологической очистке сточных вод - активный ил хоз-бытовых стоков 9510000000000,  Прочие коммунальные отходы (мусор и смет с территории производственных площадей) 9900000000000,  Пыль черных металлов незагрязненная  3513160011004,  Деревянная тара (невозвратная тара) и деревянные отходы из натуральной чистой древесины  1711050001000,  обрезь натуральной чистой древесины 1711050101005,  Опилки натуральной чистой древесины 1711060101005,  Отходы упаковочной бумаги незагрязненные  1871020101005, Отходы упаковочного картона незагрязненные,  1871020201005,   Отходы бумаги и картона от канцелярской деятельности и делопроизводства 1871030001005,  Стеклянный бой незагрязнегнный (исключая бой стекла электронно-лучевых трубок и люминесцентных ламп) 3140080201995,  Абразивные круги отработанные, лом отработанных абразивных кругов 3140430201995,  Пластмассовая незагрязненная тара, потерявшая потребительские свойства   5710180013005, Обрезки и обрывки тканей хлопчатобумажных  5810110701995,  Отходы из жилищ (отходы от проживающих в ВЖК) 9110000000000,  Отходы из жилищ крупногабаритные 9110020001005,  Мусор от бытовых помещений организаций крупногабаритный  9120050001005,  Пищевые отходы кухонь и организаций общественного питания несортированные 9120100100005,  Электрические приборы, оборудование, устройства и их части (отходы от эксплуатации офисной техники) 9210000000000, Электрические лампы накаливания, отработанные и брак 9231010001995,  Отходы изоливанных проводов и кабелей 9236000013005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71176000000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Новый Уренгой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Надым", 629730, ЯНАО, г. Надым, ул. Зверева 1</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89-00004</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твердых бытовых отходов Бованенковксого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Мусор от бытовых помещений и организаций несортированный (исключая крупногабаритный) 9120040001004,  Мусор строительный от разборки зданий  9120060101004,  Прочие коммунальные отходы (мусор и смет с территории производственных площадей) 9900000000000,  Зола, шлак и пыль от топочных установок и от термической обработки отходов  3130000000000,   Шлак сварочный 3140480001994,  Отходы металлов и сплавов (тара ЛКМ) 3500000000000,  Мусор от бытовых помещений организаций несортированный (исключая крупногабаритный) 9120040001004,  Отходы от водоподготовки, обработки сточных вод и использования воды (осадок очистных сооружений промстоков) 9400000000000,  Отходы от водоподготовки, обработки сточных вод и использования воды (мусор защитных решеток КНС) 9400000000000,  Отходы (осадки)при подготовке воды (кварцевый песок отработанный в процессе очистки воды от железа при водоподготовке) 9410000000000,  Отходы (осадки) при механической и биологической очистке сточных вод (осадки сточных вод от мойки авотранспорта) 9510000000000,  Отходы рубероида 1872040101014,   Резиноасбестовые отходы (в том числе изделия отработанные и брак) 5750030001004,  пыль черных металлов незагрязненная 3513160011004,   Отходы (осадки) при подготовке воды (осадок провных вод от станций подготовки воды "Адсорбер") 9410000000000,  Отходы (осадки) при подготовке воды (алюмо-силикатная загрузка осадочных фильтров станции подготовки воды "Адсорбер") 9410000000000  ,  Отходы (осадки) при подготовке воды (угле-сорбционная загрузка фильтров станции подготовки "Адсорбер")9410000000000,   Отходы из жилищ несортированные (исключая крупногабаритные 9110010001004),  Отходы от водоподготовки, обработки сточных вод и использования воды (осадок очистных сооружений)  9400000000000,  Песок, загрязненный маслами (содержание масел менее 15%) 3140230301034,  Отходы (осадки) при механической и биологической очистке сточных вод (активный ил хоз-бытовых стоков)  9430000000000,  Мусор от бытовых помещений организаций крупногабаритный 9120050001005,  Отходы из жилищ (отходы от проживания в ВЖК) 9110000000000,  Электрическое оборудования, приборы, устройства и их части (отходы от эксплуатации офисной техники) 9210000000000,  Отходы бумаги и картона от канцелярской деятельности и делопроизводства  1871030001005, Электрические лампы накаливания отработанные и брак 9231010001995 ,  Деревянная упаковка (невозвратная тара) и деревянные отходы из натуральной древесины 1711050001000,  Отходы упаковочной бумаги незагрязненные 1871020101005,   Отходы упаковочного картона незагрязненные  1871020201005,  Абразивные круги отработанные, лом отработанных абразивных кругов  3140430201995,  Стеклянный бой незагрязненный (исключая бой стекла электронно-лучевых трубок и люминесцентных ламп) 3140080201995,  Бой строительного кирпича 3140140401995,   Обрезки и обрывки тканей хлопчатобумажных 5810110701995,   Обрезки и обрывки тканей смешанные 5810110801995,   Бумажные фильтры неиспользованные, брак 1871070001005,   Отходы цемента в кусковой форме  3140550201995,  Пищевые отходы кухонь и организаций общественного питания несортированные  9120100100005,  Резиновые изделия незагрязненные, потерявшие потребительские свойства  5750010113005,  Обрезки резины  5750010201005,   Опилки натуральной чистой древесины  1711060101005  ,  Обрезь натуральной чистой древесины  1711050101005,  Бой железобетонных изделий, отходы железобетона в кусковой форме  3140270201995,  Отходы песка, незагрязненные опасными веществами 3140230101995,  Отходы полиэтилена в виде пленки 5710290201995,  Полиэтиленовая тара, поврежденная 5710290313995,   Отходы затвердевшего полиуретана, полицретановой пены и пленки  5710100001005,  Пластмассовая незагрязненная тара, потерявшая потребительские свойства  5710180013005,  Тормозные колодки отработанные  5710290201995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71168000000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Надым", 629730, ЯНАО, г. Надым, ул. Зверева 1</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89-00005</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складирования и обезвреживания ТБО Ямсовейский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Зола, шлак и пыль от топочных установок и от термической обработки отходов 3130000000000,  Песок, загрязненный маслами (содержание масел менее 15%) 3140230301034,  Шлак сварочный 3140480001994,  Отходы металлов и сплавов (тара ЛКМ) 3500000000000  ,  Обтирочный материал, загрязненный маслами (содержание масел менее 15%) 5490270101034,  Текстиль загрязненный (протирочные материалы, загрязненные ЛКМ) 5820000000000,  Мусор от бытовых помещений организаций несортированный (исключая крупногабаритный) 9120040001004,  Отходы от водоподготовки, обработки сточных вод и использования воды (осадок очистных сооружений промстоков) 9400000000000,  Отходы от водоподготовки, обработки сточных вод и использования воды (мусор защитных решеток КНС) 9400000000000,  Отходы (осадки) при подготовке воды (кварцевый песок, отработанный в процессе очистки воды от железа при водоподготовке)  9410000000000,  Отходы (осадки) при механической и биологической очистке сточных вод (песок с песколовок) 9430000000000,  Отходы (осадки) при механической и биологической очистке сточных вод - активный ил хоз-бытовых стоков  9510000000000,  Прочие коммунальные отходы (мусор и смет с территории производственных площадей) 9900000000000  ,  Пыль черных металлов незагрязненная   3513160011004,  Деревянная тара (невозвратная тара) и деревянные отходы из натуральной чистой древесины  1711050001000,   Отходы упаковочной бумаги незагрязненные 1871020101005,  Отходы упаковочного картона незагрязненные  1871020201005,  Отходы бумаги и картона от канцелярской деятельности и делопроизводства  1871030001005,  Стеклянный бой незагрязнегнный (исключая бой стекла электронно-лучевых трубок и люминесцентных ламп) 3140080201995,  Абразивные круги отработанные, лом отработанных абразивных кругов  3140430201995,   Пластмассовая незагрязненная тара, потерявшая потребительские свойства  5710180013005  ,  Обрезки и обрывки тканей хлопчатобумажных  5810110701995,  Отходы из жилищ (отходы от проживающих в ВЖК) 9110000000000,  Отходы из жилищ крупногабаритные  9110020001005,  Мусор от бытовых помещений организаций крупногабаритный  9120050001005,  Пищевые отходы кухонь и организаций общественного питания несортированные 9120100100005,  Электрические приборы. оборудование, устройства и их части (отходы от эксплуатации офисной техники) 9210000000000  ,  Электрические лампы накаливая, отработанные и брак 9231010001995,  Отходы затвердевшего поливинилхлорида и пенопласта на его базе 5710160001004,  Отходы солей (порошок огнетушащий (фосфатно-аммонийные соли) 5150000000000,   Отходы лакокрасочных материалов (отходы органических растворителей, красок, лаков, клея, мастик и смол) 5550000000000,  Отходы стекловолокна 3140050001995,  Отходы  полипропилена в виде пленки 5710300201995,  Резинометаллические изделия, отработанные готовые изделия, потерявшие потребительские свойства 5750040213005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71176000000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г.Новый Уренгой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Надым", 629730, ЯНАО, г. Надым, ул. Зверева 1</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89-00006</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твердых бытовых отходов Харасавэйского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Мусор от бытовых помещений и организаций несортированный (исключая крупногабаритный) 9120040001004,  Мусор строительный от разборки зданий 9120060101004,  Прочие коммунальные отходы (мусор и смет с территории производственных площадей) 9900000000000 ,  Зола, шлак и пыль от топочных установок и от термической обработки отходов  3130000000000,  Шлак сварочный 3140480001994,  Отходы металлов и сплавов (тара ЛКМ)  3500000000000 ,  Отходы от водоподготовки, обработки сточных вод и использования воды (осадок очистных сооружений промстоков)  9400000000000,  Отходы от водоподготовки, обработки сточных вод и использования воды (мусор защитных решеток КНС) 9400000000000,  Отходы (осадки) при механической и биологической очистке сточных вод (осадки сточных вод от мойки авотранспорта)  9510000000000,  Отходы рубероида  1872040101014,   Резиноасбестовые отходы (в том числе изделия отработанные и брак) 5750030001004,  Пыль черных металлов незагрязненная 3513160011004,  Отходы из жилищ несортированные (исключая крупногабаритные) 9110010001004,  Отходы от водоподготовки, обработки сточных вод и использования воды (осадок от промывки ВОС) 9400000000000,   Песок, загрязненный маслами (содержание масел менее 15%) 3140230301034,  Отходы (осадки) при механической и биологической очистке сточных вод (активный ил хоз-бытовых стоков) 9430000000000,  Мусор от бытовых помещений организаций крупногабаритный 9120050001005,  Отходы из жилищ (отходы от проживания в ВЖК)  9110000000000,  Электрическое оборудования, приборы, устройства и их части (отходы от эксплуатации офисной техники) 9210000000000,  Отходы бумаги и картона от канцелярской деятельности и делопроизводства  1871030001005,  Электрические лампы накаливания отработанные и брак 9231010001995,   Деревянная упаковка (невозвратная тара) и деревянные отходы из натуральной древесины  1711050001000,  Отходы упаковочной бумаги незагрязненные  1871020101005,  Отходы упаковочного картона незагрязненные  1871020201005,  Абразивные круги отработанные, лом отработанных абразивных кругов  3140430201995,  Стеклянный бой незагрязненный (исключая бой стекла электронно-лучевых трубок и люминесцентных ламп) 3140080201995,  Бой строительного кирпича 3140140401995,  Обрезки и обрывки тканей хлопчатобумажных  5810110701995,  Обрезки и обрывки тканей смешанные 5810110801995,  бумажные фильтры неиспользованные, брак 1871070001005  ,  Отходы цемента в кусковой форме 3140550201995  ,  Пищевые отходы кухонь и организаций общественного питания несортированные  9120100100005,   Резиновые изделия незагрязненные, потерявшие потребительские свойства  5750010113005,  Обрезки резины 5750010201005,  Опилки натуральной чистой древесины  1711060101005,  Обрезь натуральной чистой древесины  1711050101005,   Бой железобетонных изделий, отходы железобетона  в кусковой форме  3140270201995,  Отходы песка, незагрязненные опасными веществами, 3140230101995,  Отходы полиэтилена в виде пленки 5710290201995,  Отходы полипропилена в виде пленки 5710300201995,   Полиэтиленовая тара, поврежденная 5710290313995,  Отходы затвердевшего полиуретана, полицретановой пены и пленки 5710100001005,  Пластмассовая незагрязненная тара, потерявшая потребительские свойства  5710180013005,  Тормозные колодки отработанные 5710290201995,  Отходы битума, асфальта в кусковой форме 5490120001004,  Отходы шлаковаты 3140160101004  ,  Отходы затвердевшего поливинилхлорида и пенопласта на его базе 5710160001004,  Песок, загрязненный маслами (содержание масел менее 15%) 3140230301034 ,  Отходы осадки при подготовки воды (гранитный щебень, отработанный в процессе очистки воды от железа при водоподготовке) 9410000000000,  Отходы из жилищ крупногабаритные  9110020001005,  Бой бетонных изделий, отходы бетона в кусковой форме 3140270101995,  Керамические изделия, потерявшие потребительские свойства  3140070301995,  Отходы затвердевшего полиуретана, полиуретановой пены и пленки 5710100001005,  Полиэтиленовая тара поврежденная 5710290313995,  Отходы твердого полистирола, полистирольной пены или пленки  5710080001005,  Отходы жесткого пенопласта (исключая поливинилхлорид) 5710120001005,  Отходы стеклослюдопласта  5710320301005,  Резинометаллические изделия, отработанные готовые изделия, потерявшие потребительские свойства 575004213005,  Отходы изолированных проводов и кабелей 9236000013005,  Отходы бетонной смеси с содержанием пыли менее 30% 3140360208995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71168000000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Харасавей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Надым", 629730, ЯНАО, г. Надым, ул. Зверева 1</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89-00007</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Шламонакопитель площадки строительства куста №41 газовых эксплуатационных и наблюдательной скважин Юбилейного НГКМ (Южно-Юбилейная площадь)</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(жидкая фракция отходов бурения)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Новый Уренгой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Надым", 629730, ЯНАО, г. Надым, ул. Зверева 1</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89-00008</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Шламонакопитель площадки строительства куста №42 газовых эксплуатационных и наблюдательной скважин Юбилейного НГКМ (Южно-Юбилейная площадь)</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(жидкая фракция отходов бурения)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Новый Уренгой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Надым", 629730, ЯНАО, г. Надым, ул. Зверева 1</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89-00009</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Шламонакопитель площадки строительства куста № 43 газовых эксплуатационных и наблюдательной скважин Юбилейного НГКМ (Южно-Юбилейная площадь)</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(жидкая фракция отходов бурения)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Новый Уренгой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Надым", 629730, ЯНАО, г. Надым, ул. Зверева 1</w:t>
            </w:r>
          </w:p>
        </w:tc>
      </w:tr>
      <w:tr w:rsidR="00CC4A4F" w:rsidRPr="00DC5106" w:rsidTr="00A55CFE">
        <w:trPr>
          <w:trHeight w:val="968"/>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89-00010</w:t>
            </w:r>
            <w:r>
              <w:rPr>
                <w:rStyle w:val="12pt"/>
                <w:sz w:val="20"/>
                <w:szCs w:val="20"/>
              </w:rPr>
              <w:t>-Х-00592-250914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Шламонакопитель на площадка поисково-оценочной скважины №98 Ямсовейской площади</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Хранение </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(жидкая фракция отходов бурения)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Пангоды</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Надым", 629730, ЯНАО, г. Надым, ул. Зверева 1</w:t>
            </w:r>
          </w:p>
        </w:tc>
      </w:tr>
      <w:tr w:rsidR="00CC4A4F" w:rsidRPr="00DC5106" w:rsidTr="00A55CFE">
        <w:trPr>
          <w:trHeight w:val="865"/>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89-00011</w:t>
            </w:r>
            <w:r>
              <w:rPr>
                <w:rStyle w:val="12pt"/>
                <w:sz w:val="20"/>
                <w:szCs w:val="20"/>
              </w:rPr>
              <w:t>-Х-00592-250914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Шламонакопитель на площадке поисково-оценочной скважины № 5400 на Падинской площади </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Хранение </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(жидкая фракция отходов бурения)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Пангоды</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Надым", 629730, ЯНАО, г. Надым, ул. Зверева 1</w:t>
            </w:r>
          </w:p>
        </w:tc>
      </w:tr>
      <w:tr w:rsidR="00CC4A4F" w:rsidRPr="00DC5106" w:rsidTr="00A55CFE">
        <w:trPr>
          <w:trHeight w:val="930"/>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89-00012</w:t>
            </w:r>
            <w:r>
              <w:rPr>
                <w:rStyle w:val="12pt"/>
                <w:sz w:val="20"/>
                <w:szCs w:val="20"/>
              </w:rPr>
              <w:t>-Х-00592-250914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Шламонакопитель на площадке поисково-оценочной скважины № 5022 Восточно-Медвежьего лицензионного участка </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Хранение </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(жидкая фракция отходов бурения)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п.Пангоды</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Надым", 629730, ЯНАО, г. Надым, ул. Зверева 1</w:t>
            </w:r>
          </w:p>
        </w:tc>
      </w:tr>
      <w:tr w:rsidR="00CC4A4F" w:rsidRPr="00DC5106" w:rsidTr="00A55CFE">
        <w:trPr>
          <w:trHeight w:val="845"/>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89-00013</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резервуар-4 на 54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A55CFE">
        <w:trPr>
          <w:trHeight w:val="599"/>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89-00014</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 - 2 на 67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A55CFE">
        <w:trPr>
          <w:trHeight w:val="920"/>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89-00015</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 - 1 на 68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A55CFE">
        <w:trPr>
          <w:trHeight w:val="958"/>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89-00016</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 - 2 на 68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A55CFE">
        <w:trPr>
          <w:trHeight w:val="932"/>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89-00017</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 -1 на 47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A55CFE">
        <w:trPr>
          <w:trHeight w:val="1129"/>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89-00018</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 -2 на 47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A55CFE">
        <w:trPr>
          <w:trHeight w:val="1167"/>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89-00019</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 - 3 на 47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A55CFE">
        <w:trPr>
          <w:trHeight w:val="920"/>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89-00020</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 - 1 на 13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A55CFE">
        <w:trPr>
          <w:trHeight w:val="1100"/>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89-00021</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 - 1 на 19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A55CFE">
        <w:trPr>
          <w:trHeight w:val="1074"/>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89-00022</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резервуар-2 на 19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A55CFE">
        <w:trPr>
          <w:trHeight w:val="70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89-00023</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 - 1 на 110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89-00024</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Подземный резервуар - 2 на 110 кустовой площадке Бованенковского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89-00025</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твердых бытовых и промышленных отходов Бованенковксого НГКМ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(отходы бурения)</w:t>
            </w:r>
            <w:r w:rsidRPr="00A55CFE">
              <w:rPr>
                <w:rStyle w:val="12pt"/>
                <w:sz w:val="20"/>
                <w:szCs w:val="20"/>
              </w:rPr>
              <w:br/>
              <w:t xml:space="preserve">341 000 00 00 00 0,   Мусор от бытовых помещений организаций несортированный (исключая крупногабаритный) 912 004 00 01 00 4,  Золы, шлаки и пыль от топочных установок и термической обработки отходов 313 000 00 00 00 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п.МордыЯха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"Сервисный Центр СБМ", 119334, г. Москва, ул. Вавилова, д.5, корп.3</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89-00026</w:t>
            </w:r>
            <w:r>
              <w:rPr>
                <w:rStyle w:val="12pt"/>
                <w:sz w:val="20"/>
                <w:szCs w:val="20"/>
              </w:rPr>
              <w:t>-Х-00592-250914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к.п. №2 Новопортовского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Хранение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Новый порт</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нефть Новый порт", 629008, г. Салехард, ул. Республики, 72</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89-00027</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по захоронению и утилизации промышленных и твердых бытовых Харампурской группы месторождений</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Шлам очистки трубопроводов и емкостей (бочек, контейнеров, цистерн, гудронаторов) от нефти 5460150104033,   Золы, шлаки и пыль от топочных установок и термической обработки отходов 3130000000000,  Отходы шлаковаты 3140160101004,  Песок, загрязненный мазутом (содержание мазута менее 15%) 3140230201034,  Резиноасбестовые отходы (в том числе изделия отработанные и брак)  5750030001004, Мусор от бытовых помещений организаций несортированный (исключая крупногабаритный) 9120040001004, Обувь кожаная рабочая, потерявшая потребительские свойства 1470060113004, Мусор строительный от разборки зданий 9120060101004,  Отходы сложного комбинированного состава в виде изделий, оборудования, устройств, не вошедшие в другие пункты (фильтры воздушные отработанные) 9200000000000, Лом и отходы черных металлов с примесями или загрязненные опасными веществами (тара и упаковка из черных металлов б/у, загрязненная лакокрасочными материалами  3515000001000,   Твердые коммунальные отходы (мусор уличный) 91000000000000, Отходы упаковочного картона 1871020201005, Стеклянный бой незагрязненный (исключая бой стекла электронно-лучевых трубок и люминесцентных ламп) 3140080201995, Пищевые отходы кухонь и организаций общественногго питания несортированные 9120100100005,  Изделия из натуральной чистой древесины, потерявшие потребительские свойства 1711050310005,  Отходы (мусор) от уборки территорий и помещений оптово-розничной торговли производственными товарами 9120120001005, Отходы пластмассовой (синтетической) пленки незагрязненной 5710190001005, Обрезки и обрывки тканей смешанные  5810110801995,  Резиновые изделия незагрязненные, потерявшие потребительские свойства  5750010113005,  Резинометаллические изделия незагрязненные, потерявшие потребительские свойства 5750040213005, Отходы полипропилена в виде пленки  5710300201995,  Пластмассовая незагрязненная тара, потерявшая потребительские свойства  5710180013005,  Обрезки резины 5750010201005,  Отходы (осадки) при механической и биологической очистке сточных вод  54300000000000, Тара и упаковка из стали незагрязненная, потерявшая потребительские свойства 3512010313995,  Отходы  из жилищ несортированные (исключая крупногабаритные) 9110010001004,  Твердые коммунальные отходы (мусор и смет с производственных территорий со специфическими загрязнениями) 9100000000000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71153000000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Губкинский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"РН-Пурнефтегаз", ЯНАО, г.Губкинский, 10 мкрн., д.3</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89-00028</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по захоронению и утилизации промышленных и твердых бытовых Тарасовского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Шлам очистки трубопроводов и емкостей (бочек, контейнеров, цистерн, гудронаторов) от нефти 5460150104033,  Зола от сжигания отходов (зола, шлаки и пыль от термической обработки отходов) 3130000000000;  Отходы шлаковаты  3140160101004;  Песок, загрязненный мазутом (содержание мазута менее 15%) 3140230201034;  Резиноасбестовые отходы (в том числе изделия отработанные и брак) 5750030001004;  Мусор от бытовых помещений организаций несортированный (исключая крупногабаритный) 9120040001004;  Обувь кожаная рабочая, потерявшая потребительские свойства 1470060113004;  Мусор строительный от разборки зданий  9120060101004;  Отходы сложного комбинированного состава в виде изделий, оборудования, устройств, не вошедшие в другие пункты (фильтры воздушные отработанные) 9200000000000; Лом и отходы черных металлов с примесями или загрязненные опасными веществами (тара и упаковка из черных металлов б/у, загрязненная лакокрасочными материалами  3515000001000;  Твердые коммунальные отходы (мусор и смет с производственных территорий со специфическими загрязнителями) 91000000000000,  Отходы упаковочного картона 1871020201005;   Стеклянный бой незагрязненный (исключая бой стекла электронно-лучевых трубок и люминесцентных ламп) 3140080201995;  Пищевые отходы кухонь и организаций общественногго питания несортированные 9120100100005;  Твердые коммунальные отходы (мусор уличный) 9100000000000,  Изделия из натуральной чистой древесины, потерявшие потребительские свойства 1711050310005; отходы (мусор) от уборки территорий и помещений оптово-розничной торговли производственными товарами  9120120001005;  Отходы пластмассовой (синтетической) пленки незагрязненной 5710190001005  ;   Обрезки и обрывки тканей смешанные  5810110801995;  Резиновые изделия незагрязненные, потерявшие потребительские свойства  5750010113005;  Резинометаллические изделия незагрязненные, потерявшие потребительские свойства  5750040213005;  Отходы полипропилена в виде пленки 5710300201995;  Пластмассовая незагрязненная тара, потерявшая потребительские свойства 5710180013005  ;  Обрезки резины 5750010201005  ; Отходы (осадки) при  механической и биологической очистке сточных вод  54300000000000  ; Тара и упаковка из стали незагрязненная, потерявшая потребительские свойства  3512010313995  ,  Отходы из жилищ несортированные (ислючая крупногабаритные) 9110010001004,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Губкинский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"РН-Пурнефтегаз", ЯНАО, г.Губкинский, 10 мкрн., д.3</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89-00029</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по захоронению и утилизации промышленных и твердых бытовых Барсуковской группы месторождений</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Шлам очистки трубопроводов и емкостей (бочек, контейнеров, цистерн, гудронаторов) от нефти 5460150104033;  Золы, шлаки и пыль от термической обработки отходов)3130000000000;  Отходы шлаковаты  3140160101004;  Песок, загрязненный мазутом (содержание мазута менее 15%) 3140230201034;  Резиноасбестовые отходы (в том числе изделия отработанные и брак) 5750030001004; Мусор от бытовых помещений организаций несортированный (исключая крупногабаритный)  9120040001004;  Обувь кожаная рабочая, потерявшая потребительские свойства 1470060113004;  Мусор строительный от разборки зданий 9120060101004; Отходы сложного комбинированного состава в виде изделий, оборудования, устройств, не вошедшие в другие пункты (фильтры воздушные отработанные) 9200000000000,  Лом и отходы черных металлов с примесями или загрязненные опасными веществами (тара и упаковка из черных металлов б/у, загрязненная лакокрасочными материалами 3515000001000, Твердые коммунальные отходы (мусор и смет с производственных территорий со специфическими загрязнителями) 91000000000000,  Отходы упаковочного картона 1871020201005, Стеклянный бой незагрязненный (исключая бой стекла электронно-лучевых трубок и люминесцентных ламп) 3140080201995  , Пищевые отходы кухонь и организаций общественногго питания несортированные  9120100100005; Твердые коммунальные отходы (мусор уличный) 9100000000000;  Изделия из натуральной чистой древесины, потерявшие потребительские свойства 1711050310005  ;  отходы (мусор) от уборки территорий и помещений оптово-розничной торговли производственными товарами  9120120001005;  Отходы пластмассовой (синтетической) пленки незагрязненной  5710190001005;  Обрезки и обрывки тканей смешанные 5810110801995;  Резиновые  изделия незагрязненные, потерявшие потребительские свойства 5750010113005;  Резинометаллические изделия незагрязненные, потерявшие потребительские свойства 5750040213005 ; Отходы полипропилена в виде пленки   5710300201995;  пластмассовая незагрязненная тара, потерявшая потребительские свойства  5710180013005;   Обрезки резины 5750010201005;   Отходы (осадки) при  механической и биологической очистке сточных вод  54300000000000;  Тара и упаковка из стали незагрязненная, потерявшая потребительские свойства  3512010313995,  Отходы из жилищ несортированные (исключая крупногабаритные) 9110010001004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Губкинский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"РН-Пурнефтегаз", ЯНАО, г.Губкинский, 10 мкрн., д.3</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89-00030</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буровых отходов</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Шлам нефтеотделительных установок 5460030004033,  Отходы при добыче нефти и газа (буровой шлам, полимерная основа) 3410000000000,  Прочие отходы добывающей промышленности (переработанный буровой шлам) 3490000000000,  Отходы при добыче нефти и газа (буровой шлам, минеральная основа) 34100000000000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Находка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"Новатэк-Юрхаровнефтегаз", ЯНАО, г.Новый Уренгой, ул. Юбилейная, д.5, Деловой центр Юг, 3 блок</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89-00031</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твердых бытовых отходов</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сложного комбинированного состава в виде изделий, оборудования, устройств, не вошедшие в другие пункты (отработанные масляные фильтры), 9200000000000,  Отходы сложного комбинированного состава в виде изделий, оборудования, устройств, не вошедшие в другие пункты (отработанные топливные фильтры) 9200000000000,  Угольные фильтры отработанные, загрязненные минеральными маслами (содержание масла менее 15% и более), 3148020201033,  Отходы лакокрасочных средств 5550000000000  ,  Отходы сложного комбинированного состава в виде изделий, оборудования, устройств, не вошедшие в другие пункты (отработанные воздушные фильтры) 9200000000000,  Отходы (осадки при механической и биологической очистке сточных вод) 9430000000000,  Обтирочный материал, загрязненный маслами (содержание масел менее 15%) 5490270101034,  Отходы абразивных материалов в виде пыли и порошка  3140430411004,  Резиноасбестовые отходы (в том числе изделия отработанные и брак) 5750030001004,  Шлак сварочный  3140480001994,   Отходы шлаковаты 3140160101004,  Отходы рубероида 1872040101014,    Отходы затвердевшего поливинилхлорида и пенопласта на его базе 5710160001004,  Отходы асбестоцемента в кусковой форме 3140120201014, Обрезки, кусковые отходы древесно-стружечных или древесноволокнистых плит, содержащих связующие смолы в количестве от 0,2% до 2, 5% включительно  1712020301014,  Отходы потребления на производстве, подобные коммунальным (смет с территории) 9120000000000,  Мусор от бытовых помещений организаций несортированный ( исключая крупногабаритный) 9120040001004,  отходы из жилищ несортированные (исключая крупногабаритные) 9110010001004,  Отходы смеси затвердевших разнородных пластмасс 5710990001004,  Отходы сложного комбинированного состава в виде изделий, оборудования, устройств, не вошедшие в другие пункты (отходы оргтехники) 9200000000000,  Стеклянный бой незагрязненный (исключая бой стекла электронно-лучевых трубок и люминесцентных ламп) 3140080201995,  Отходы керамики в кусковой форме  3140070201995,  Отходы стеклослюдопласта 5710320301005.  Отходы гипса в кусковой форме  3140380201995,  Отходы твердого полистирола, полистирольной пены или пленки  5710080001005  ,  Отходы пластмассовой (синтетической) пленки, незагрязненной 5710190001005,  остатки и огарки стальных сварочных электродов  3512160101995  ,  Ионообменные смолы для водоподготовки, потерявшие потребительские свойства  5710240101005,   Тормозные колодки отработанные  3515050001995,  Абразивные круги отработанные, лом отработанных абразивных кругов  3140430201995,  Древесные отходы из натуральной чистой древесины несортированные 1711200001005,  Отходы изолированных проводов и кабелей 9236000013005,  резиновые изделия незагрязненные, потерявшие потребительские свойства   5750010113005,  Обрезки и обрывки тканей смешанных  5810110801995,  Обрезки и обрывки тканей хлопчатобумажных  5810110701995,  Отходы полиэтилена в виде пленки  5710290201995,  Отходы бумаги и картона от канцелярской деятельности и делопроизводства  1871030001005,  Пищевые отходы кухонь и организаций общественного питания несортированные   9120100100005,  Отходы сложного комбинированного состава в виде изделий, оборудования, устройств, не вошедшие в другие пункты (отходы пожарных рукавов) 9200000000000,  Отходы сложного комбинированного состава в виде изделий, оборудования, устройств, не вошедшие в другие пункты (отработанные ультрафильтрационные мембраны) 9200000000000,   Отходы сложного комбинированного состава в виде изделий, оборудования, устройств, не вошедшие в другие пункты (отработанные обратноосмотические мембраны) 9200000000000,  Отходы сложного комбинированного состава в виде изделий, оборудования, устройств, не вошедшие в другие пункты (отработанные картонные фильтры) 9200000000000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Находка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"Новатэк-Юрхаровнефтегаз", ЯНАО, г.Новый Уренгой, ул. Юбилейная, д.5, Деловой центр Юг, 3 блок</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89-00032</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площадке строительства разведочной скважины № 202 Северо-Тамбейского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34100000000000, Отходы при добыче нефти и газа (отработанный буровой раствор) 34100000000000,  Отходы цемента в кусковой форме 3140550201995,  Отходы (осадки) от реагентной очистки сточных вод 9450000000000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ООО "Газпром геологоразведка",  г. Тюмень, ул. Герцена, 70 </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89-00033</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площадке строительства разведочной скважины № 123 Западно-Тамбейского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34100000000000,  Отходы при добыче нефти и газа (отработанный буровой раствор) 34100000000000,  Отходы цемента в кусковой форме 3140550201995,  Отходы (осадки) от реагентной  очистки сточных вод 9450000000000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ООО "Газпром геологоразведка",  г. Тюмень, ул. Герцена, 70 </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89-00034</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площадке строительства разведочной скважины № 160 Тасийского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34100000000000,  Отходы при добыче нефти и газа (отработанный буровой раствор) 34100000000000,  Отходы при добыче нефти и газа (буровые сточные воды) 34100000000000,  Отходы цемента в кусковой форме 3140550201995,  Отходы (осадки) от реагентной очистки сточных вод  9450000000000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ООО "Газпром геологоразведка",  г. Тюмень, ул. Герцена, 70 </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89-00035</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площадке строительства разведочной скважины № 42 Западно-Тамбейского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Отходы (осадки) от реагентной очистки сточных вод 9450000000000,  Отходы цемента в кусковой форме 3140502101995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геологоразведка", 625000, г. Тюмень, ул. Герцена, 70</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89-00036</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площадке строительства поисково-разведочной скважины № 205 Северо-Тамбейского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Отходы (осадки) от реагентной очистки сточных вод 9450000000000,  Отходы цемента в кусковой форме 3140502101995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геологоразведка", 625000, г. Тюмень, ул. Герцена, 70</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89-00037</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площадке строительства поисково-оценочной скважины № 201 Северо-Тамбейского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при добыче нефти и газа (отработанный буровой раствор) 3410000000000,  Отходы (осадки) от реагентной очистки сточных вод 9450000000000,  Отходы  цемента в кусковой форме 3140502101995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геологоразведка", 625000, г. Тюмень, ул. Герцена, 70</w:t>
            </w:r>
          </w:p>
        </w:tc>
      </w:tr>
      <w:tr w:rsidR="00CC4A4F" w:rsidRPr="00DC5106" w:rsidTr="00A55CFE">
        <w:trPr>
          <w:trHeight w:val="966"/>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89-00038</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площадке строительства разведочной скважины № 52 Малыгинского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(буровой шлам) 3410000000000,  Отходы  цемента в кусковой форме 3140502101995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геологоразведка", 625000, г. Тюмень, ул. Герцена, 70</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89-00039</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бытовых отходов</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Мусор от бытовых помещений организаций несортированный (исключая крупногабаритный) 9120040001004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Ноябрьск</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МУП "Ноябрьскспецавтотранс", МО г. Ноябрьск, г. Ноябрьск, промузел "Пелей", панель 1а</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89-00040</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по захоронению ТБО г. Муравленко</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Обувь кожаная рабочая, потерявшая потребительские свойства 1470060113004, Отходы коры 1711010101004, Кора с примесью земли 1711010201004, Обрезки, кусковые отходы древесно-стружечных и/или древесно-волокнистых плит, содержащих связующие смолы в количестве от 0,2% до 2,5% включительно 1712020301014, Стружка древесно-стружечных и/или древесно-волокнистых плит, содержащая  связующие смолы в количестве от 0,2% до 2,5% включительно 171202020014, Отходы древесных строительных лесоматериалов, в том числе от сноса и разборки строений 1712050001004, Отходы бумаги и картона (фильтры воздушные отработанные) 1870000000000, Отходы рубероида 1872040101014, Отходы толи 1872040201014, Золы, шлаки и пыль от топочных  установок   и от термической обработки отходов 3130000000004, Прочие твердые минеральные отходы (стеклошарики) 3140000000004, Отходы асбоцемента в кусковой форме 3140120201014, Отходы мела в виде порошка или пыли 3140130511004, Отходы шлаковаты 3140160101004, </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асбеста в кусковой форме 3140370201014, Отходы асбестовой бумаги, отходы асбестовой крошки 3140370301014, Отходы абразивных материалов в виде пыли и порошка 314043041100 4, Шлак сварочный 3140480001994, Фильтровочные и поглотительные отработанные массы, не загрязненные опасными веществами 3147000000004, Фильтровочные и поглатительные отработанные массы, не загрязненные опасными веществами (воздушные фильтры отработанные) 3148000000004, Отходы лакокрасочных средств 5550000000004, Отходы лакокрасочных средств (лаки и краски старые затвердевшие, а также затвердевшие остатки в бочках) 5550000000004, Отходы гетинакса, текстолита, вулканизированной фибры, пленкосинтетического картона (отходы текстолита) 5710090001004, Отходы смеси затвердевших разнородных пластмасс 57109900 01004, Отходы затвердевшего поливинилхлорида и пенопласта на его базе 57101600010 4, Резиноасбестовые отходы (в том числе изделия отработанные и брак) 5750030001004, Отходы потребления на производстве подобные коммунальным (смет от уборки территории) 9120000000004, Мусор строительный от разборки зданий 9120060101004, Отходы (осадки) при подготовке воды (отходы из отработанной загрузки фильтров при подготовке подземной питьевой воды-кварцевый песок) 9410000000004, Отходы (осадки) при механической и биологической очистке сточных вод (мусор с защитных решеток и затворов на входе КНС, КОС) 9430000000004, Отходы (осадки) при механической и биологической очистке сточных вод (избыточный ил) 9430000000004, Отходы (осадки) при механической и биологической очистке сточных вод (отходы песка с песколовок КОС) 9430000000004, Отходы (осадки) при промывке канализационных сетей (шлам от зачистки резервуаров накопления сточных вод) 9470000000000, Отходы сложного комбинированного состава в виде изделий, оборудования, устройств, не вошедших в другие пункты (отходы от эксплуатации офисной техники) 9200000000004, Отходы от жилищ несортированные (исключая крупногабаритные) 9110010001004, Мусор бытовых помещений организаций несортированный (исключая крупногабаритный) 9120040001004, Ботва от корнеплодов, другие подобные растительные остатки при выращивании овощей 1112010001995, Обрезь натуральной чистой древесины 1711050101005, Деревянная  упаковка  (невозвратная тара) из натуральной древесины 1711050213005, Опилки натуральной чистой древесины 1711060101005, Стружка натуральной чистой древесины 1711060201005, Древесные отходы из натуральной чистой древесины несортированные 1711200001005, Отходы бумаги от резки и штамповки 1871010101005, Отходы упаковочной бумаги незагрязненной 1871020101005, Отходы упаковочной картона незагрязненной 1871020201005, Отходы упаковочного гофрокартона незагрязненные 1871020301005, Отходы бумаги и картона от канцелярской деятельности делопроизводства 1871030001005, Отходы печатной продукции (черно-белая печать) 1871050001005, Отходы печатной продукции (цветная печать) 1871060001005, Прочие отходы бумаги незагрязнённые 1871990101005, Отходы стекловолокна 3140050001995, Отходы керамики в кусковой форме 3140070201995, Керамические изделия, потерявшие потребительские свойства 3140070301995, Стеклянный бой незагрязнённый (исключая бой стекла электроно-лучевых трубок и люминесценных ламп) 3140080201995, Бой шамотного кирпича 3140140101995,  Бой строительного кирпича 3140140401995, Отходы огнеупорного мертеля 3140140501995, Отходы активированного угля, незагрязненного опасными веществами 3140170001995, Бой бетонных изделий, отходы бетона в кусковой форме 3140270101995, Бой железобетонных изделий, отходы железобетона в кусковой форме , 3140270201995, Электроды графитовые, отработанные, незагрязненные опасными веществами 3140320213995, Отходы гипса в кусковой форме 3140380201995, Абразивные круги отработанные, лом отработанных абразивных кругов 3140430201995, Отходы абразивных материалов и инструментов 3140430001005, Шкурка шлифовальная отработанная 3140430301995, Отходы цемента в кусковой форме 3140550201995, Накипь котельная 3140500001995, Тормозные колодки отработанные 3515050001995, Отходы твердого полистирола, полистирольной пены или пленки 5710080001005, Отходы полиуретановой пены или пленки 5710100001005, Отходы жесткого пенопласта (исключая поливинилхлоридный) 5710120001005, Пластмассовая незагрязненная тара, потерявшая потребительские свойства 5710180013005, Отходы пластмассовой (синтетической) пленки, незагрязненной 5710190001005, Отходы затвердевшего поливинилацетата 5710200001005, Отходы полиэтилена в виде пленки 5710290201995, Полиэтиленовая тара, поврежденная 5710290313995, Резиновые изделия незагрязненные, потерявшие потребительские свойства 5750010113005 Обрезки резины , 5750010201005, Резинометаллические изделия отработанные 5750040213005, Отходы пленки (накипи) латекса 5750050001005, Отходы смешанного волокна 5810070001005, Обрезки и обрывки тканей смешанных 5810110801995, Смет от уборки территории предприятия (твердые коммунальные отходы) 9100000000005, Мусор уличный (смет с твердых поверхностей) 9120000000005, Отходы (мусор) от уборки складских помещений 9120000000005, Отходы потребления на производстве подобные коммунальным (отходы от деструктора-стерилизатора) 9120000000005, Пищевые отходы кухонь и организаций общественного питания несортированные 9120100100005, Отходы (мусор) от уборки территории и помещений объектов оптово-розничной торговли продовольственными товарами 9120110001005,   Отходы (мусор) от уборки территории и  помещений объектов оптово-розничной торговли  промышленными товарами 9120120001005,  Отходы (мусор) от уборки территории и помещений учебно-воспитательных учреждений 9120130001005, Электрическое оборудование, приборы, устройства  и их части (персональные компьютеры, принтеры, мыши, картриджи, клавиатура) 9210000000005, Электрические лампы накаливания отработанные и брак 9231010001995, Отходы из жилищ крупногабаритные 9110020001005, Мусор от бытовых помещений организаций крупногабаритный 9120050001005, Отходы изолированных проводов и кабелей 9236000013005</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Муравленко</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МУП "Муравленковские коммунальные системы", ЯНАО, г. Муравленко, ул. Губкина, д.54</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89-00041</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твердых бытовых отходов</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Мусор от бытовых помещений организаций несортированный (исключая крупногабаритный) 9120040001004;  Отходы бумаги и картона от канцелярской деятельности и делопроизводства 1870000000000,  Отходы из жилищ несортированные (исключая крупногабаритные) 9110010001004,  Отходы потребления на производстве, подобные коммунальным  9120000000000,   Прочие коммунальные отходы  99000000000000,  Мусор строительный от разборки зданий  9120060101004,  Отходы упаковочного картона незагрязненные 1871020201005,  Пищевые отходы кухонь и организаций общественного питания несортированные  9120100100005,  Отходы из жилищ крупногабаритные  9110020001005,  Мусор от бытовых помещений организаций  крупногабаритный 9120050001005,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71156656000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Пангоды</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"Комплекс", ЯНАО, Надымский район, п. Пангоды, ул. Звездная, 70</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89-00042</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по захоронению ТБО г. Новый Уренгой</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Мусор от бытовых помещений организаций несортированный (исключая крупногабаритный) 912004001004,</w:t>
            </w:r>
            <w:r w:rsidRPr="00A55CFE">
              <w:rPr>
                <w:rStyle w:val="12pt"/>
                <w:sz w:val="20"/>
                <w:szCs w:val="20"/>
              </w:rPr>
              <w:br/>
              <w:t>Прочие коммунальные отходы (мусор и смет с твердых территории) 900000000000,</w:t>
            </w:r>
            <w:r w:rsidRPr="00A55CFE">
              <w:rPr>
                <w:rStyle w:val="12pt"/>
                <w:sz w:val="20"/>
                <w:szCs w:val="20"/>
              </w:rPr>
              <w:br/>
              <w:t xml:space="preserve"> Отходы из жилищ несортированные (исключая крупногабаритный) 9110010001004</w:t>
            </w:r>
            <w:r w:rsidRPr="00A55CFE">
              <w:rPr>
                <w:rStyle w:val="12pt"/>
                <w:sz w:val="20"/>
                <w:szCs w:val="20"/>
              </w:rPr>
              <w:br/>
              <w:t xml:space="preserve"> Мусор строительный от разборки зданий 9120060101004,</w:t>
            </w:r>
            <w:r w:rsidRPr="00A55CFE">
              <w:rPr>
                <w:rStyle w:val="12pt"/>
                <w:sz w:val="20"/>
                <w:szCs w:val="20"/>
              </w:rPr>
              <w:br/>
              <w:t xml:space="preserve"> Разнородные отходы бумаги и картона 1879010001004,</w:t>
            </w:r>
            <w:r w:rsidRPr="00A55CFE">
              <w:rPr>
                <w:rStyle w:val="12pt"/>
                <w:sz w:val="20"/>
                <w:szCs w:val="20"/>
              </w:rPr>
              <w:br/>
              <w:t xml:space="preserve"> Обувь кожаная рабочая, потерявшая потребительские свойства 1470060113004</w:t>
            </w:r>
            <w:r w:rsidRPr="00A55CFE">
              <w:rPr>
                <w:rStyle w:val="12pt"/>
                <w:sz w:val="20"/>
                <w:szCs w:val="20"/>
              </w:rPr>
              <w:br/>
              <w:t xml:space="preserve"> Отходы (осадки) при механической и биологической очистке сточных вод (ил избыточно-обезвоженный) 9430000000000</w:t>
            </w:r>
            <w:r w:rsidRPr="00A55CFE">
              <w:rPr>
                <w:rStyle w:val="12pt"/>
                <w:sz w:val="20"/>
                <w:szCs w:val="20"/>
              </w:rPr>
              <w:br/>
              <w:t xml:space="preserve"> Золы, шлаки и пыль от топочных  установок и от термической обработки отходов 3130000000000</w:t>
            </w:r>
            <w:r w:rsidRPr="00A55CFE">
              <w:rPr>
                <w:rStyle w:val="12pt"/>
                <w:sz w:val="20"/>
                <w:szCs w:val="20"/>
              </w:rPr>
              <w:br/>
              <w:t xml:space="preserve"> Шлак сварочный 3140480001994</w:t>
            </w:r>
            <w:r w:rsidRPr="00A55CFE">
              <w:rPr>
                <w:rStyle w:val="12pt"/>
                <w:sz w:val="20"/>
                <w:szCs w:val="20"/>
              </w:rPr>
              <w:br/>
              <w:t xml:space="preserve"> Отходы смеси затвердевших разнородных пластмасс 5710990001004,</w:t>
            </w:r>
            <w:r w:rsidRPr="00A55CFE">
              <w:rPr>
                <w:rStyle w:val="12pt"/>
                <w:sz w:val="20"/>
                <w:szCs w:val="20"/>
              </w:rPr>
              <w:br/>
              <w:t xml:space="preserve"> Отходы древесных лесоматериалов, в т.ч. от сноса и разборки зданий 1712050001004,</w:t>
            </w:r>
            <w:r w:rsidRPr="00A55CFE">
              <w:rPr>
                <w:rStyle w:val="12pt"/>
                <w:sz w:val="20"/>
                <w:szCs w:val="20"/>
              </w:rPr>
              <w:br/>
              <w:t xml:space="preserve"> Отходы потребления на производстве, подобные коммунальным (отходы (мусор) от уборки помещений складов промышленных материалов) 9120000000000, </w:t>
            </w:r>
            <w:r w:rsidRPr="00A55CFE">
              <w:rPr>
                <w:rStyle w:val="12pt"/>
                <w:sz w:val="20"/>
                <w:szCs w:val="20"/>
              </w:rPr>
              <w:br/>
              <w:t xml:space="preserve"> Отходы потребления на производстве, подобные коммунальным (мусор и смет с производственных помещений со специфическими вредными загрязнениями) 9120000000000,</w:t>
            </w:r>
            <w:r w:rsidRPr="00A55CFE">
              <w:rPr>
                <w:rStyle w:val="12pt"/>
                <w:sz w:val="20"/>
                <w:szCs w:val="20"/>
              </w:rPr>
              <w:br/>
              <w:t xml:space="preserve"> Отходы асбеста в кусковой форме 3140370201014,</w:t>
            </w:r>
            <w:r w:rsidRPr="00A55CFE">
              <w:rPr>
                <w:rStyle w:val="12pt"/>
                <w:sz w:val="20"/>
                <w:szCs w:val="20"/>
              </w:rPr>
              <w:br/>
              <w:t xml:space="preserve"> Обрезки, кусковые отходы древесно-стружечных и /или древесно-волокнистых плит, содержащих связующие смолы в количестве от 0.2 % до 2,5% включительно 1712020301014,</w:t>
            </w:r>
            <w:r w:rsidRPr="00A55CFE">
              <w:rPr>
                <w:rStyle w:val="12pt"/>
                <w:sz w:val="20"/>
                <w:szCs w:val="20"/>
              </w:rPr>
              <w:br/>
              <w:t xml:space="preserve"> Отходы рубероида  1872040101014,</w:t>
            </w:r>
            <w:r w:rsidRPr="00A55CFE">
              <w:rPr>
                <w:rStyle w:val="12pt"/>
                <w:sz w:val="20"/>
                <w:szCs w:val="20"/>
              </w:rPr>
              <w:br/>
              <w:t xml:space="preserve"> Резиноасбестовые отходы ( в т.ч. изделия отработанные и брак) 5750030001004,</w:t>
            </w:r>
            <w:r w:rsidRPr="00A55CFE">
              <w:rPr>
                <w:rStyle w:val="12pt"/>
                <w:sz w:val="20"/>
                <w:szCs w:val="20"/>
              </w:rPr>
              <w:br/>
              <w:t xml:space="preserve"> Отходы шлаковаты 3140160101004,</w:t>
            </w:r>
            <w:r w:rsidRPr="00A55CFE">
              <w:rPr>
                <w:rStyle w:val="12pt"/>
                <w:sz w:val="20"/>
                <w:szCs w:val="20"/>
              </w:rPr>
              <w:br/>
              <w:t xml:space="preserve"> Отходы сложного комбинированного состава в виде изделий, оборудования, устройств, не вошедшие в другие пункты (использованные картриджи) 9200000000000,</w:t>
            </w:r>
            <w:r w:rsidRPr="00A55CFE">
              <w:rPr>
                <w:rStyle w:val="12pt"/>
                <w:sz w:val="20"/>
                <w:szCs w:val="20"/>
              </w:rPr>
              <w:br/>
              <w:t xml:space="preserve"> Отходы абразивных материалов в виде пыли и порошка 3140430411004,</w:t>
            </w:r>
            <w:r w:rsidRPr="00A55CFE">
              <w:rPr>
                <w:rStyle w:val="12pt"/>
                <w:sz w:val="20"/>
                <w:szCs w:val="20"/>
              </w:rPr>
              <w:br/>
              <w:t xml:space="preserve"> Обрезки и обрывки тканей смешанных (спецодежда б/у) 5810110801995,</w:t>
            </w:r>
            <w:r w:rsidRPr="00A55CFE">
              <w:rPr>
                <w:rStyle w:val="12pt"/>
                <w:sz w:val="20"/>
                <w:szCs w:val="20"/>
              </w:rPr>
              <w:br/>
              <w:t xml:space="preserve"> Древесные отходы из натуральной чистой древесины несортированные 1711200001005,</w:t>
            </w:r>
            <w:r w:rsidRPr="00A55CFE">
              <w:rPr>
                <w:rStyle w:val="12pt"/>
                <w:sz w:val="20"/>
                <w:szCs w:val="20"/>
              </w:rPr>
              <w:br/>
              <w:t xml:space="preserve"> Абразивные круги отработанные неповрежденные, лом отработанных абразивных кругов 3140430201995,</w:t>
            </w:r>
            <w:r w:rsidRPr="00A55CFE">
              <w:rPr>
                <w:rStyle w:val="12pt"/>
                <w:sz w:val="20"/>
                <w:szCs w:val="20"/>
              </w:rPr>
              <w:br/>
              <w:t xml:space="preserve"> Отходы бумаги и картона от канцелярской деятельности делопроизводства 1871030001005,</w:t>
            </w:r>
            <w:r w:rsidRPr="00A55CFE">
              <w:rPr>
                <w:rStyle w:val="12pt"/>
                <w:sz w:val="20"/>
                <w:szCs w:val="20"/>
              </w:rPr>
              <w:br/>
              <w:t xml:space="preserve"> Отходы упаковочной бумаги незагрязненные 1871020101005, </w:t>
            </w:r>
            <w:r w:rsidRPr="00A55CFE">
              <w:rPr>
                <w:rStyle w:val="12pt"/>
                <w:sz w:val="20"/>
                <w:szCs w:val="20"/>
              </w:rPr>
              <w:br/>
              <w:t xml:space="preserve"> Отходы упаковочного картона незагрязненные 18710202001005,</w:t>
            </w:r>
            <w:r w:rsidRPr="00A55CFE">
              <w:rPr>
                <w:rStyle w:val="12pt"/>
                <w:sz w:val="20"/>
                <w:szCs w:val="20"/>
              </w:rPr>
              <w:br/>
              <w:t xml:space="preserve"> Пищевые отходы кухонь и организаций общественного питания несортированные 9120100100005,</w:t>
            </w:r>
            <w:r w:rsidRPr="00A55CFE">
              <w:rPr>
                <w:rStyle w:val="12pt"/>
                <w:sz w:val="20"/>
                <w:szCs w:val="20"/>
              </w:rPr>
              <w:br/>
              <w:t xml:space="preserve"> Керамические изделия, потерявшие потребительские свойства 3140070301995,</w:t>
            </w:r>
            <w:r w:rsidRPr="00A55CFE">
              <w:rPr>
                <w:rStyle w:val="12pt"/>
                <w:sz w:val="20"/>
                <w:szCs w:val="20"/>
              </w:rPr>
              <w:br/>
              <w:t xml:space="preserve"> Отходы твердых сложных полиэфиров 5710020001005,</w:t>
            </w:r>
            <w:r w:rsidRPr="00A55CFE">
              <w:rPr>
                <w:rStyle w:val="12pt"/>
                <w:sz w:val="20"/>
                <w:szCs w:val="20"/>
              </w:rPr>
              <w:br/>
              <w:t xml:space="preserve"> Резиновые изделия незагрязненные, потерявшие потребительские свойства 5750010113005,</w:t>
            </w:r>
            <w:r w:rsidRPr="00A55CFE">
              <w:rPr>
                <w:rStyle w:val="12pt"/>
                <w:sz w:val="20"/>
                <w:szCs w:val="20"/>
              </w:rPr>
              <w:br/>
              <w:t xml:space="preserve"> Отходы от уборки территорий кладбищ, колумбариев 9210150001005,</w:t>
            </w:r>
            <w:r w:rsidRPr="00A55CFE">
              <w:rPr>
                <w:rStyle w:val="12pt"/>
                <w:sz w:val="20"/>
                <w:szCs w:val="20"/>
              </w:rPr>
              <w:br/>
              <w:t xml:space="preserve"> Отходы полиэтилена в виде пленки 5710290201995,</w:t>
            </w:r>
            <w:r w:rsidRPr="00A55CFE">
              <w:rPr>
                <w:rStyle w:val="12pt"/>
                <w:sz w:val="20"/>
                <w:szCs w:val="20"/>
              </w:rPr>
              <w:br/>
              <w:t xml:space="preserve"> Тормозные колодки отработанные 3515050001995,</w:t>
            </w:r>
            <w:r w:rsidRPr="00A55CFE">
              <w:rPr>
                <w:rStyle w:val="12pt"/>
                <w:sz w:val="20"/>
                <w:szCs w:val="20"/>
              </w:rPr>
              <w:br/>
              <w:t xml:space="preserve"> Остатки и огарки стальных сварочных электродов 3512160101995,</w:t>
            </w:r>
            <w:r w:rsidRPr="00A55CFE">
              <w:rPr>
                <w:rStyle w:val="12pt"/>
                <w:sz w:val="20"/>
                <w:szCs w:val="20"/>
              </w:rPr>
              <w:br/>
              <w:t xml:space="preserve"> Деревянная упаковка (невозвратная тара) из натуральной древесины 1711050213005,</w:t>
            </w:r>
            <w:r w:rsidRPr="00A55CFE">
              <w:rPr>
                <w:rStyle w:val="12pt"/>
                <w:sz w:val="20"/>
                <w:szCs w:val="20"/>
              </w:rPr>
              <w:br/>
              <w:t xml:space="preserve"> Стружка черных металлов незагрязненная 3513200001995,</w:t>
            </w:r>
            <w:r w:rsidRPr="00A55CFE">
              <w:rPr>
                <w:rStyle w:val="12pt"/>
                <w:sz w:val="20"/>
                <w:szCs w:val="20"/>
              </w:rPr>
              <w:br/>
              <w:t xml:space="preserve"> Железные бочки, потерявшие потребительские свойства 3513030113995,</w:t>
            </w:r>
            <w:r w:rsidRPr="00A55CFE">
              <w:rPr>
                <w:rStyle w:val="12pt"/>
                <w:sz w:val="20"/>
                <w:szCs w:val="20"/>
              </w:rPr>
              <w:br/>
              <w:t xml:space="preserve"> Стеклянный бой незагрязненный (исключая бой стекла электронно-лучевых трубок и люминесцентных ламп) 3140080201995,</w:t>
            </w:r>
            <w:r w:rsidRPr="00A55CFE">
              <w:rPr>
                <w:rStyle w:val="12pt"/>
                <w:sz w:val="20"/>
                <w:szCs w:val="20"/>
              </w:rPr>
              <w:br/>
            </w:r>
            <w:r w:rsidRPr="00A55CFE">
              <w:rPr>
                <w:rStyle w:val="12pt"/>
                <w:sz w:val="20"/>
                <w:szCs w:val="20"/>
              </w:rPr>
              <w:br/>
              <w:t xml:space="preserve"> Обрезки резины 5750010201005,</w:t>
            </w:r>
            <w:r w:rsidRPr="00A55CFE">
              <w:rPr>
                <w:rStyle w:val="12pt"/>
                <w:sz w:val="20"/>
                <w:szCs w:val="20"/>
              </w:rPr>
              <w:br/>
              <w:t xml:space="preserve"> Отходы корчевания пней 1730010201005,</w:t>
            </w:r>
            <w:r w:rsidRPr="00A55CFE">
              <w:rPr>
                <w:rStyle w:val="12pt"/>
                <w:sz w:val="20"/>
                <w:szCs w:val="20"/>
              </w:rPr>
              <w:br/>
              <w:t xml:space="preserve"> Отходы сучьев, ветвей от лесоразработок 1730010101005</w:t>
            </w:r>
            <w:r w:rsidRPr="00A55CFE">
              <w:rPr>
                <w:rStyle w:val="12pt"/>
                <w:sz w:val="20"/>
                <w:szCs w:val="20"/>
              </w:rPr>
              <w:br/>
              <w:t xml:space="preserve"> Опилки натуральной чистой древесины 1711060101005,</w:t>
            </w:r>
            <w:r w:rsidRPr="00A55CFE">
              <w:rPr>
                <w:rStyle w:val="12pt"/>
                <w:sz w:val="20"/>
                <w:szCs w:val="20"/>
              </w:rPr>
              <w:br/>
              <w:t xml:space="preserve"> Стружка натуральной чистой древесины 1711060201005,</w:t>
            </w:r>
            <w:r w:rsidRPr="00A55CFE">
              <w:rPr>
                <w:rStyle w:val="12pt"/>
                <w:sz w:val="20"/>
                <w:szCs w:val="20"/>
              </w:rPr>
              <w:br/>
              <w:t xml:space="preserve"> Отходы пластмассовой (синтетической) пленки незагрязненные 5710190001005,</w:t>
            </w:r>
            <w:r w:rsidRPr="00A55CFE">
              <w:rPr>
                <w:rStyle w:val="12pt"/>
                <w:sz w:val="20"/>
                <w:szCs w:val="20"/>
              </w:rPr>
              <w:br/>
              <w:t xml:space="preserve"> Древесные отходы из натуральной чистой древесины несортированные 1711200001005,</w:t>
            </w:r>
            <w:r w:rsidRPr="00A55CFE">
              <w:rPr>
                <w:rStyle w:val="12pt"/>
                <w:sz w:val="20"/>
                <w:szCs w:val="20"/>
              </w:rPr>
              <w:br/>
              <w:t xml:space="preserve"> Отходы (мусор) от уборки территории и помещений учебно-воспитательных учреждений 9120130001005</w:t>
            </w:r>
            <w:r w:rsidRPr="00A55CFE">
              <w:rPr>
                <w:rStyle w:val="12pt"/>
                <w:sz w:val="20"/>
                <w:szCs w:val="20"/>
              </w:rPr>
              <w:br/>
              <w:t xml:space="preserve"> Отходы (мусор) от уборки территории и помещений культурно-спортивных учреждений и зрелищных мероприятий 9120140001005,</w:t>
            </w:r>
            <w:r w:rsidRPr="00A55CFE">
              <w:rPr>
                <w:rStyle w:val="12pt"/>
                <w:sz w:val="20"/>
                <w:szCs w:val="20"/>
              </w:rPr>
              <w:br/>
              <w:t xml:space="preserve"> Накипь котельная 3140500001995,</w:t>
            </w:r>
            <w:r w:rsidRPr="00A55CFE">
              <w:rPr>
                <w:rStyle w:val="12pt"/>
                <w:sz w:val="20"/>
                <w:szCs w:val="20"/>
              </w:rPr>
              <w:br/>
              <w:t xml:space="preserve"> Отходы (мусор) от уборки территорий и помещений объектов оптово-розничной торговли промышленными товарами 9120120001005,</w:t>
            </w:r>
            <w:r w:rsidRPr="00A55CFE">
              <w:rPr>
                <w:rStyle w:val="12pt"/>
                <w:sz w:val="20"/>
                <w:szCs w:val="20"/>
              </w:rPr>
              <w:br/>
              <w:t xml:space="preserve"> Отходы (мусор) от уборки территорий и помещений объектов оптово-розничной торговли продовольственными товарами 9120110001005,</w:t>
            </w:r>
            <w:r w:rsidRPr="00A55CFE">
              <w:rPr>
                <w:rStyle w:val="12pt"/>
                <w:sz w:val="20"/>
                <w:szCs w:val="20"/>
              </w:rPr>
              <w:br/>
              <w:t xml:space="preserve"> Отходы печатной продукции (черно-белая печать) 1871050001005,</w:t>
            </w:r>
            <w:r w:rsidRPr="00A55CFE">
              <w:rPr>
                <w:rStyle w:val="12pt"/>
                <w:sz w:val="20"/>
                <w:szCs w:val="20"/>
              </w:rPr>
              <w:br/>
              <w:t xml:space="preserve"> Пластмассовая незагрязненная тара, потерявшая потребительские свойства 5710180013005,</w:t>
            </w:r>
            <w:r w:rsidRPr="00A55CFE">
              <w:rPr>
                <w:rStyle w:val="12pt"/>
                <w:sz w:val="20"/>
                <w:szCs w:val="20"/>
              </w:rPr>
              <w:br/>
              <w:t xml:space="preserve"> Обрезь натуральной чистой древесины 1711050101005,</w:t>
            </w:r>
            <w:r w:rsidRPr="00A55CFE">
              <w:rPr>
                <w:rStyle w:val="12pt"/>
                <w:sz w:val="20"/>
                <w:szCs w:val="20"/>
              </w:rPr>
              <w:br/>
              <w:t xml:space="preserve"> Резинометаллические изделия, отработанные 5750040213005,</w:t>
            </w:r>
            <w:r w:rsidRPr="00A55CFE">
              <w:rPr>
                <w:rStyle w:val="12pt"/>
                <w:sz w:val="20"/>
                <w:szCs w:val="20"/>
              </w:rPr>
              <w:br/>
              <w:t>Отходы твердого полистирола, полистирольной пены или пленки 5710080001005</w:t>
            </w:r>
            <w:r w:rsidRPr="00A55CFE">
              <w:rPr>
                <w:rStyle w:val="12pt"/>
                <w:sz w:val="20"/>
                <w:szCs w:val="20"/>
              </w:rPr>
              <w:br/>
              <w:t xml:space="preserve"> Отходы изолированных проводов и кабелей 9236000013005,</w:t>
            </w:r>
            <w:r w:rsidRPr="00A55CFE">
              <w:rPr>
                <w:rStyle w:val="12pt"/>
                <w:sz w:val="20"/>
                <w:szCs w:val="20"/>
              </w:rPr>
              <w:br/>
              <w:t xml:space="preserve"> Электрические лампы накаливания отработанные и брак 9231010001995,</w:t>
            </w:r>
            <w:r w:rsidRPr="00A55CFE">
              <w:rPr>
                <w:rStyle w:val="12pt"/>
                <w:sz w:val="20"/>
                <w:szCs w:val="20"/>
              </w:rPr>
              <w:br/>
              <w:t xml:space="preserve"> Бой строительного кирпича 3140140401995,</w:t>
            </w:r>
            <w:r w:rsidRPr="00A55CFE">
              <w:rPr>
                <w:rStyle w:val="12pt"/>
                <w:sz w:val="20"/>
                <w:szCs w:val="20"/>
              </w:rPr>
              <w:br/>
              <w:t xml:space="preserve"> Бой шамотного кирпича 3140140101995,</w:t>
            </w:r>
            <w:r w:rsidRPr="00A55CFE">
              <w:rPr>
                <w:rStyle w:val="12pt"/>
                <w:sz w:val="20"/>
                <w:szCs w:val="20"/>
              </w:rPr>
              <w:br/>
              <w:t xml:space="preserve"> Отходы керамики в кусковой форме 3140070201995,</w:t>
            </w:r>
            <w:r w:rsidRPr="00A55CFE">
              <w:rPr>
                <w:rStyle w:val="12pt"/>
                <w:sz w:val="20"/>
                <w:szCs w:val="20"/>
              </w:rPr>
              <w:br/>
              <w:t xml:space="preserve"> Отходы полиэтилена в виде лома, литников 5710290101995,</w:t>
            </w:r>
            <w:r w:rsidRPr="00A55CFE">
              <w:rPr>
                <w:rStyle w:val="12pt"/>
                <w:sz w:val="20"/>
                <w:szCs w:val="20"/>
              </w:rPr>
              <w:br/>
              <w:t xml:space="preserve"> Тара и упаковка из стали незагрязненная, потерявшая потребительские свойства 3512010313995,</w:t>
            </w:r>
            <w:r w:rsidRPr="00A55CFE">
              <w:rPr>
                <w:rStyle w:val="12pt"/>
                <w:sz w:val="20"/>
                <w:szCs w:val="20"/>
              </w:rPr>
              <w:br/>
              <w:t xml:space="preserve"> Отходы цемента в кусковой  форме 3140550201995, Отходы стекловолокна 3140050001995</w:t>
            </w:r>
            <w:r w:rsidRPr="00A55CFE">
              <w:rPr>
                <w:rStyle w:val="12pt"/>
                <w:sz w:val="20"/>
                <w:szCs w:val="20"/>
              </w:rPr>
              <w:br/>
              <w:t xml:space="preserve"> Технологические потери муки пшеничной 1111110611995,</w:t>
            </w:r>
            <w:r w:rsidRPr="00A55CFE">
              <w:rPr>
                <w:rStyle w:val="12pt"/>
                <w:sz w:val="20"/>
                <w:szCs w:val="20"/>
              </w:rPr>
              <w:br/>
              <w:t xml:space="preserve"> Технологические потери муки ржаной 1111110711995</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г.Новый Уренгой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МУП "Уренгойское городское хозяйство" МО г.Новый Уренгой, ЯНАО, г. Новый Уренгой, ул. 26 Съезда КПСС, д.10; а/я 693</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89-00043</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кустовой площадке №4 Ярудейского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Надым</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"Яргео", ЯНАО, г. Надым, ул. Зверева, д.12/2</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89-00044</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кустовой площадке №6 Ярудейского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Надым</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"Яргео", ЯНАО, г. Надым, ул. Зверева, д.12/2</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89-00045</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кустовой площадке №8 Ярудейского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Надым</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"Яргео", ЯНАО, г. Надым, ул. Зверева, д.12/2</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89-00046</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кустовой площадке №1 Ярудейского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Надым</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"Яргео", ЯНАО, г. Надым, ул. Зверева, д.12/2</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89-00047</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кустовой площадке №2 Ярудейского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Надым</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"Яргео", ЯНАО, г. Надым, ул. Зверева, д.12/2</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89-00048</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кустовой площадке №10 Ярудейского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Надым</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"Яргео", ЯНАО, г. Надым, ул. Зверева, д.12/2</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89-00049</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на кустовой площадке №5 Ярудейского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Надым</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"Яргео", ЯНАО, г. Надым, ул. Зверева, д.12/2</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89-00050</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твердых бытовых отходов</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Шлак сварочный 3140480001994,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Отходы асбеста в кусковой форме 3140370201014, Мусор строительный 9120060001000, Мусор строительный от разборки зданий 9120060101004, Резиноасбестовые отходы (в том числе изделия отработанные и брак) 5750030001004, Отходы (осадки) при механической и биологической очистке сточных вод 9430000000000, Отходы абразивных материалов в виде пыли и порошка 3140430411004, Отходы потребления на производстве, подобные коммунальным (смет (мусор) от уборки производственных и складских помещений) 9120000000000, Отходы из жилищ крупногабаритные 9110020001005, Деревянная упаковка (невозвратная тара) из натуральной древесины 1711050213005, Древесные отходы с пропиткой и покрытиями несортированные 1712200001014, Отходы бумаги и картона от канцелярской деятельности и делопроизводства 1871030001005, Мусор от бытовых помещений организаций крупногабаритный 9120050001005, Пищевые отходы кухонь и организаций общественного питания несортированные 9120100100005, Стеклянный бой незагрязненный (исключая бой стекла электронно-лучевых трубок и люминесцентных ламп) 3140080201995, Абразивные круги отработанные, лом отработанных абразивных кругов 3140430201995, Отходы твердого полистирола, полистирольной пены и пленки 5710080001005, Резиновые изделия незагрязненные, потерявшие потребительские свойства 5750010113005, Отходы (мусор) от уборки территорий и помещений объектов оптово-розничной торговли продовольственными товарами 3120110001005, Отходы (мусор) от уборки территорий и помещений объектов культурно-спортивных учреждений и зрелищных мероприятий 9120140001005, Отходы потребления на производстве, подобные коммунальным 9120000000000, Полиэтиленовая тара поврежденная 5710290313995, Отходы пластмассовой (синтетической) пленки, незагрязненные 5710190001005, Древесные отходы из натуральной чистой древесины несортированные 1711200001005, цеолит отработанный при осушке воздуха и газов 3147030101995, обрезки и обрывки тканей из полиэфирного волокна 5810110201995,  отходы (осадки) при механической и биологической очистке сточных вод 9430000000000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Ноябрьск</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Ноябрьск", 629806, ЯНАО, г. Ноябрьск, ул. Республики, д.20</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89-00051</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Полигон для складирования твердых строительных отходов Ямбургского ГКМ </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Опилки древесные, загрязненные минеральными маслами (содержание масел менее 155)1713020101034, Обрезки кусковые отходы древесно-стружечных и/или древесно-волокнистых плит, содержащих связующие смолы в количестве от 0.2.% до 2.5% включительно 1712020301014, Отходы рубероида 1872040101014, Отходы шлаковаты 3140160101004, Песок, загрязненный мазутом (модержание мазута менее 15%) 3140230201034, песок, загрязненный маслами (содержание масел менее 15%) 3140230301034, Отходы асбоцемента в кусковой форме  3140120201014, Прочие твердые минеральные отходы (огнетушащий порошок) 3140000000000, отходы при добче нефти и газа (буровой раствор отработанный) 3410000000000, Отходы при добыче нефти и газа (буровой шлам) 3410000000000, пыль или порошок от шлифования черных металлов с содержанием металла 50% и более 3515036611004, Отходы солей (осадок от нейтрализации электролита) 5150000000000, Обтирочный материал, загрязненный маслами (содержание масел менее 15%) 5490270101034, Шлам от очистки технологических емкостей 5490010000004, Отходы лакокрасочных средств (тара из-под лакокрасочных изделий) 5550000000000, Мусор строительный 9120060101004, Бой строительного кирпича 3140140401995, Электрические лампы накаливания отработанные и брак 9231010001995, Сальниковая набивка асбесто-графитовая, промасленная (содержание масла менее 15%) 5490300301034, Отходы смеси затвердевших разнородных пластмасс (отходы оргтехники) 5710990001004, Отходы гетинакса, текстолита, вулканизированной фибры, пленкосинтетического картона 5710090001004, Резиноасбестовые отходы (в том числе изделия отработанные и брак) 5750030001004, Камеры пневматические отработанные 5750020113004, Текстиль загрязненный (протирочные материалы загрязненные ЛКМ) 5550010000004, Отходы потребления на производстве, подобные коммунальным (смет с территории) 9120000000000, Мусор строительный от разборки зданий 9120060101004, Отходы сложного комбинированного состава в виде изделий, оборудования, устройств, не вошедшие в другие пункты 9200000000000, Отходы сложного комбинированного состава в виде изделий, оборудования, устройств, не вошедшие в другие пункты (фильтры воздушные отработанные) 9200000000000, Отходы (осадки) при подготовки воды 9410000000004, Отходы (осадки) при механической и биологической очистке сточных вод 9430000000004, Отходы (осадки) при обработке сточных вод, не вошедшие в другие позиции (осадки очистных сооружений мойки автотранспотра) 94820000000000, Древесные отходы из натуральной чистой древесины несортированные 7171200001005, Деревянная упаковка (невозвратная тара) из натуральной древесины 1711050213005, Опилки натуральной чистой древесины 1711060101005, Отходы бумаги и картона от канцелярской деятельности и делопроизводства 1871030001005, Отходы упаковочного картона незагрязненные 1871020201005, Стеклянный бой незагрязненный   (исключая бой стекла электронно-лучевых трубок и люминесцентных ламп) 3140080201995, силикагель, отработанный при осушке воздуха и газа 3147050101995, Бой ж/б изделий, отходы ж/б в кусковой форме 3140270201995, Бой шамотного кирпича 3140140101995, Абразивные круги отработанные, лом отработанных абразивных кругов 3140430201995, Шкурка шлифовальная отработанная 3140430301995, Накипь котельная 3140500001995, Отходы цемента в кусковой форме 3140550201995, Отходы полиэтилена в виде пленки 5710290201995, Пласмассовая незагрязненная тара, потерявшая потребительские свойства 5710180013005, Отходы твердого полистирола, полистирольной пены и пленки 5710080001005, Отходы затвердевших полиолефинов 5710280001005, Обрезки резины 5750010201005, Резиновые изделия незагрязненные, потерявшие потребительские свойства 5750010113005 , Отходы смешанного волокна 5810070001005, обрезки и обрывки тканей смешанных 5810110801995, Отходы изолированных проводов и кабелей 92360000013005</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Ямбург</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Ямбург", ЯНАО, г.Новый Уренгой, ул. Геологоразведчиков, д.9</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89-00052</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Комплекс ТБО, ЗГНКМ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Опилки древесные, загрязненные минеральными маслами (содержание масел менее 15%) 1713020101034, Обрезки кусковые отходы древесно-стружечных и/или древесно-волокнистых плит, содержащих связующие смолы в количестве от 0.2.% до 2.5% включительно 1712020301014, Отходы рубероида 1872040101014, Отходы шлаковаты 3140160101004, Песок, загрязненный мазутом (модержание мазута менее 15%) 3140230201034, Песок, загрязненный маслами (содержание масел менее 15%) 3140230301034, Отходы асбоцемента в кусковой форме 3140120201014, Прочие твердые минеральные отходы (огнетушащий порошок) 3140000000000, Отходы при добче нефти и газа (буровой раствор отработанный) 3410000000000, Отходы при добыче нефти и газа (буровой шлам) 3410000000000, Пыль или порошок от шлифования черных металлов с содержанием металла 50% и более 3515036611004, Отходы солей (осадок от нейтрализации электролита) 5150000000000, Обтирочный материал, загрязненный маслами (содержание масел менее 15%) 5490270101034, Шлам от очистки технологических емкостей 5490010000004, Отходы лакокрасочных средств (тара из-под лакокрасочных изделий) 5550000000000, Мусор строительный 9120060101004, Бой строительного кирпича 3140140401995, Электрические лампы накаливания отработанные и брак 9231010001995, Сальниковая набивка асбесто-графитовая, промасленная (содержание масла менее 15%) 5490300301034, Отходы смеси затвердевших разнородных пластмасс (отходы оргтехники) 5710990001004, Отходы гетинакса, текстолита, вулканизированной фибры, пленкосинтетического картона 5710090001004, Резиноасбестовые отходы (в том числе изделия отработанные и брак) 5750030001004, Камеры пневматические отработанные 5750020113004, Текстиль загрязненный (протирочные материалы загрязненные ЛКМ) 5550010000004,  Отходы потребления на производстве, подобные коммунальным (смет с территории) 9120000000000, Мусор от бытовых помещений организаций несортированный (исключая крупногабаритный) 9120040001004, Отходы из жилищ несортированные (исключая крупногабаритные) 9110010001004, Мусор строительный от разборки зданий 9120060101004, Отходы сложного комбинированного состава в виде изделий, оборудования, устройств, не вошедшие в другие пункты 9200000000000, Отходы сложного комбинированного состава в виде изделий, оборудования, устройств, не вошедшие в другие пункты (фильтры воздушные отработанные) 9200000000000, Отходы (осадки) при подготовки воды 9410000000004, Отходы (осадки) при механической и биологической очистке сточных вод 9430000000004,  Отходы (осадки) при обработке сточных вод, не вошедшие в другие позиции (осадки очистных сооружений мойки автотранспотра) 94820000000000, Древесные отходы из натуральной чистой древесины несортированные 7171200001005, 1711050213005 Деревянная упаковка (невозвратная тара) из натуральной древесины, Опилки натуральной чистой древесины 1711060101005, Отходы бумаги и картона от канцелярской деятельности и делопроизводства 1871030001005, Отходы упаковочнго картона незагрязненные 1871020201005, Стеклянный бой незагрязненный (исключая бой стекла электронно-лучевых трубок и люминесцентных ламп) 3140080201995, Силикагель, отработанный при осушке воздуха и газа 3147050101995, Бой железобетонных изделий, отходы железобетона  в кусковой форме 3140270201995, Бой шамотного кирпича 3140140101995, Отходы стекловолокна 3140050001995, Абразивные круги отработанные, лом отработанных абразивных кругов 3140430201995, Отходы цемента в кусковой форме 3140550201995, Отходы полиэтилена в виде пленки 5710290201995, Пласмассовая незагрязненная тара, потерявшая потребительские свойства 5710180013005, Отходы твердого полистирола, полистирольной пены и пленки 5710080001005, Отходы затвердевших полиолефинов 5710280001005, Обрезки резины 5750010201005, Резиновые изделия незагрязненные, потерявшие потребительские свойства 5750010113005, Отходы смешанного волокна 5810070001005, Обрезки и обрывки тканей смешанных 5810110801995, Отходы изолированных проводов и кабелей 92360000013005, Пишевые отходы кухонь и организаций общественного питания несортированные 9120100100005, Отходы (мусор) от уборки помещений объектов торговли оптово-розничными товарами  9120120001005,</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Новозаполярный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Ямбург", ЯНАО, г.Новый Уренгой, ул. Геологоразведчиков, д.9</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89-00053</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Площадка для сбора и складирования твердых отходов </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Отходы потребления на производстве, подобные коммунальным (смет с территории) 9120000000000, Деревянная упаковка (невозвратная тара) из натуральной древесины 1711050213005, отходы упкаковочного картона незагрязненные 1871020201005, Отходы бумаги и картона от канцелярской деятельности и делопроизводства 1871030001005, Пластмассовая незагрязненная тара, потерявшая потребительские свойства 5710180013005, Отходы полиэтилена в виде пленки 5710290201995, Обрезки и обрывки тканей смешанных 5810110801995, Отходы (мусор) от уборки помещений объектов оптово-розничными товарами 9120120001005, Пищевые отходы кухонь и организаций общественного питания 9120100100005, Отходы смешанного волокна 5810070001005, Резиновые изделия незагрязненные, потерявшие потребительсие свойства 5750010113005</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ВЖК УКПГ-6</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Ямбург", ЯНАО, г.Новый Уренгой, ул. Геологоразведчиков, д.9</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89-00054</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твердых бытовых отходов</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Отходы потребления на производстве, подобные коммунальным (смет с территории) 9120000000000, Деревянная упаковка (невозвратная тара) из натуральной древесины 1711050213005, отходы упкаковочного картона незагрязненные 1871020201005, Отходы бумаги и картона от канцелярской деятельности и делопроизводстве 1871030001005, Пластмассовая незагрязненная тара, потерявшая потребительские свойства 5710180013005, Отходы полиэтилена в виде пленки 5710290201995, Обрезки и обрывки тканей смешанных 5810110801995 , Отходы (мусор) от уборки помещений объектов оптово-розничными товарами 9120120001005, Пищевые отходы кухонь и организаций общественного питания 9120100100005, Отходы смешанного волокна 5810070001005, Резиновые изделия незагрязненные, потерявшие потребительсие свойства 5750010113005</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Ямбург</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Ямбург", ЯНАО, г.Новый Уренгой, ул. Геологоразведчиков, д.9</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89-00055</w:t>
            </w:r>
            <w:r>
              <w:rPr>
                <w:rStyle w:val="12pt"/>
                <w:sz w:val="20"/>
                <w:szCs w:val="20"/>
              </w:rPr>
              <w:t>-Х-00592-250914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при строительстве поисково-оценочной скважины № 16 Южно-Парусовой площади</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Хранение </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3410000000000, Отходы при добыче нефти и газа (жидкая фаза отходов бурения)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Ямбург</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Ямбург", ЯНАО, г.Новый Уренгой, ул. Геологоразведчиков, д.9</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89-00056</w:t>
            </w:r>
            <w:r>
              <w:rPr>
                <w:rStyle w:val="12pt"/>
                <w:sz w:val="20"/>
                <w:szCs w:val="20"/>
              </w:rPr>
              <w:t>-Х-00592-250914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при строительстве поисково-оценочной скважины скважины № 502 Ямбургской площади</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Хранение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3410000000000, Отходы при добыче нефти и газа (жидкая фаза отходов бурения)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71156000000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Ямбург</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добыча Ямбург", ЯНАО, г.Новый Уренгой, ул. Геологоразведчиков, д.9</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89-00057</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твердых бытовых отходов на Южно-Русском месторождении</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Шлак сварочный 3140480001994, Отходы из жилищ несортированные (исключая крупногабаритные) 9110010001004, Мусор от бытовых помещений организаций несортированный (исключая крупногабаритный) 9120040001004, Абразивная пыль и порошок от шлифования металлов (с содержанием металла менее 50%) 3140030011004, Отходы потребления на производстве, подобные коммунальным 9120000000000, Отходы сложного комбинированного состава в виде изделий, оборудования, устройств, не вошедшие в другие пункты (фильтры воздушные отработанные), фильтровочные и поглотительные отработанные массы, не загрязненные опасными веществами (фильтроэлемент для очистки газа отработанный), сорбенты, не вошедшие в другие пункты (активный уголь) 9200000000000, Отходы (осадки) при механической и биологической очистке сточных вод 9430000000000, Деревянная упаковка (невозвратная тара) из натуральной древесины  1711050213005, Отходы упаковочной бумаги незагрязненные 18710200101005, Отходы бумаги и картона от канцелярской деятельности и делопроизводства 1871030001005, Отходы керамзита в кусковой форме 3140060201995, Отходы активированного угля, незагрязненного опасными веществами 3140170001995, Отходы песка, не загрязненного опасными веществами 3140230101995, Абразивные круги отработанные, лом отработанных абразивных кругов 3140430201995, Силикагель, отработанный при осушке воздуха и газов 3147050101995, Остатки и огарки стальных сварочных электродов 3512160101995, Полиэтиленовая тара, поврежденная 5710290313995, Резинометаллические изделия, отработанные 5750040213005, Обрезки и обрывки тканей смешанных 5810110801995, Пищевые отходы кухонь и организации общественного питания 9120100100005</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71153000000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с. Красноселькуп</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"Севернефтегазпром" ЯНАО, Красноселькупский район, с.Красноселькуп, ул.Ленина, 22</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89-00058</w:t>
            </w:r>
            <w:r>
              <w:rPr>
                <w:rStyle w:val="12pt"/>
                <w:sz w:val="20"/>
                <w:szCs w:val="20"/>
              </w:rPr>
              <w:t>-Х-00592-250914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для утилизации твердых бытовых и нефтесодержащих производственных отходов на Муравленковском месторождении</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Хранение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 очистки трубопроводов и  емкостей (бочек, контейнеров, цистерн, гудронаторов) от нефти 5460150104033, Отходы при добыче нефти и газа (проппант, загрязненный нефтепродуктами) 3410000000000, Отходы при добыче нефти и газа (грунт, загрязненный нефтепродуктами) 3410000000000, Отходы при добыче нефти и газа (гель для проведения капитального ремонта скважин, отработанный) 3410000000000, Отходы при добыче нефти и газа (шлам зачистки резервуаров и технологического оборудования) 3410000000000, Песок, загрязненный маслами (содержание масел менее 15%) 3140230301034</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г.Муравленко</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"Газпромнефть-Ноябрьскнефтегаз", ЯНАО, г. Ноябрьск, ул. Ленина, 59/87</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89-00059</w:t>
            </w:r>
            <w:r>
              <w:rPr>
                <w:rStyle w:val="12pt"/>
                <w:sz w:val="20"/>
                <w:szCs w:val="20"/>
              </w:rPr>
              <w:t>-Х-00592-250914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"Северный" для утилизации и захоронения производственных отходов на Суторминском месторождении</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Хранение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 очистки трубопроводов и емкостей (бочек, контейнеров, цистерн, гудронаторов) от нефти 5460150104033,Отходы при добыче нефти и газа (проппант, загрязненный нефтепродуктами) 3410000000000, Отходы при добыче нефти и газа (грунт, загрязненный нефтепродуктами) 3410000000000, Отходы при добыче нефти и газа (гель для проведения капитального ремонта скважин, отработанный) 3410000000000, Отходы при добыче нефти и газа (шлам зачистки резервуаров и технологического оборудования) 3410000000000, Песок, загрязненный маслами (содержание масел менее 15%) 3140230301034</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г.Муравленко</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"Газпромнефть-Ноябрьскнефтегаз", ЯНАО, г. Ноябрьск, ул. Ленина, 59/87</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89-00060</w:t>
            </w:r>
            <w:r>
              <w:rPr>
                <w:rStyle w:val="12pt"/>
                <w:sz w:val="20"/>
                <w:szCs w:val="20"/>
              </w:rPr>
              <w:t>-Х-00592-250914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по захоронению промышленных отходов на Вынгаяхинском месторождении</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Хранение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 очистки трубопроводов и емкостей (бочек, контейнеров, цистерн, гудронаторов) от нефти 5460150104033, Отходы при добыче нефти и газа (проппант, загрязненный нефтепродуктами) 3410000000000, Отходы при добыче нефти и газа (грунт, загрязненный нефтепродуктами) 3410000000000, Отходы при добыче нефти и газа (гель для проведения капитального ремонта скважин, отработанный) 3410000000000, Отходы при добыче нефти и газа (шлам зачистки резервуаров и технологического оборудования) 3410000000000, Песок, загрязненный маслами (содержание масел менее 15%) 3140230301034</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Ханмей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"Газпромнефть-Ноябрьскнефтегаз", ЯНАО, г. Ноябрьск, ул. Ленина, 59/87</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89-00061</w:t>
            </w:r>
            <w:r>
              <w:rPr>
                <w:rStyle w:val="12pt"/>
                <w:sz w:val="20"/>
                <w:szCs w:val="20"/>
              </w:rPr>
              <w:t>-Х-00592-250914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по захоронению промышленных отходов на Вынгапуровском месторождении</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Хранение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 очистки трубопроводов и емкостей (бочек, контейнеров, цистерн, гудронаторов) от нефти 5460150104033, Отходы при добыче нефти и газа (проппант, загрязненный нефтепродуктами) 3410000000000, Отходы при добыче нефти и газа (грунт, загрязненный нефтепродуктами) 3410000000000, Отходы при добыче нефти и газа (гель для проведения капитального ремонта скважин , отработанный) 3410000000000, Отходы при добыче нефти и газа (шлам буровой) 3410000000000, Отходы при добыче нефти и газа сточные воды, загрязненные нефтепродуктами) 3410000000000, Отходы при добыче нефти и газа (шлам зачистки резервуаров и технологического оборудования)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г.Ноябрьск</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"Газпромнефть-Ноябрьскнефтегаз", ЯНАО, г. Ноябрьск, ул. Ленина, 59/87</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89-00062</w:t>
            </w:r>
            <w:r>
              <w:rPr>
                <w:rStyle w:val="12pt"/>
                <w:sz w:val="20"/>
                <w:szCs w:val="20"/>
              </w:rPr>
              <w:t>-Х-00592-250914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для утилизации твердых бытовых и нефтесодержащих отходов промышленных отходов Спорышевского месторождения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Хранение </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 очистки трубопроводов и емкостей (бочек, контейнеров, цистерн, гудронаторов) от нефти 5460150104033,Отходы при добыче нефти и газа (проппант, загрязненный нефтепродуктами) 3410000000000,  Отходы при добыче нефти и газа (грунт, загрязненный нефтепродуктами) 3410000000000, Отходы при добыче нефти и газа (гель для проведения капитального ремонта скважин , отработанный)  3410000000000, Отходы при добыче нефти и газа (гшлам буровой) 3410000000000, Обтирочный материал, загрязненный маслами (содержание масел 15% и более) 5490270101033, Прочие отходы нефтепродуктов, продуктов переработки нефти, угля, газа, горючих сланца и торфа (фильтры масляные отработанные) 5490000000000, Сальниковая набивка асбесто-графитовая, промасленная (содержание масла менее 15%) 5490300301034, Отходы сложного комбинированного состава в виде изделий, оборудований, устройств, не вошедшие в другие пункты (спецодежда и другие индивидуальные средства защиты, загрязненные нефтепродуктами) 9200000000000, Отходы сложного комбинированного состава в виде изделий, оборудований, устройств, не вошедшие в другие пункты (спецодежда и другие индивидуальные средства защиты, потерявшие потребительские свойства) 9200000000000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г.Ноябрьск</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"Газпромнефть-Ноябрьскнефтегаз", ЯНАО, г. Ноябрьск, ул. Ленина, 59/87</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89-00063</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твердых бытовых отходов</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смеси затвердевших разнородных пластмасс 5711099001004, Шлак сварочный 3140480001994, Мусор от бытовых организаций несортированный (исключая крупногабаритный) 9120040001004, Мусор строительный от разборки зданий 9120060101004, Обувь кожаная рабочая, потерявшая потребительские свойства 1470060112004, Резиноасбестовые отходы (в том числе изделия отработанные и брак) 5750030001004, Отходы потребления на производстве, подобные коммунальным (мусор, смет с территории) 9120000000000, Пыль черных металлов незагрязненная 3513160011004, Отходы лакокрасочных средств (малярные инструменты, отработанные, загрязненные затвердевшими лакокрасочными материалами) 5550000000000, Отходы асбеста в кусковой форме 3140370101014, Отходы абразивных материалов в виде пыли и порошка 3140430411004, Ботва от корнеплодов, другие подобные растительные остатки при выращивании овощей  1112010001995, Отходы изолированных проводов и кабелей 9236000013005, Древесные отходы из натуральной чистой древесины несортированные 1711200001005, Прочие твердые минеральные отходы (отходы кварцевого песка от водоподготовки) 31400000000000, Прочие твердые минеральные отходы (отходы щебня незагрязненного от водоподготовки) 31400000000000, Отходы керамики в кусковой форме 3140070201995, Стеклянный бой незагрязненный (исключая бой стекла электронно-лучевых трубок и люминесцентных ламп) 3140080201995, Отходы активированного угля, не загрязненного опасными веществами 3140170001995, Абразивные круги отработанные, лом отработанных абразивных кругов 3140430201995, Пищевые отходы кухонь и организаций общественного питания несортированные 9120100100005, Остатки и огарки стальных сварочных электродов 3512160101995, Другие отходы минерального происхождения (отходы при промывке поглощающих скважин) 3900000000000, Отходы пластмассовой (синтетической) пленки незагрязненной 5710190001005, Резиновые изделия незагрязненные, потерявшие потребительские свойства 5750010113005, Мусор от бытовых помещений организаций крупногабаритный  9120050001005</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МО п.Пурпе, Пуровского района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ЗАО "Пургаз", 629830, ЯНАО, г.Губкинский, мкр.16, дом 52</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89-00064</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куста № 1 Восточно-Мессояхского ЛУ</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(буровые отходы)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Тазовский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ЗАО "Мессояханефтегаз", 629300, ЯНАО, г. Новый Уренгой, ул. Магистральная, 14</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89-00065</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куста № 2 Восточно-Мессояхского ЛУ</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(буровые отходы)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Тазовский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ЗАО "Мессояханефтегаз", 629300, ЯНАО, г. Новый Уренгой, ул. Магистральная, 14</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89-00066</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по обезвреживанию бытовых отходов</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Мусор от бытовых помещений и организаций несортированный (исключая крупногабаритный) 9120040001004,  Древесные отходы с пропиткой и покрытиями несортированные 1712200001014, Отходы бумаги и картона (фильтры воздушные отработанные) 1870000000000, Отходы лакокрасочных средств 5550000000000, Отходы из жилищ несортированные (исключая крупногабаритные) 9110010001004, Отходы рубероида 1872040101014, Отходы смеси затвердевших разнородных пластмасс 5710990001004, Резиноасбестовые отходы (в том числе изделия отработанные и брак) 5750030001004, Отходы шлаковаты 3140160101004, Отходы битума, асфальта в твердой форме 5490120001004, Сальниковая набивка асбесто-графитовая, промасленная (содержание масла менее 15%) 5490300301034, Отходы потребления на производстве, подобные коммунальным  9120000000000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мкр.Вынгапуровский г. Ноябрьск</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"Вынгапуровский тепловодоканал", 629828, ЯНАО, г. Ноябрьск, мкр. Вынгапуровский, ул.Молодежная, д.1</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89-00067</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твердых отходов строительных материалов и конструкций</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Обрезки, кусковые отходы древесно-стружечных и/или древесно-волокнистых плит, содержащих связующие смолы в количестве от 0,2% до 2,5% включительно    1712020301014 </w:t>
            </w:r>
            <w:r w:rsidRPr="00A55CFE">
              <w:rPr>
                <w:rStyle w:val="12pt"/>
                <w:sz w:val="20"/>
                <w:szCs w:val="20"/>
              </w:rPr>
              <w:br/>
              <w:t xml:space="preserve">Отходы древесных строительных лесоматериалов, в том числе от сноса и разборки строений    1712050001004 </w:t>
            </w:r>
            <w:r w:rsidRPr="00A55CFE">
              <w:rPr>
                <w:rStyle w:val="12pt"/>
                <w:sz w:val="20"/>
                <w:szCs w:val="20"/>
              </w:rPr>
              <w:br/>
              <w:t xml:space="preserve">Опилки древесные, загрязненные минеральными маслами (содержание масел - менее 15 %)    1713020101034 </w:t>
            </w:r>
            <w:r w:rsidRPr="00A55CFE">
              <w:rPr>
                <w:rStyle w:val="12pt"/>
                <w:sz w:val="20"/>
                <w:szCs w:val="20"/>
              </w:rPr>
              <w:br/>
              <w:t xml:space="preserve">Опилки и стружки разнородной древесины (например, содержащие опилки и стружку древесно-стружечных и/или древесно-волокнистых плит)    1719010301004 </w:t>
            </w:r>
            <w:r w:rsidRPr="00A55CFE">
              <w:rPr>
                <w:rStyle w:val="12pt"/>
                <w:sz w:val="20"/>
                <w:szCs w:val="20"/>
              </w:rPr>
              <w:br/>
              <w:t xml:space="preserve">Отходы рубероида    1872040101014 </w:t>
            </w:r>
            <w:r w:rsidRPr="00A55CFE">
              <w:rPr>
                <w:rStyle w:val="12pt"/>
                <w:sz w:val="20"/>
                <w:szCs w:val="20"/>
              </w:rPr>
              <w:br/>
              <w:t xml:space="preserve">Золы, шлаки и пыль от топочных установок и от термической обработки отходов (зола и пыль от установок термической обработки отходов)    3130000000000 </w:t>
            </w:r>
            <w:r w:rsidRPr="00A55CFE">
              <w:rPr>
                <w:rStyle w:val="12pt"/>
                <w:sz w:val="20"/>
                <w:szCs w:val="20"/>
              </w:rPr>
              <w:br/>
              <w:t xml:space="preserve">Прочие твердые минеральные отходы (мусор промышленный)    3140000000000 </w:t>
            </w:r>
            <w:r w:rsidRPr="00A55CFE">
              <w:rPr>
                <w:rStyle w:val="12pt"/>
                <w:sz w:val="20"/>
                <w:szCs w:val="20"/>
              </w:rPr>
              <w:br/>
              <w:t xml:space="preserve">Отходы асбоцемента в кусковой форме    3140120201014 </w:t>
            </w:r>
            <w:r w:rsidRPr="00A55CFE">
              <w:rPr>
                <w:rStyle w:val="12pt"/>
                <w:sz w:val="20"/>
                <w:szCs w:val="20"/>
              </w:rPr>
              <w:br/>
              <w:t xml:space="preserve">Отходы шлаковаты    3140160101004 </w:t>
            </w:r>
            <w:r w:rsidRPr="00A55CFE">
              <w:rPr>
                <w:rStyle w:val="12pt"/>
                <w:sz w:val="20"/>
                <w:szCs w:val="20"/>
              </w:rPr>
              <w:br/>
              <w:t xml:space="preserve">Отходы базальтового супертонкого волокна    3140160301004 </w:t>
            </w:r>
            <w:r w:rsidRPr="00A55CFE">
              <w:rPr>
                <w:rStyle w:val="12pt"/>
                <w:sz w:val="20"/>
                <w:szCs w:val="20"/>
              </w:rPr>
              <w:br/>
              <w:t xml:space="preserve">Песок, загрязненный мазутом (содержание мазута - менее 15%)    3140230201034 </w:t>
            </w:r>
            <w:r w:rsidRPr="00A55CFE">
              <w:rPr>
                <w:rStyle w:val="12pt"/>
                <w:sz w:val="20"/>
                <w:szCs w:val="20"/>
              </w:rPr>
              <w:br/>
              <w:t xml:space="preserve">Песок, загрязненный маслами (содержание масел менее 15%)    3140230301034 </w:t>
            </w:r>
            <w:r w:rsidRPr="00A55CFE">
              <w:rPr>
                <w:rStyle w:val="12pt"/>
                <w:sz w:val="20"/>
                <w:szCs w:val="20"/>
              </w:rPr>
              <w:br/>
              <w:t xml:space="preserve">Отходы асфальтобетона и/или асфальтобетонной смеси в кусковой форме    3140350201004 </w:t>
            </w:r>
            <w:r w:rsidRPr="00A55CFE">
              <w:rPr>
                <w:rStyle w:val="12pt"/>
                <w:sz w:val="20"/>
                <w:szCs w:val="20"/>
              </w:rPr>
              <w:br/>
              <w:t xml:space="preserve">Шлак сварочный    3140480001994 </w:t>
            </w:r>
            <w:r w:rsidRPr="00A55CFE">
              <w:rPr>
                <w:rStyle w:val="12pt"/>
                <w:sz w:val="20"/>
                <w:szCs w:val="20"/>
              </w:rPr>
              <w:br/>
              <w:t xml:space="preserve">Пыль (или порошок) от шлифования черных металлов с содержанием металла 50% и более    3515036611004 </w:t>
            </w:r>
            <w:r w:rsidRPr="00A55CFE">
              <w:rPr>
                <w:rStyle w:val="12pt"/>
                <w:sz w:val="20"/>
                <w:szCs w:val="20"/>
              </w:rPr>
              <w:br/>
              <w:t>Отходы битума, асфальта в твердой форме    5490120001004 ,</w:t>
            </w:r>
            <w:r w:rsidRPr="00A55CFE">
              <w:rPr>
                <w:rStyle w:val="12pt"/>
                <w:sz w:val="20"/>
                <w:szCs w:val="20"/>
              </w:rPr>
              <w:br/>
              <w:t>Обтирочный материал, загрязненный маслами (содержание масел менее 15%)    5490270101034 ,</w:t>
            </w:r>
            <w:r w:rsidRPr="00A55CFE">
              <w:rPr>
                <w:rStyle w:val="12pt"/>
                <w:sz w:val="20"/>
                <w:szCs w:val="20"/>
              </w:rPr>
              <w:br/>
              <w:t>Сальниковая набивка асбесто-графитовая, промасленная (содержание масла менее 15%)    5490300301034 ,</w:t>
            </w:r>
            <w:r w:rsidRPr="00A55CFE">
              <w:rPr>
                <w:rStyle w:val="12pt"/>
                <w:sz w:val="20"/>
                <w:szCs w:val="20"/>
              </w:rPr>
              <w:br/>
              <w:t>Отходы смеси затвердевших разнородных пластмасс    5710990001004 ,</w:t>
            </w:r>
            <w:r w:rsidRPr="00A55CFE">
              <w:rPr>
                <w:rStyle w:val="12pt"/>
                <w:sz w:val="20"/>
                <w:szCs w:val="20"/>
              </w:rPr>
              <w:br/>
              <w:t>Резиноасбестовые отходы (в том числе изделия отработанные и брак)    5750030001004 ,</w:t>
            </w:r>
            <w:r w:rsidRPr="00A55CFE">
              <w:rPr>
                <w:rStyle w:val="12pt"/>
                <w:sz w:val="20"/>
                <w:szCs w:val="20"/>
              </w:rPr>
              <w:br/>
              <w:t>Мусор строительный от разборки зданий    9120060101004 ,</w:t>
            </w:r>
            <w:r w:rsidRPr="00A55CFE">
              <w:rPr>
                <w:rStyle w:val="12pt"/>
                <w:sz w:val="20"/>
                <w:szCs w:val="20"/>
              </w:rPr>
              <w:br/>
              <w:t>Отходы сложного комбинированного состава в виде изделий, оборудования, устройств, не вошедшие в другие пункты (Фильтры воздушные)    9200000000000 ,</w:t>
            </w:r>
            <w:r w:rsidRPr="00A55CFE">
              <w:rPr>
                <w:rStyle w:val="12pt"/>
                <w:sz w:val="20"/>
                <w:szCs w:val="20"/>
              </w:rPr>
              <w:br/>
              <w:t>Обрезь натуральной чистой древисины    1711050101005 ,</w:t>
            </w:r>
            <w:r w:rsidRPr="00A55CFE">
              <w:rPr>
                <w:rStyle w:val="12pt"/>
                <w:sz w:val="20"/>
                <w:szCs w:val="20"/>
              </w:rPr>
              <w:br/>
              <w:t>Деревянная упаковка (невозвратная тара) из натуральной древесины    1711050213005 ,</w:t>
            </w:r>
            <w:r w:rsidRPr="00A55CFE">
              <w:rPr>
                <w:rStyle w:val="12pt"/>
                <w:sz w:val="20"/>
                <w:szCs w:val="20"/>
              </w:rPr>
              <w:br/>
              <w:t>Изделия из натуральной древесины, потерявшие свои потребительские свойства    1711050313005,</w:t>
            </w:r>
            <w:r w:rsidRPr="00A55CFE">
              <w:rPr>
                <w:rStyle w:val="12pt"/>
                <w:sz w:val="20"/>
                <w:szCs w:val="20"/>
              </w:rPr>
              <w:br/>
              <w:t xml:space="preserve">Опилки натуральной чистой древесины    1711060101005, </w:t>
            </w:r>
            <w:r w:rsidRPr="00A55CFE">
              <w:rPr>
                <w:rStyle w:val="12pt"/>
                <w:sz w:val="20"/>
                <w:szCs w:val="20"/>
              </w:rPr>
              <w:br/>
              <w:t>Стружка натуральной чистой древесины    1711060201005 ,</w:t>
            </w:r>
            <w:r w:rsidRPr="00A55CFE">
              <w:rPr>
                <w:rStyle w:val="12pt"/>
                <w:sz w:val="20"/>
                <w:szCs w:val="20"/>
              </w:rPr>
              <w:br/>
              <w:t>Древесные отходы из натуральной чистой древесины несортированные    1711200001005,</w:t>
            </w:r>
            <w:r w:rsidRPr="00A55CFE">
              <w:rPr>
                <w:rStyle w:val="12pt"/>
                <w:sz w:val="20"/>
                <w:szCs w:val="20"/>
              </w:rPr>
              <w:br/>
              <w:t xml:space="preserve">Отходы сучьев и ветвей от лесоразработок    1730010101005, </w:t>
            </w:r>
            <w:r w:rsidRPr="00A55CFE">
              <w:rPr>
                <w:rStyle w:val="12pt"/>
                <w:sz w:val="20"/>
                <w:szCs w:val="20"/>
              </w:rPr>
              <w:br/>
              <w:t xml:space="preserve">Отходы корчевания пней    1730010201005, </w:t>
            </w:r>
            <w:r w:rsidRPr="00A55CFE">
              <w:rPr>
                <w:rStyle w:val="12pt"/>
                <w:sz w:val="20"/>
                <w:szCs w:val="20"/>
              </w:rPr>
              <w:br/>
              <w:t xml:space="preserve">Отходы упаковочной бумаги незагрязненные    1871020101005, </w:t>
            </w:r>
            <w:r w:rsidRPr="00A55CFE">
              <w:rPr>
                <w:rStyle w:val="12pt"/>
                <w:sz w:val="20"/>
                <w:szCs w:val="20"/>
              </w:rPr>
              <w:br/>
              <w:t>Отходы упаковочного картона  незагрязненные    1871020201005 ,</w:t>
            </w:r>
            <w:r w:rsidRPr="00A55CFE">
              <w:rPr>
                <w:rStyle w:val="12pt"/>
                <w:sz w:val="20"/>
                <w:szCs w:val="20"/>
              </w:rPr>
              <w:br/>
              <w:t xml:space="preserve">Отходы бумаги и картона от канцелярской деятельности и делопроизводства    1871030001005, </w:t>
            </w:r>
            <w:r w:rsidRPr="00A55CFE">
              <w:rPr>
                <w:rStyle w:val="12pt"/>
                <w:sz w:val="20"/>
                <w:szCs w:val="20"/>
              </w:rPr>
              <w:br/>
              <w:t xml:space="preserve">Бумажные фильтры неиспользованные, брак    1871070001005, </w:t>
            </w:r>
            <w:r w:rsidRPr="00A55CFE">
              <w:rPr>
                <w:rStyle w:val="12pt"/>
                <w:sz w:val="20"/>
                <w:szCs w:val="20"/>
              </w:rPr>
              <w:br/>
              <w:t>Прочие отходы бумаги незагрязненные    1871990101005 ,</w:t>
            </w:r>
            <w:r w:rsidRPr="00A55CFE">
              <w:rPr>
                <w:rStyle w:val="12pt"/>
                <w:sz w:val="20"/>
                <w:szCs w:val="20"/>
              </w:rPr>
              <w:br/>
              <w:t>Прочие отходы картона незагрязненные    1871990201005 ,</w:t>
            </w:r>
            <w:r w:rsidRPr="00A55CFE">
              <w:rPr>
                <w:rStyle w:val="12pt"/>
                <w:sz w:val="20"/>
                <w:szCs w:val="20"/>
              </w:rPr>
              <w:br/>
              <w:t>Отходы бумаги и картона с пропиткой и покрытиями    1872000000000 ,</w:t>
            </w:r>
            <w:r w:rsidRPr="00A55CFE">
              <w:rPr>
                <w:rStyle w:val="12pt"/>
                <w:sz w:val="20"/>
                <w:szCs w:val="20"/>
              </w:rPr>
              <w:br/>
              <w:t>Зола древесная и соломенная    3130060011995 ,</w:t>
            </w:r>
            <w:r w:rsidRPr="00A55CFE">
              <w:rPr>
                <w:rStyle w:val="12pt"/>
                <w:sz w:val="20"/>
                <w:szCs w:val="20"/>
              </w:rPr>
              <w:br/>
              <w:t>Прочие твердые минеральные отходы    3140000000000 ,</w:t>
            </w:r>
            <w:r w:rsidRPr="00A55CFE">
              <w:rPr>
                <w:rStyle w:val="12pt"/>
                <w:sz w:val="20"/>
                <w:szCs w:val="20"/>
              </w:rPr>
              <w:br/>
              <w:t xml:space="preserve">Отходы стекловолокна    3140050001995, </w:t>
            </w:r>
            <w:r w:rsidRPr="00A55CFE">
              <w:rPr>
                <w:rStyle w:val="12pt"/>
                <w:sz w:val="20"/>
                <w:szCs w:val="20"/>
              </w:rPr>
              <w:br/>
              <w:t xml:space="preserve">Отходы керамзита в кусковой форме    3140060201995, </w:t>
            </w:r>
            <w:r w:rsidRPr="00A55CFE">
              <w:rPr>
                <w:rStyle w:val="12pt"/>
                <w:sz w:val="20"/>
                <w:szCs w:val="20"/>
              </w:rPr>
              <w:br/>
              <w:t>Отходы керамики в кусковой форме    3140070201995 ,</w:t>
            </w:r>
            <w:r w:rsidRPr="00A55CFE">
              <w:rPr>
                <w:rStyle w:val="12pt"/>
                <w:sz w:val="20"/>
                <w:szCs w:val="20"/>
              </w:rPr>
              <w:br/>
              <w:t>Керамические изделия, потерявшие потребительские свойства    3140070301995 ,</w:t>
            </w:r>
            <w:r w:rsidRPr="00A55CFE">
              <w:rPr>
                <w:rStyle w:val="12pt"/>
                <w:sz w:val="20"/>
                <w:szCs w:val="20"/>
              </w:rPr>
              <w:br/>
              <w:t>Стеклянный бой незагрязненный (исключая бой стекла электронно-лучевых трубок и люминесцентных ламп)    3140080201995 ,</w:t>
            </w:r>
            <w:r w:rsidRPr="00A55CFE">
              <w:rPr>
                <w:rStyle w:val="12pt"/>
                <w:sz w:val="20"/>
                <w:szCs w:val="20"/>
              </w:rPr>
              <w:br/>
              <w:t xml:space="preserve">Строительный щебень, потерявший потребительские свойства    3140090201995, </w:t>
            </w:r>
            <w:r w:rsidRPr="00A55CFE">
              <w:rPr>
                <w:rStyle w:val="12pt"/>
                <w:sz w:val="20"/>
                <w:szCs w:val="20"/>
              </w:rPr>
              <w:br/>
              <w:t>Лом дорожного полотна автомобильных дорог (исключая битум и асфальтовые покрытия)    3140100001995 ,</w:t>
            </w:r>
            <w:r w:rsidRPr="00A55CFE">
              <w:rPr>
                <w:rStyle w:val="12pt"/>
                <w:sz w:val="20"/>
                <w:szCs w:val="20"/>
              </w:rPr>
              <w:br/>
              <w:t>Грунт, образовавшийся при проведении землеройных работ, незагрязненный опасными веществами    3140110008995 ,</w:t>
            </w:r>
            <w:r w:rsidRPr="00A55CFE">
              <w:rPr>
                <w:rStyle w:val="12pt"/>
                <w:sz w:val="20"/>
                <w:szCs w:val="20"/>
              </w:rPr>
              <w:br/>
              <w:t>Отходы известняка и доломита в кусковой форме    3140130301995 ,</w:t>
            </w:r>
            <w:r w:rsidRPr="00A55CFE">
              <w:rPr>
                <w:rStyle w:val="12pt"/>
                <w:sz w:val="20"/>
                <w:szCs w:val="20"/>
              </w:rPr>
              <w:br/>
              <w:t>Бой шамотного кирпича    3140140101995 ,</w:t>
            </w:r>
            <w:r w:rsidRPr="00A55CFE">
              <w:rPr>
                <w:rStyle w:val="12pt"/>
                <w:sz w:val="20"/>
                <w:szCs w:val="20"/>
              </w:rPr>
              <w:br/>
              <w:t>Бой кирпичной кладки при ремонте зданий и сооружений    3140140301995 ,</w:t>
            </w:r>
            <w:r w:rsidRPr="00A55CFE">
              <w:rPr>
                <w:rStyle w:val="12pt"/>
                <w:sz w:val="20"/>
                <w:szCs w:val="20"/>
              </w:rPr>
              <w:br/>
              <w:t xml:space="preserve">Бой строительного кирпича    3140140401995, </w:t>
            </w:r>
            <w:r w:rsidRPr="00A55CFE">
              <w:rPr>
                <w:rStyle w:val="12pt"/>
                <w:sz w:val="20"/>
                <w:szCs w:val="20"/>
              </w:rPr>
              <w:br/>
              <w:t>Отходы активированного угля, незагрязненного опасными веществами    3140170001995 ,</w:t>
            </w:r>
            <w:r w:rsidRPr="00A55CFE">
              <w:rPr>
                <w:rStyle w:val="12pt"/>
                <w:sz w:val="20"/>
                <w:szCs w:val="20"/>
              </w:rPr>
              <w:br/>
              <w:t>Отходы песка, незагрязненного опасными веществами    3140230101995 ,</w:t>
            </w:r>
            <w:r w:rsidRPr="00A55CFE">
              <w:rPr>
                <w:rStyle w:val="12pt"/>
                <w:sz w:val="20"/>
                <w:szCs w:val="20"/>
              </w:rPr>
              <w:br/>
              <w:t>Бой бетонных изделий, отходы бетона в кусковой форме    314027101995 ,</w:t>
            </w:r>
            <w:r w:rsidRPr="00A55CFE">
              <w:rPr>
                <w:rStyle w:val="12pt"/>
                <w:sz w:val="20"/>
                <w:szCs w:val="20"/>
              </w:rPr>
              <w:br/>
              <w:t>Бой железобетонных изделий, отходы железобетона в кусковой форме    3140270201995 ,</w:t>
            </w:r>
            <w:r w:rsidRPr="00A55CFE">
              <w:rPr>
                <w:rStyle w:val="12pt"/>
                <w:sz w:val="20"/>
                <w:szCs w:val="20"/>
              </w:rPr>
              <w:br/>
              <w:t>Отходы бетонной смеси с содержанием пыли менее 30 %    3140360208995 ,</w:t>
            </w:r>
            <w:r w:rsidRPr="00A55CFE">
              <w:rPr>
                <w:rStyle w:val="12pt"/>
                <w:sz w:val="20"/>
                <w:szCs w:val="20"/>
              </w:rPr>
              <w:br/>
              <w:t xml:space="preserve">Отходы гипса в кусковой форме    3140380201995 </w:t>
            </w:r>
            <w:r w:rsidRPr="00A55CFE">
              <w:rPr>
                <w:rStyle w:val="12pt"/>
                <w:sz w:val="20"/>
                <w:szCs w:val="20"/>
              </w:rPr>
              <w:br/>
              <w:t xml:space="preserve">Абразивные круги отработанные, лом отработанных абразивных кругов    3140430201995, </w:t>
            </w:r>
            <w:r w:rsidRPr="00A55CFE">
              <w:rPr>
                <w:rStyle w:val="12pt"/>
                <w:sz w:val="20"/>
                <w:szCs w:val="20"/>
              </w:rPr>
              <w:br/>
              <w:t xml:space="preserve">Шкурка шлифовальная отработанная    3140430301995 </w:t>
            </w:r>
            <w:r w:rsidRPr="00A55CFE">
              <w:rPr>
                <w:rStyle w:val="12pt"/>
                <w:sz w:val="20"/>
                <w:szCs w:val="20"/>
              </w:rPr>
              <w:br/>
              <w:t>Накипь котельная    3140500001995 ,</w:t>
            </w:r>
            <w:r w:rsidRPr="00A55CFE">
              <w:rPr>
                <w:rStyle w:val="12pt"/>
                <w:sz w:val="20"/>
                <w:szCs w:val="20"/>
              </w:rPr>
              <w:br/>
              <w:t xml:space="preserve">Отходы цемента в кусковой форме    3140550201995, </w:t>
            </w:r>
            <w:r w:rsidRPr="00A55CFE">
              <w:rPr>
                <w:rStyle w:val="12pt"/>
                <w:sz w:val="20"/>
                <w:szCs w:val="20"/>
              </w:rPr>
              <w:br/>
              <w:t>Свечи зажигания автомобильные отработанные    3510010101995 ,</w:t>
            </w:r>
            <w:r w:rsidRPr="00A55CFE">
              <w:rPr>
                <w:rStyle w:val="12pt"/>
                <w:sz w:val="20"/>
                <w:szCs w:val="20"/>
              </w:rPr>
              <w:br/>
              <w:t>Лом стальной несортированный    3512010101995 ,</w:t>
            </w:r>
            <w:r w:rsidRPr="00A55CFE">
              <w:rPr>
                <w:rStyle w:val="12pt"/>
                <w:sz w:val="20"/>
                <w:szCs w:val="20"/>
              </w:rPr>
              <w:br/>
              <w:t>Тара и упаковка из стали незагрязненная, потерявшая потребительские свойства    3512010313995 ,</w:t>
            </w:r>
            <w:r w:rsidRPr="00A55CFE">
              <w:rPr>
                <w:rStyle w:val="12pt"/>
                <w:sz w:val="20"/>
                <w:szCs w:val="20"/>
              </w:rPr>
              <w:br/>
              <w:t>Провод стальной незагрязненный, потерявший потребительские свойства    3512010501995 ,</w:t>
            </w:r>
            <w:r w:rsidRPr="00A55CFE">
              <w:rPr>
                <w:rStyle w:val="12pt"/>
                <w:sz w:val="20"/>
                <w:szCs w:val="20"/>
              </w:rPr>
              <w:br/>
              <w:t xml:space="preserve">Стружка стальная незагрязненная    3512012001995, </w:t>
            </w:r>
            <w:r w:rsidRPr="00A55CFE">
              <w:rPr>
                <w:rStyle w:val="12pt"/>
                <w:sz w:val="20"/>
                <w:szCs w:val="20"/>
              </w:rPr>
              <w:br/>
              <w:t>Лом оцинкованной стали незагрязненный    3512040101995 ,</w:t>
            </w:r>
            <w:r w:rsidRPr="00A55CFE">
              <w:rPr>
                <w:rStyle w:val="12pt"/>
                <w:sz w:val="20"/>
                <w:szCs w:val="20"/>
              </w:rPr>
              <w:br/>
              <w:t>Остатки и огарки стальных сварочных электродов    3512160101995 ,</w:t>
            </w:r>
            <w:r w:rsidRPr="00A55CFE">
              <w:rPr>
                <w:rStyle w:val="12pt"/>
                <w:sz w:val="20"/>
                <w:szCs w:val="20"/>
              </w:rPr>
              <w:br/>
              <w:t>Лом черных металлов несортированный    3513010001995 ,</w:t>
            </w:r>
            <w:r w:rsidRPr="00A55CFE">
              <w:rPr>
                <w:rStyle w:val="12pt"/>
                <w:sz w:val="20"/>
                <w:szCs w:val="20"/>
              </w:rPr>
              <w:br/>
              <w:t>Железные бочки, потерявшие потребительские свойства    3513030113995 ,</w:t>
            </w:r>
            <w:r w:rsidRPr="00A55CFE">
              <w:rPr>
                <w:rStyle w:val="12pt"/>
                <w:sz w:val="20"/>
                <w:szCs w:val="20"/>
              </w:rPr>
              <w:br/>
              <w:t>Стружка черных металлов  незагрязненная    3513200001995 ,</w:t>
            </w:r>
            <w:r w:rsidRPr="00A55CFE">
              <w:rPr>
                <w:rStyle w:val="12pt"/>
                <w:sz w:val="20"/>
                <w:szCs w:val="20"/>
              </w:rPr>
              <w:br/>
              <w:t>Тормозные колодки отработанные    351505001995 ,</w:t>
            </w:r>
            <w:r w:rsidRPr="00A55CFE">
              <w:rPr>
                <w:rStyle w:val="12pt"/>
                <w:sz w:val="20"/>
                <w:szCs w:val="20"/>
              </w:rPr>
              <w:br/>
              <w:t>Лом алюминия несортированный    3531010101995 ,</w:t>
            </w:r>
            <w:r w:rsidRPr="00A55CFE">
              <w:rPr>
                <w:rStyle w:val="12pt"/>
                <w:sz w:val="20"/>
                <w:szCs w:val="20"/>
              </w:rPr>
              <w:br/>
              <w:t>Тара и упаковка из алюминия  незагрязненная, потерявшая потребительские свойства    3531010313995 ,</w:t>
            </w:r>
            <w:r w:rsidRPr="00A55CFE">
              <w:rPr>
                <w:rStyle w:val="12pt"/>
                <w:sz w:val="20"/>
                <w:szCs w:val="20"/>
              </w:rPr>
              <w:br/>
              <w:t>Лом медных сплавов несортированный    3541010101995 ,</w:t>
            </w:r>
            <w:r w:rsidRPr="00A55CFE">
              <w:rPr>
                <w:rStyle w:val="12pt"/>
                <w:sz w:val="20"/>
                <w:szCs w:val="20"/>
              </w:rPr>
              <w:br/>
              <w:t>Лом латуни несортированный    3541030101995 ,</w:t>
            </w:r>
            <w:r w:rsidRPr="00A55CFE">
              <w:rPr>
                <w:rStyle w:val="12pt"/>
                <w:sz w:val="20"/>
                <w:szCs w:val="20"/>
              </w:rPr>
              <w:br/>
              <w:t>Отходы полимерных материалов    5700000000000 ,</w:t>
            </w:r>
            <w:r w:rsidRPr="00A55CFE">
              <w:rPr>
                <w:rStyle w:val="12pt"/>
                <w:sz w:val="20"/>
                <w:szCs w:val="20"/>
              </w:rPr>
              <w:br/>
              <w:t xml:space="preserve">Отходы твердых сложных полиэфиров    5710020001005, </w:t>
            </w:r>
            <w:r w:rsidRPr="00A55CFE">
              <w:rPr>
                <w:rStyle w:val="12pt"/>
                <w:sz w:val="20"/>
                <w:szCs w:val="20"/>
              </w:rPr>
              <w:br/>
              <w:t>Шнуры синтетические, потерявшие потребительские свойства    5710050013005 ,</w:t>
            </w:r>
            <w:r w:rsidRPr="00A55CFE">
              <w:rPr>
                <w:rStyle w:val="12pt"/>
                <w:sz w:val="20"/>
                <w:szCs w:val="20"/>
              </w:rPr>
              <w:br/>
              <w:t>Отходы твердого полистирола, полистирольной  пены или пленки    5710080001005 ,</w:t>
            </w:r>
            <w:r w:rsidRPr="00A55CFE">
              <w:rPr>
                <w:rStyle w:val="12pt"/>
                <w:sz w:val="20"/>
                <w:szCs w:val="20"/>
              </w:rPr>
              <w:br/>
              <w:t xml:space="preserve">Отходы клеенки на тканевой основе    5710090301005, </w:t>
            </w:r>
            <w:r w:rsidRPr="00A55CFE">
              <w:rPr>
                <w:rStyle w:val="12pt"/>
                <w:sz w:val="20"/>
                <w:szCs w:val="20"/>
              </w:rPr>
              <w:br/>
              <w:t>Отходы затвердевшего полиуретана, полиуретановой пены или пленки    5710100001005 ,</w:t>
            </w:r>
            <w:r w:rsidRPr="00A55CFE">
              <w:rPr>
                <w:rStyle w:val="12pt"/>
                <w:sz w:val="20"/>
                <w:szCs w:val="20"/>
              </w:rPr>
              <w:br/>
              <w:t>Шланги пластмассовые, потерявшие потребительские свойства    5710130013005 ,</w:t>
            </w:r>
            <w:r w:rsidRPr="00A55CFE">
              <w:rPr>
                <w:rStyle w:val="12pt"/>
                <w:sz w:val="20"/>
                <w:szCs w:val="20"/>
              </w:rPr>
              <w:br/>
              <w:t>Пластмассовая незагрязнённая тара, потерявшая потребительские свойства    5710180013005 ,</w:t>
            </w:r>
            <w:r w:rsidRPr="00A55CFE">
              <w:rPr>
                <w:rStyle w:val="12pt"/>
                <w:sz w:val="20"/>
                <w:szCs w:val="20"/>
              </w:rPr>
              <w:br/>
              <w:t>Ионообменные смолы для водоподготовки, потерявшие потребительские свойства    5710240101005 ,</w:t>
            </w:r>
            <w:r w:rsidRPr="00A55CFE">
              <w:rPr>
                <w:rStyle w:val="12pt"/>
                <w:sz w:val="20"/>
                <w:szCs w:val="20"/>
              </w:rPr>
              <w:br/>
              <w:t xml:space="preserve">Ионообменные смолы для умягчения питьевой воды отработанные    5710240201005, </w:t>
            </w:r>
            <w:r w:rsidRPr="00A55CFE">
              <w:rPr>
                <w:rStyle w:val="12pt"/>
                <w:sz w:val="20"/>
                <w:szCs w:val="20"/>
              </w:rPr>
              <w:br/>
              <w:t xml:space="preserve">Отходы полиэтилена в виде лома, литников    5710290101995, </w:t>
            </w:r>
            <w:r w:rsidRPr="00A55CFE">
              <w:rPr>
                <w:rStyle w:val="12pt"/>
                <w:sz w:val="20"/>
                <w:szCs w:val="20"/>
              </w:rPr>
              <w:br/>
              <w:t>Отходы полиэтилена в виде пленки    5710290201995 ,</w:t>
            </w:r>
            <w:r w:rsidRPr="00A55CFE">
              <w:rPr>
                <w:rStyle w:val="12pt"/>
                <w:sz w:val="20"/>
                <w:szCs w:val="20"/>
              </w:rPr>
              <w:br/>
              <w:t>Полиэтиленовая тара, поврежденная    5710290313995,</w:t>
            </w:r>
            <w:r w:rsidRPr="00A55CFE">
              <w:rPr>
                <w:rStyle w:val="12pt"/>
                <w:sz w:val="20"/>
                <w:szCs w:val="20"/>
              </w:rPr>
              <w:br/>
              <w:t>Отходы полипропилена в виде лома, литников    5710300101995 ,</w:t>
            </w:r>
            <w:r w:rsidRPr="00A55CFE">
              <w:rPr>
                <w:rStyle w:val="12pt"/>
                <w:sz w:val="20"/>
                <w:szCs w:val="20"/>
              </w:rPr>
              <w:br/>
              <w:t xml:space="preserve">Отходы полипропилена в виде пленки    5710300201995, </w:t>
            </w:r>
            <w:r w:rsidRPr="00A55CFE">
              <w:rPr>
                <w:rStyle w:val="12pt"/>
                <w:sz w:val="20"/>
                <w:szCs w:val="20"/>
              </w:rPr>
              <w:br/>
              <w:t xml:space="preserve">Отходы целлофана    5710380001005, </w:t>
            </w:r>
            <w:r w:rsidRPr="00A55CFE">
              <w:rPr>
                <w:rStyle w:val="12pt"/>
                <w:sz w:val="20"/>
                <w:szCs w:val="20"/>
              </w:rPr>
              <w:br/>
              <w:t>Резиновые изделия незагрязненные, потерявшие потребительские свойства    5750010113005 ,</w:t>
            </w:r>
            <w:r w:rsidRPr="00A55CFE">
              <w:rPr>
                <w:rStyle w:val="12pt"/>
                <w:sz w:val="20"/>
                <w:szCs w:val="20"/>
              </w:rPr>
              <w:br/>
              <w:t>Обрезки резины    5750010201005 ,</w:t>
            </w:r>
            <w:r w:rsidRPr="00A55CFE">
              <w:rPr>
                <w:rStyle w:val="12pt"/>
                <w:sz w:val="20"/>
                <w:szCs w:val="20"/>
              </w:rPr>
              <w:br/>
              <w:t>Резинометаллические изделия отработанные    5750040213005 ,</w:t>
            </w:r>
            <w:r w:rsidRPr="00A55CFE">
              <w:rPr>
                <w:rStyle w:val="12pt"/>
                <w:sz w:val="20"/>
                <w:szCs w:val="20"/>
              </w:rPr>
              <w:br/>
              <w:t xml:space="preserve">Отходы целлюлозного волокна    5810040001995, </w:t>
            </w:r>
            <w:r w:rsidRPr="00A55CFE">
              <w:rPr>
                <w:rStyle w:val="12pt"/>
                <w:sz w:val="20"/>
                <w:szCs w:val="20"/>
              </w:rPr>
              <w:br/>
              <w:t xml:space="preserve">Обрезки обрывки тканей смешанных    5810110801995, </w:t>
            </w:r>
            <w:r w:rsidRPr="00A55CFE">
              <w:rPr>
                <w:rStyle w:val="12pt"/>
                <w:sz w:val="20"/>
                <w:szCs w:val="20"/>
              </w:rPr>
              <w:br/>
              <w:t>Отходы из жилищ крупногабаритные    9110020001005 ,</w:t>
            </w:r>
            <w:r w:rsidRPr="00A55CFE">
              <w:rPr>
                <w:rStyle w:val="12pt"/>
                <w:sz w:val="20"/>
                <w:szCs w:val="20"/>
              </w:rPr>
              <w:br/>
              <w:t>Мусор от бытовых помещений организаций крупногабаритный    9120050001005 ,</w:t>
            </w:r>
            <w:r w:rsidRPr="00A55CFE">
              <w:rPr>
                <w:rStyle w:val="12pt"/>
                <w:sz w:val="20"/>
                <w:szCs w:val="20"/>
              </w:rPr>
              <w:br/>
              <w:t>Отходы (мусор) от уборки территории и помещений объектов оптово-розничной торговли продовольственными товарами    9120110001005 ,</w:t>
            </w:r>
            <w:r w:rsidRPr="00A55CFE">
              <w:rPr>
                <w:rStyle w:val="12pt"/>
                <w:sz w:val="20"/>
                <w:szCs w:val="20"/>
              </w:rPr>
              <w:br/>
              <w:t>Отходы (мусор) от уборки территории и помещений объектов оптово-розничной торговли промышленными товарами    9120120001005 ,</w:t>
            </w:r>
            <w:r w:rsidRPr="00A55CFE">
              <w:rPr>
                <w:rStyle w:val="12pt"/>
                <w:sz w:val="20"/>
                <w:szCs w:val="20"/>
              </w:rPr>
              <w:br/>
              <w:t>Электрическое оборудование, приборы, устройства и их части    9210000000000 ,</w:t>
            </w:r>
            <w:r w:rsidRPr="00A55CFE">
              <w:rPr>
                <w:rStyle w:val="12pt"/>
                <w:sz w:val="20"/>
                <w:szCs w:val="20"/>
              </w:rPr>
              <w:br/>
              <w:t xml:space="preserve">Электрические лампы накаливания отработанные и брак    9231010001995, </w:t>
            </w:r>
            <w:r w:rsidRPr="00A55CFE">
              <w:rPr>
                <w:rStyle w:val="12pt"/>
                <w:sz w:val="20"/>
                <w:szCs w:val="20"/>
              </w:rPr>
              <w:br/>
              <w:t xml:space="preserve">Отходы изолированных проводов и кабелей    9236000013005, </w:t>
            </w:r>
            <w:r w:rsidRPr="00A55CFE">
              <w:rPr>
                <w:rStyle w:val="12pt"/>
                <w:sz w:val="20"/>
                <w:szCs w:val="20"/>
              </w:rPr>
              <w:br/>
              <w:t>Провод медный эмалированный, потерявший потребительские свойства    9236010013005 ,</w:t>
            </w:r>
            <w:r w:rsidRPr="00A55CFE">
              <w:rPr>
                <w:rStyle w:val="12pt"/>
                <w:sz w:val="20"/>
                <w:szCs w:val="20"/>
              </w:rPr>
              <w:br/>
              <w:t xml:space="preserve">Мусор с защитных решеток при водозаборе    9490010001005, </w:t>
            </w:r>
            <w:r w:rsidRPr="00A55CFE">
              <w:rPr>
                <w:rStyle w:val="12pt"/>
                <w:sz w:val="20"/>
                <w:szCs w:val="20"/>
              </w:rPr>
              <w:br/>
              <w:t>Мусор с защитных решеток электростанций    9490020001005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г.Новый Уренгой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"Экотехнология", 629300, ЯНАО, г. Новый Уренгой,  пр. Ленинградский, 15В</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89-00068</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1 на кустовой площадке № 7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89-00069</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2 на кустовой площадке № 7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89-00070</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3 на кустовой площадке № 7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89-00071</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4 на кустовой площадке № 7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  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89-00072</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5 на кустовой площадке № 7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89-00073</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6 на кустовой площадке № 7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89-00074</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7 на кустовой площадке № 7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89-00075</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8 на кустовой площадке № 7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89-00076</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9 на кустовой площадке № 7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 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89-00077</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10 на кустовой площадке № 7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89-00078</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1 на кустовой площадке № 43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89-00079</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2 на кустовой площадке № 43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  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89-00080</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3 на кустовой площадке № 43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89-00081</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4 на кустовой площадке № 43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89-00082</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5 на кустовой площадке № 43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89-00083</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1 на кустовой площадке № 44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  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89-00084</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2 на кустовой площадке № 44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 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89-00085</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3 на кустовой площадке № 44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89-00086</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4 на кустовой площадке № 44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89-00087</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5 на кустовой площадке № 44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 отходов</w:t>
            </w:r>
          </w:p>
          <w:p w:rsidR="00CC4A4F" w:rsidRPr="00A55CFE" w:rsidRDefault="00CC4A4F" w:rsidP="00CD129C">
            <w:pPr>
              <w:pStyle w:val="17"/>
              <w:shd w:val="clear" w:color="auto" w:fill="auto"/>
              <w:spacing w:before="0" w:line="240" w:lineRule="auto"/>
              <w:jc w:val="left"/>
              <w:rPr>
                <w:rStyle w:val="12pt"/>
                <w:sz w:val="20"/>
                <w:szCs w:val="20"/>
              </w:rPr>
            </w:pP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89-00088</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6 на кустовой площадке № 44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 </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89-00089</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 7 на кустовой площадке № 44 Южно-Тамбейского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(шлам буровой обезвоженный при применении бурового раствора на эмульсионной основе) 3410000000000, Отходы при добыче нефти и газа (шлам буровой при применении бурового раствора на эмульсионной основе) 3410000000000, Отходы при добыче нефти и газа (отработанный буровой раствор на эмульсионной основе) 3410000000000, Отходы при добыче нефти и газа (буровые сточные воды)  3410000000000, Отходы при добыче нефти и газа (шлам буровой при применении бурового раствора на глинистой основе) 3410000000000, Отходы при добыче нефти и газа (отработанный буровой раствор на глинистой основе) 3410000000000, Отходы при добыче нефти и газа (твердая фракция из центрифуги) 3410000000000, Отходы цемента (отходы цементирования скважин) 3140550001000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Имеется</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Тамбей, п. Сабетта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"Ямал СПГ", ЯНАО, г. Яр-Сале, ул.Хади-Сэроко</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89-00090</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Полигон твердых бытовых и промышленных отходов КС "Байдарацкая"</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Резиноасбестовые отходы (в том числе изделия отработанные и брак) 5750030001004, Сальниковая набивка асбестографитовая промасленная (содержание масла менее 15%) 5490300301034, Отходы (осадки) при механической и биологической очистке сточных вод, мусор строительный 943000000000, Электрические оборудования, приборы, устройства и их части 9210000000000, Шлам от химической чистки одежды с применениемтетрахлорэтилена (содержание растворителя менее 15%) 5541010104014, Резиновые изделия незагрязненные, потерявшие потребительские свойства 5750010113005, Отходы (мусор) от уборки территории и помещений объектов оптово-розничной торговли продовольственными товарами 9120120001005,  Отходы упаковочной бумаги незагрязненные 1871020101005, Отходы (мусор) от уборки территории и помещений культурно-спортивных учреждений и зрелищных мероприятий 9120140001005, Отходы из жилищ крупногабаритные 9110020001005, Тормозные колодки отработанные 3515050001995, Абразивные круги отработанные, лом отработанных абразивных кругов3140430201995, Прочие коммунальные отходы (смет от уборки улично-дорожной сети, мусор складских помещений) 990000000000, Пищевые отходы кухонь и организаций общественного питания несортированные  9120100100005, Отходы бумаги и картона от канцелярской деятельности и делопроизводства 1871030001005  , Мусор строительный 9120060001000, Древесные отходы из натуральной чистой древесины несортированные 171120001005, Остатки и огарки стальных сварочных электродов 3512160101995</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Маре Сале</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ООО "Газпром трансгаз Ухта", 169300, Республика Коми, г. Ухта, пр. Ленина, д.39/2</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89-00091</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 xml:space="preserve"> Шламовый амбар поглощающих 1П, 2 П и наблюдательной 1Н скважин Пырейного ГКМ</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отработанный) 3410000000000, Отходы при добыче нефти и газа (буровой раствор отработанный)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с. Сывдарма</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"Сибнефтегаз", ЯНАО, г.Новый Уренгой, ул.Таежная, д.78А</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89-00092</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разведочных скважин №  Р-183 на Хадырьяхинском ЛУ</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отработанный) 3410000000000, Отходы при добыче нефти и газа (буровой раствор отработанный)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Пуровск</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"Сибнефтегаз", ЯНАО, г.Новый Уренгой, ул.Таежная, д.78А</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89-00093</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куста газовых скважин №  3 на Хадырьяхинском ЛУ</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отработанный) 3410000000000, Отходы при добыче нефти и газа (буровой раствор отработанный)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г.Тарко-Сале</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"Сибнефтегаз", ЯНАО, г.Новый Уренгой, ул.Таежная, д.78А</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89-00094</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куста газовых скважин №  6 на Хадырьяхинском ЛУ</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отработанный) 3410000000000, Отходы при добыче нефти и газа (буровой раствор отработанный)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г. Тарко-Сале</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"Сибнефтегаз", ЯНАО, г.Новый Уренгой, ул.Таежная, д.78А</w:t>
            </w:r>
          </w:p>
        </w:tc>
      </w:tr>
      <w:tr w:rsidR="00CC4A4F" w:rsidRPr="00DC5106" w:rsidTr="00826E0F">
        <w:trPr>
          <w:trHeight w:val="1653"/>
        </w:trPr>
        <w:tc>
          <w:tcPr>
            <w:tcW w:w="26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89-00095</w:t>
            </w:r>
            <w:r>
              <w:rPr>
                <w:rStyle w:val="12pt"/>
                <w:sz w:val="20"/>
                <w:szCs w:val="20"/>
              </w:rPr>
              <w:t>-З-00592-250914</w:t>
            </w:r>
          </w:p>
        </w:tc>
        <w:tc>
          <w:tcPr>
            <w:tcW w:w="820"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Шламовый амбар разведочных скважин №  Р-82 на Береговом ЛУ</w:t>
            </w:r>
          </w:p>
        </w:tc>
        <w:tc>
          <w:tcPr>
            <w:tcW w:w="461"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Захоронение</w:t>
            </w:r>
          </w:p>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отходов</w:t>
            </w:r>
          </w:p>
        </w:tc>
        <w:tc>
          <w:tcPr>
            <w:tcW w:w="1210" w:type="pct"/>
            <w:shd w:val="clear" w:color="000000" w:fill="FFFFFF"/>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Отходы при добыче нефти и газа (буровой шлам отработанный) 3410000000000, Отходы при добыче нефти и газа (буровой раствор отработанный) 3410000000000</w:t>
            </w:r>
          </w:p>
        </w:tc>
        <w:tc>
          <w:tcPr>
            <w:tcW w:w="483" w:type="pct"/>
          </w:tcPr>
          <w:p w:rsidR="00CC4A4F" w:rsidRPr="00A55CFE" w:rsidRDefault="00CC4A4F" w:rsidP="00CD129C">
            <w:pPr>
              <w:pStyle w:val="17"/>
              <w:shd w:val="clear" w:color="auto" w:fill="auto"/>
              <w:spacing w:before="0" w:line="240" w:lineRule="auto"/>
              <w:jc w:val="left"/>
              <w:rPr>
                <w:rStyle w:val="12pt"/>
                <w:sz w:val="20"/>
                <w:szCs w:val="20"/>
              </w:rPr>
            </w:pPr>
            <w:r>
              <w:rPr>
                <w:rStyle w:val="12pt"/>
                <w:sz w:val="20"/>
                <w:szCs w:val="20"/>
              </w:rPr>
              <w:t>Отсутствует</w:t>
            </w:r>
          </w:p>
        </w:tc>
        <w:tc>
          <w:tcPr>
            <w:tcW w:w="53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71160000000</w:t>
            </w:r>
          </w:p>
        </w:tc>
        <w:tc>
          <w:tcPr>
            <w:tcW w:w="486"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п. Уренгой</w:t>
            </w:r>
          </w:p>
        </w:tc>
        <w:tc>
          <w:tcPr>
            <w:tcW w:w="742" w:type="pct"/>
          </w:tcPr>
          <w:p w:rsidR="00CC4A4F" w:rsidRPr="00A55CFE" w:rsidRDefault="00CC4A4F" w:rsidP="00CD129C">
            <w:pPr>
              <w:pStyle w:val="17"/>
              <w:shd w:val="clear" w:color="auto" w:fill="auto"/>
              <w:spacing w:before="0" w:line="240" w:lineRule="auto"/>
              <w:jc w:val="left"/>
              <w:rPr>
                <w:rStyle w:val="12pt"/>
                <w:sz w:val="20"/>
                <w:szCs w:val="20"/>
              </w:rPr>
            </w:pPr>
            <w:r w:rsidRPr="00A55CFE">
              <w:rPr>
                <w:rStyle w:val="12pt"/>
                <w:sz w:val="20"/>
                <w:szCs w:val="20"/>
              </w:rPr>
              <w:t>ОАО "Сибнефтегаз", ЯНАО, г.Новый Уренгой, ул.Таежная, д.78А</w:t>
            </w:r>
          </w:p>
        </w:tc>
      </w:tr>
    </w:tbl>
    <w:p w:rsidR="00CC4A4F" w:rsidRDefault="00CC4A4F"/>
    <w:sectPr w:rsidR="00CC4A4F" w:rsidSect="00723A06">
      <w:headerReference w:type="default" r:id="rId45"/>
      <w:pgSz w:w="16838" w:h="11906" w:orient="landscape"/>
      <w:pgMar w:top="1701" w:right="1134" w:bottom="850" w:left="1134" w:header="708" w:footer="708"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C4A4F" w:rsidRDefault="00CC4A4F" w:rsidP="00723A06">
      <w:pPr>
        <w:spacing w:after="0" w:line="240" w:lineRule="auto"/>
      </w:pPr>
      <w:r>
        <w:separator/>
      </w:r>
    </w:p>
  </w:endnote>
  <w:endnote w:type="continuationSeparator" w:id="1">
    <w:p w:rsidR="00CC4A4F" w:rsidRDefault="00CC4A4F" w:rsidP="00723A0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MS Mincho">
    <w:altName w:val="?l?r ??Ѓfc"/>
    <w:panose1 w:val="02020609040205080304"/>
    <w:charset w:val="80"/>
    <w:family w:val="roman"/>
    <w:notTrueType/>
    <w:pitch w:val="fixed"/>
    <w:sig w:usb0="00000001" w:usb1="08070000" w:usb2="00000010" w:usb3="00000000" w:csb0="00020000" w:csb1="00000000"/>
  </w:font>
  <w:font w:name="Franklin Gothic Book">
    <w:panose1 w:val="00000000000000000000"/>
    <w:charset w:val="CC"/>
    <w:family w:val="swiss"/>
    <w:notTrueType/>
    <w:pitch w:val="variable"/>
    <w:sig w:usb0="00000203"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Lohit Hindi">
    <w:altName w:val="MS Mincho"/>
    <w:panose1 w:val="00000000000000000000"/>
    <w:charset w:val="80"/>
    <w:family w:val="auto"/>
    <w:notTrueType/>
    <w:pitch w:val="variable"/>
    <w:sig w:usb0="00000001" w:usb1="08070000" w:usb2="00000010" w:usb3="00000000" w:csb0="00020000" w:csb1="00000000"/>
  </w:font>
  <w:font w:name="Liberation Sans">
    <w:altName w:val="Arial Unicode MS"/>
    <w:panose1 w:val="00000000000000000000"/>
    <w:charset w:val="80"/>
    <w:family w:val="swiss"/>
    <w:notTrueType/>
    <w:pitch w:val="variable"/>
    <w:sig w:usb0="00000001" w:usb1="08070000" w:usb2="00000010" w:usb3="00000000" w:csb0="00020000" w:csb1="00000000"/>
  </w:font>
  <w:font w:name="DejaVu Sans">
    <w:altName w:val="MS Mincho"/>
    <w:panose1 w:val="00000000000000000000"/>
    <w:charset w:val="80"/>
    <w:family w:val="auto"/>
    <w:notTrueType/>
    <w:pitch w:val="variable"/>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C4A4F" w:rsidRDefault="00CC4A4F" w:rsidP="00723A06">
      <w:pPr>
        <w:spacing w:after="0" w:line="240" w:lineRule="auto"/>
      </w:pPr>
      <w:r>
        <w:separator/>
      </w:r>
    </w:p>
  </w:footnote>
  <w:footnote w:type="continuationSeparator" w:id="1">
    <w:p w:rsidR="00CC4A4F" w:rsidRDefault="00CC4A4F" w:rsidP="00723A0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4A4F" w:rsidRDefault="00CC4A4F">
    <w:pPr>
      <w:pStyle w:val="Header"/>
      <w:jc w:val="center"/>
    </w:pPr>
    <w:fldSimple w:instr="PAGE   \* MERGEFORMAT">
      <w:r>
        <w:rPr>
          <w:noProof/>
        </w:rPr>
        <w:t>1705</w:t>
      </w:r>
    </w:fldSimple>
  </w:p>
  <w:p w:rsidR="00CC4A4F" w:rsidRDefault="00CC4A4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3D524294"/>
    <w:multiLevelType w:val="hybridMultilevel"/>
    <w:tmpl w:val="EEAA794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413A195F"/>
    <w:multiLevelType w:val="hybridMultilevel"/>
    <w:tmpl w:val="18A83A16"/>
    <w:lvl w:ilvl="0" w:tplc="87F69296">
      <w:start w:val="1"/>
      <w:numFmt w:val="decimal"/>
      <w:lvlText w:val="%1."/>
      <w:lvlJc w:val="left"/>
      <w:pPr>
        <w:tabs>
          <w:tab w:val="num" w:pos="945"/>
        </w:tabs>
        <w:ind w:left="945" w:hanging="585"/>
      </w:pPr>
      <w:rPr>
        <w:rFonts w:cs="Times New Roman" w:hint="default"/>
        <w:w w:val="10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49297ACF"/>
    <w:multiLevelType w:val="hybridMultilevel"/>
    <w:tmpl w:val="58425DB8"/>
    <w:lvl w:ilvl="0" w:tplc="97EA7650">
      <w:start w:val="1"/>
      <w:numFmt w:val="decimal"/>
      <w:lvlText w:val="%1."/>
      <w:lvlJc w:val="left"/>
      <w:pPr>
        <w:tabs>
          <w:tab w:val="num" w:pos="1685"/>
        </w:tabs>
        <w:ind w:left="1685" w:hanging="1005"/>
      </w:pPr>
      <w:rPr>
        <w:rFonts w:cs="Times New Roman" w:hint="default"/>
      </w:rPr>
    </w:lvl>
    <w:lvl w:ilvl="1" w:tplc="04190019" w:tentative="1">
      <w:start w:val="1"/>
      <w:numFmt w:val="lowerLetter"/>
      <w:lvlText w:val="%2."/>
      <w:lvlJc w:val="left"/>
      <w:pPr>
        <w:tabs>
          <w:tab w:val="num" w:pos="1760"/>
        </w:tabs>
        <w:ind w:left="1760" w:hanging="360"/>
      </w:pPr>
      <w:rPr>
        <w:rFonts w:cs="Times New Roman"/>
      </w:rPr>
    </w:lvl>
    <w:lvl w:ilvl="2" w:tplc="0419001B" w:tentative="1">
      <w:start w:val="1"/>
      <w:numFmt w:val="lowerRoman"/>
      <w:lvlText w:val="%3."/>
      <w:lvlJc w:val="right"/>
      <w:pPr>
        <w:tabs>
          <w:tab w:val="num" w:pos="2480"/>
        </w:tabs>
        <w:ind w:left="2480" w:hanging="180"/>
      </w:pPr>
      <w:rPr>
        <w:rFonts w:cs="Times New Roman"/>
      </w:rPr>
    </w:lvl>
    <w:lvl w:ilvl="3" w:tplc="0419000F" w:tentative="1">
      <w:start w:val="1"/>
      <w:numFmt w:val="decimal"/>
      <w:lvlText w:val="%4."/>
      <w:lvlJc w:val="left"/>
      <w:pPr>
        <w:tabs>
          <w:tab w:val="num" w:pos="3200"/>
        </w:tabs>
        <w:ind w:left="3200" w:hanging="360"/>
      </w:pPr>
      <w:rPr>
        <w:rFonts w:cs="Times New Roman"/>
      </w:rPr>
    </w:lvl>
    <w:lvl w:ilvl="4" w:tplc="04190019" w:tentative="1">
      <w:start w:val="1"/>
      <w:numFmt w:val="lowerLetter"/>
      <w:lvlText w:val="%5."/>
      <w:lvlJc w:val="left"/>
      <w:pPr>
        <w:tabs>
          <w:tab w:val="num" w:pos="3920"/>
        </w:tabs>
        <w:ind w:left="3920" w:hanging="360"/>
      </w:pPr>
      <w:rPr>
        <w:rFonts w:cs="Times New Roman"/>
      </w:rPr>
    </w:lvl>
    <w:lvl w:ilvl="5" w:tplc="0419001B" w:tentative="1">
      <w:start w:val="1"/>
      <w:numFmt w:val="lowerRoman"/>
      <w:lvlText w:val="%6."/>
      <w:lvlJc w:val="right"/>
      <w:pPr>
        <w:tabs>
          <w:tab w:val="num" w:pos="4640"/>
        </w:tabs>
        <w:ind w:left="4640" w:hanging="180"/>
      </w:pPr>
      <w:rPr>
        <w:rFonts w:cs="Times New Roman"/>
      </w:rPr>
    </w:lvl>
    <w:lvl w:ilvl="6" w:tplc="0419000F" w:tentative="1">
      <w:start w:val="1"/>
      <w:numFmt w:val="decimal"/>
      <w:lvlText w:val="%7."/>
      <w:lvlJc w:val="left"/>
      <w:pPr>
        <w:tabs>
          <w:tab w:val="num" w:pos="5360"/>
        </w:tabs>
        <w:ind w:left="5360" w:hanging="360"/>
      </w:pPr>
      <w:rPr>
        <w:rFonts w:cs="Times New Roman"/>
      </w:rPr>
    </w:lvl>
    <w:lvl w:ilvl="7" w:tplc="04190019" w:tentative="1">
      <w:start w:val="1"/>
      <w:numFmt w:val="lowerLetter"/>
      <w:lvlText w:val="%8."/>
      <w:lvlJc w:val="left"/>
      <w:pPr>
        <w:tabs>
          <w:tab w:val="num" w:pos="6080"/>
        </w:tabs>
        <w:ind w:left="6080" w:hanging="360"/>
      </w:pPr>
      <w:rPr>
        <w:rFonts w:cs="Times New Roman"/>
      </w:rPr>
    </w:lvl>
    <w:lvl w:ilvl="8" w:tplc="0419001B" w:tentative="1">
      <w:start w:val="1"/>
      <w:numFmt w:val="lowerRoman"/>
      <w:lvlText w:val="%9."/>
      <w:lvlJc w:val="right"/>
      <w:pPr>
        <w:tabs>
          <w:tab w:val="num" w:pos="6800"/>
        </w:tabs>
        <w:ind w:left="6800" w:hanging="180"/>
      </w:pPr>
      <w:rPr>
        <w:rFonts w:cs="Times New Roman"/>
      </w:rPr>
    </w:lvl>
  </w:abstractNum>
  <w:abstractNum w:abstractNumId="4">
    <w:nsid w:val="4DB14AB9"/>
    <w:multiLevelType w:val="hybridMultilevel"/>
    <w:tmpl w:val="CB9A66E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59B004BE"/>
    <w:multiLevelType w:val="hybridMultilevel"/>
    <w:tmpl w:val="F24E3CF6"/>
    <w:lvl w:ilvl="0" w:tplc="92C04B4C">
      <w:start w:val="1"/>
      <w:numFmt w:val="decimal"/>
      <w:lvlText w:val="%1."/>
      <w:lvlJc w:val="left"/>
      <w:pPr>
        <w:tabs>
          <w:tab w:val="num" w:pos="720"/>
        </w:tabs>
        <w:ind w:left="720" w:hanging="360"/>
      </w:pPr>
      <w:rPr>
        <w:rFonts w:cs="Times New Roman" w:hint="default"/>
        <w:color w:val="FF0000"/>
        <w:sz w:val="18"/>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6E8D6E0F"/>
    <w:multiLevelType w:val="hybridMultilevel"/>
    <w:tmpl w:val="1F901B8E"/>
    <w:lvl w:ilvl="0" w:tplc="0419000F">
      <w:start w:val="1"/>
      <w:numFmt w:val="decimal"/>
      <w:lvlText w:val="%1."/>
      <w:lvlJc w:val="left"/>
      <w:pPr>
        <w:tabs>
          <w:tab w:val="num" w:pos="720"/>
        </w:tabs>
        <w:ind w:left="720" w:hanging="360"/>
      </w:pPr>
      <w:rPr>
        <w:rFonts w:cs="Times New Roman" w:hint="default"/>
        <w:w w:val="10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3"/>
  </w:num>
  <w:num w:numId="2">
    <w:abstractNumId w:val="1"/>
  </w:num>
  <w:num w:numId="3">
    <w:abstractNumId w:val="2"/>
  </w:num>
  <w:num w:numId="4">
    <w:abstractNumId w:val="4"/>
  </w:num>
  <w:num w:numId="5">
    <w:abstractNumId w:val="5"/>
  </w:num>
  <w:num w:numId="6">
    <w:abstractNumId w:val="6"/>
  </w:num>
  <w:num w:numId="7">
    <w:abstractNumId w:val="0"/>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savePreviewPicture/>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D47A3"/>
    <w:rsid w:val="00006C9B"/>
    <w:rsid w:val="00026234"/>
    <w:rsid w:val="00055DE6"/>
    <w:rsid w:val="00062BA5"/>
    <w:rsid w:val="00073B51"/>
    <w:rsid w:val="000947AF"/>
    <w:rsid w:val="000A5CDE"/>
    <w:rsid w:val="00122902"/>
    <w:rsid w:val="00126C2B"/>
    <w:rsid w:val="00135DAA"/>
    <w:rsid w:val="0015006A"/>
    <w:rsid w:val="001921A5"/>
    <w:rsid w:val="001A249B"/>
    <w:rsid w:val="001A2F2B"/>
    <w:rsid w:val="001B0AD5"/>
    <w:rsid w:val="001B34FF"/>
    <w:rsid w:val="001B43AC"/>
    <w:rsid w:val="001D7AB5"/>
    <w:rsid w:val="00214375"/>
    <w:rsid w:val="00240AF6"/>
    <w:rsid w:val="00262A85"/>
    <w:rsid w:val="002644EB"/>
    <w:rsid w:val="00296144"/>
    <w:rsid w:val="002A0244"/>
    <w:rsid w:val="002D40C8"/>
    <w:rsid w:val="002D78B4"/>
    <w:rsid w:val="00301655"/>
    <w:rsid w:val="00333762"/>
    <w:rsid w:val="003424EE"/>
    <w:rsid w:val="00356F56"/>
    <w:rsid w:val="00377DA7"/>
    <w:rsid w:val="003961D6"/>
    <w:rsid w:val="003A6083"/>
    <w:rsid w:val="003D433F"/>
    <w:rsid w:val="003E39FB"/>
    <w:rsid w:val="003F0857"/>
    <w:rsid w:val="003F2B5C"/>
    <w:rsid w:val="003F44D0"/>
    <w:rsid w:val="00401895"/>
    <w:rsid w:val="00402597"/>
    <w:rsid w:val="00420800"/>
    <w:rsid w:val="0047551F"/>
    <w:rsid w:val="004906AB"/>
    <w:rsid w:val="004A6B4F"/>
    <w:rsid w:val="004D47A3"/>
    <w:rsid w:val="004D47E1"/>
    <w:rsid w:val="004F69F3"/>
    <w:rsid w:val="00520E14"/>
    <w:rsid w:val="00577E32"/>
    <w:rsid w:val="005D0308"/>
    <w:rsid w:val="005E058A"/>
    <w:rsid w:val="00605970"/>
    <w:rsid w:val="0068094A"/>
    <w:rsid w:val="00683207"/>
    <w:rsid w:val="00692B62"/>
    <w:rsid w:val="006A0714"/>
    <w:rsid w:val="006C16F3"/>
    <w:rsid w:val="006D6661"/>
    <w:rsid w:val="006E40A2"/>
    <w:rsid w:val="006F7857"/>
    <w:rsid w:val="00700A8B"/>
    <w:rsid w:val="007018B0"/>
    <w:rsid w:val="00723A06"/>
    <w:rsid w:val="00724A20"/>
    <w:rsid w:val="00747369"/>
    <w:rsid w:val="007A7BC9"/>
    <w:rsid w:val="007B11A6"/>
    <w:rsid w:val="007C05C3"/>
    <w:rsid w:val="00826E0F"/>
    <w:rsid w:val="00835059"/>
    <w:rsid w:val="008906B9"/>
    <w:rsid w:val="008A38F6"/>
    <w:rsid w:val="008B5E25"/>
    <w:rsid w:val="008C50BA"/>
    <w:rsid w:val="008C512F"/>
    <w:rsid w:val="008D4A20"/>
    <w:rsid w:val="009141B2"/>
    <w:rsid w:val="0092531B"/>
    <w:rsid w:val="0092765F"/>
    <w:rsid w:val="009745FF"/>
    <w:rsid w:val="00976734"/>
    <w:rsid w:val="009A5F47"/>
    <w:rsid w:val="009D334F"/>
    <w:rsid w:val="00A05C52"/>
    <w:rsid w:val="00A24C05"/>
    <w:rsid w:val="00A26289"/>
    <w:rsid w:val="00A447DA"/>
    <w:rsid w:val="00A464AB"/>
    <w:rsid w:val="00A55CFE"/>
    <w:rsid w:val="00A730CB"/>
    <w:rsid w:val="00A76367"/>
    <w:rsid w:val="00A831F9"/>
    <w:rsid w:val="00A95D42"/>
    <w:rsid w:val="00AD1515"/>
    <w:rsid w:val="00AE4C1C"/>
    <w:rsid w:val="00B10E4E"/>
    <w:rsid w:val="00B117D7"/>
    <w:rsid w:val="00B27CDD"/>
    <w:rsid w:val="00B479E2"/>
    <w:rsid w:val="00B7338D"/>
    <w:rsid w:val="00B73A7F"/>
    <w:rsid w:val="00B91558"/>
    <w:rsid w:val="00BA4016"/>
    <w:rsid w:val="00BA6442"/>
    <w:rsid w:val="00BC7B12"/>
    <w:rsid w:val="00BE3023"/>
    <w:rsid w:val="00BE7AB8"/>
    <w:rsid w:val="00C010DE"/>
    <w:rsid w:val="00CB484F"/>
    <w:rsid w:val="00CC4A4F"/>
    <w:rsid w:val="00CD129C"/>
    <w:rsid w:val="00CD3C70"/>
    <w:rsid w:val="00CE63CA"/>
    <w:rsid w:val="00D41DEE"/>
    <w:rsid w:val="00D92DC8"/>
    <w:rsid w:val="00D9529F"/>
    <w:rsid w:val="00DC5106"/>
    <w:rsid w:val="00DE3DA0"/>
    <w:rsid w:val="00E16DDC"/>
    <w:rsid w:val="00E20943"/>
    <w:rsid w:val="00E42109"/>
    <w:rsid w:val="00E56B14"/>
    <w:rsid w:val="00E70A1B"/>
    <w:rsid w:val="00E81964"/>
    <w:rsid w:val="00E87A92"/>
    <w:rsid w:val="00E91169"/>
    <w:rsid w:val="00EA03A5"/>
    <w:rsid w:val="00EC38D9"/>
    <w:rsid w:val="00EE00F5"/>
    <w:rsid w:val="00EE1BF7"/>
    <w:rsid w:val="00F4198C"/>
    <w:rsid w:val="00F915AF"/>
    <w:rsid w:val="00FD0D2B"/>
    <w:rsid w:val="00FE1120"/>
    <w:rsid w:val="00FF64C6"/>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uiPriority="0"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locked="1" w:uiPriority="0"/>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2765F"/>
    <w:pPr>
      <w:spacing w:after="160" w:line="259" w:lineRule="auto"/>
    </w:pPr>
    <w:rPr>
      <w:lang w:eastAsia="en-US"/>
    </w:rPr>
  </w:style>
  <w:style w:type="paragraph" w:styleId="Heading1">
    <w:name w:val="heading 1"/>
    <w:basedOn w:val="Normal"/>
    <w:next w:val="Normal"/>
    <w:link w:val="Heading1Char"/>
    <w:uiPriority w:val="99"/>
    <w:qFormat/>
    <w:rsid w:val="007C05C3"/>
    <w:pPr>
      <w:keepNext/>
      <w:spacing w:after="0" w:line="240" w:lineRule="auto"/>
      <w:jc w:val="center"/>
      <w:outlineLvl w:val="0"/>
    </w:pPr>
    <w:rPr>
      <w:rFonts w:ascii="Times New Roman" w:eastAsia="Times New Roman" w:hAnsi="Times New Roman"/>
      <w:b/>
      <w:sz w:val="24"/>
      <w:szCs w:val="24"/>
      <w:lang w:eastAsia="ru-RU"/>
    </w:rPr>
  </w:style>
  <w:style w:type="paragraph" w:styleId="Heading2">
    <w:name w:val="heading 2"/>
    <w:basedOn w:val="Normal"/>
    <w:next w:val="Normal"/>
    <w:link w:val="Heading2Char"/>
    <w:uiPriority w:val="99"/>
    <w:qFormat/>
    <w:rsid w:val="007C05C3"/>
    <w:pPr>
      <w:keepNext/>
      <w:spacing w:before="60" w:after="0" w:line="240" w:lineRule="auto"/>
      <w:jc w:val="center"/>
      <w:outlineLvl w:val="1"/>
    </w:pPr>
    <w:rPr>
      <w:rFonts w:ascii="Times New Roman" w:eastAsia="Times New Roman" w:hAnsi="Times New Roman"/>
      <w:b/>
      <w:sz w:val="28"/>
      <w:szCs w:val="20"/>
      <w:lang w:eastAsia="ru-RU"/>
    </w:rPr>
  </w:style>
  <w:style w:type="paragraph" w:styleId="Heading7">
    <w:name w:val="heading 7"/>
    <w:basedOn w:val="Normal"/>
    <w:next w:val="Normal"/>
    <w:link w:val="Heading7Char"/>
    <w:uiPriority w:val="99"/>
    <w:qFormat/>
    <w:rsid w:val="006E40A2"/>
    <w:pPr>
      <w:spacing w:before="240" w:after="60" w:line="240" w:lineRule="auto"/>
      <w:outlineLvl w:val="6"/>
    </w:pPr>
    <w:rPr>
      <w:rFonts w:ascii="Times New Roman" w:eastAsia="Times New Roman" w:hAnsi="Times New Roman"/>
      <w:sz w:val="24"/>
      <w:szCs w:val="24"/>
      <w:lang w:eastAsia="ru-RU"/>
    </w:rPr>
  </w:style>
  <w:style w:type="paragraph" w:styleId="Heading8">
    <w:name w:val="heading 8"/>
    <w:basedOn w:val="Normal"/>
    <w:next w:val="Normal"/>
    <w:link w:val="Heading8Char"/>
    <w:uiPriority w:val="99"/>
    <w:qFormat/>
    <w:rsid w:val="006E40A2"/>
    <w:pPr>
      <w:spacing w:before="240" w:after="60" w:line="240" w:lineRule="auto"/>
      <w:outlineLvl w:val="7"/>
    </w:pPr>
    <w:rPr>
      <w:rFonts w:eastAsia="Times New Roman"/>
      <w:i/>
      <w:iCs/>
      <w:sz w:val="24"/>
      <w:szCs w:val="24"/>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C05C3"/>
    <w:rPr>
      <w:rFonts w:ascii="Times New Roman" w:hAnsi="Times New Roman" w:cs="Times New Roman"/>
      <w:b/>
      <w:sz w:val="24"/>
      <w:szCs w:val="24"/>
      <w:lang w:eastAsia="ru-RU"/>
    </w:rPr>
  </w:style>
  <w:style w:type="character" w:customStyle="1" w:styleId="Heading2Char">
    <w:name w:val="Heading 2 Char"/>
    <w:basedOn w:val="DefaultParagraphFont"/>
    <w:link w:val="Heading2"/>
    <w:uiPriority w:val="99"/>
    <w:locked/>
    <w:rsid w:val="007C05C3"/>
    <w:rPr>
      <w:rFonts w:ascii="Times New Roman" w:hAnsi="Times New Roman" w:cs="Times New Roman"/>
      <w:b/>
      <w:sz w:val="20"/>
      <w:szCs w:val="20"/>
      <w:lang w:eastAsia="ru-RU"/>
    </w:rPr>
  </w:style>
  <w:style w:type="character" w:customStyle="1" w:styleId="Heading7Char">
    <w:name w:val="Heading 7 Char"/>
    <w:basedOn w:val="DefaultParagraphFont"/>
    <w:link w:val="Heading7"/>
    <w:uiPriority w:val="99"/>
    <w:locked/>
    <w:rsid w:val="006E40A2"/>
    <w:rPr>
      <w:rFonts w:ascii="Times New Roman" w:hAnsi="Times New Roman" w:cs="Times New Roman"/>
      <w:sz w:val="24"/>
      <w:szCs w:val="24"/>
      <w:lang w:eastAsia="ru-RU"/>
    </w:rPr>
  </w:style>
  <w:style w:type="character" w:customStyle="1" w:styleId="Heading8Char">
    <w:name w:val="Heading 8 Char"/>
    <w:basedOn w:val="DefaultParagraphFont"/>
    <w:link w:val="Heading8"/>
    <w:uiPriority w:val="99"/>
    <w:locked/>
    <w:rsid w:val="006E40A2"/>
    <w:rPr>
      <w:rFonts w:ascii="Calibri" w:hAnsi="Calibri" w:cs="Times New Roman"/>
      <w:i/>
      <w:iCs/>
      <w:sz w:val="24"/>
      <w:szCs w:val="24"/>
      <w:lang w:eastAsia="ru-RU"/>
    </w:rPr>
  </w:style>
  <w:style w:type="character" w:styleId="Hyperlink">
    <w:name w:val="Hyperlink"/>
    <w:basedOn w:val="DefaultParagraphFont"/>
    <w:uiPriority w:val="99"/>
    <w:rsid w:val="00520E14"/>
    <w:rPr>
      <w:rFonts w:cs="Times New Roman"/>
      <w:color w:val="0000FF"/>
      <w:u w:val="single"/>
    </w:rPr>
  </w:style>
  <w:style w:type="paragraph" w:customStyle="1" w:styleId="ConsPlusNonformat">
    <w:name w:val="ConsPlusNonformat"/>
    <w:uiPriority w:val="99"/>
    <w:rsid w:val="004A6B4F"/>
    <w:pPr>
      <w:widowControl w:val="0"/>
      <w:autoSpaceDE w:val="0"/>
      <w:autoSpaceDN w:val="0"/>
      <w:adjustRightInd w:val="0"/>
    </w:pPr>
    <w:rPr>
      <w:rFonts w:ascii="Courier New" w:eastAsia="Times New Roman" w:hAnsi="Courier New" w:cs="Courier New"/>
      <w:sz w:val="20"/>
      <w:szCs w:val="20"/>
    </w:rPr>
  </w:style>
  <w:style w:type="paragraph" w:customStyle="1" w:styleId="21">
    <w:name w:val="Основной текст с отступом 21"/>
    <w:basedOn w:val="Normal"/>
    <w:uiPriority w:val="99"/>
    <w:rsid w:val="001B43AC"/>
    <w:pPr>
      <w:suppressAutoHyphens/>
      <w:spacing w:after="0" w:line="240" w:lineRule="auto"/>
      <w:ind w:left="1095" w:firstLine="1094"/>
      <w:jc w:val="both"/>
    </w:pPr>
    <w:rPr>
      <w:rFonts w:ascii="Times New Roman" w:eastAsia="Times New Roman" w:hAnsi="Times New Roman"/>
      <w:sz w:val="28"/>
      <w:szCs w:val="24"/>
      <w:lang w:eastAsia="ar-SA"/>
    </w:rPr>
  </w:style>
  <w:style w:type="paragraph" w:customStyle="1" w:styleId="ConsPlusCell">
    <w:name w:val="ConsPlusCell"/>
    <w:uiPriority w:val="99"/>
    <w:rsid w:val="008B5E25"/>
    <w:pPr>
      <w:widowControl w:val="0"/>
      <w:autoSpaceDE w:val="0"/>
      <w:autoSpaceDN w:val="0"/>
      <w:adjustRightInd w:val="0"/>
    </w:pPr>
    <w:rPr>
      <w:rFonts w:ascii="Arial" w:hAnsi="Arial" w:cs="Arial"/>
      <w:sz w:val="20"/>
      <w:szCs w:val="20"/>
    </w:rPr>
  </w:style>
  <w:style w:type="paragraph" w:customStyle="1" w:styleId="a">
    <w:name w:val="Таблицы (моноширинный)"/>
    <w:basedOn w:val="Normal"/>
    <w:next w:val="Normal"/>
    <w:uiPriority w:val="99"/>
    <w:rsid w:val="00605970"/>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a0">
    <w:name w:val="Табличка"/>
    <w:basedOn w:val="Normal"/>
    <w:uiPriority w:val="99"/>
    <w:rsid w:val="00DE3DA0"/>
    <w:pPr>
      <w:spacing w:after="0" w:line="240" w:lineRule="auto"/>
      <w:jc w:val="center"/>
    </w:pPr>
    <w:rPr>
      <w:rFonts w:ascii="Times New Roman" w:eastAsia="Times New Roman" w:hAnsi="Times New Roman"/>
      <w:sz w:val="20"/>
      <w:szCs w:val="24"/>
      <w:lang w:eastAsia="ru-RU"/>
    </w:rPr>
  </w:style>
  <w:style w:type="paragraph" w:customStyle="1" w:styleId="a1">
    <w:name w:val="Обычный для таблиц"/>
    <w:basedOn w:val="Normal"/>
    <w:uiPriority w:val="99"/>
    <w:rsid w:val="00CE63CA"/>
    <w:pPr>
      <w:widowControl w:val="0"/>
      <w:suppressAutoHyphens/>
      <w:spacing w:after="0" w:line="240" w:lineRule="auto"/>
      <w:jc w:val="center"/>
    </w:pPr>
    <w:rPr>
      <w:rFonts w:eastAsia="Times New Roman" w:cs="Calibri"/>
      <w:kern w:val="1"/>
      <w:sz w:val="19"/>
      <w:szCs w:val="19"/>
    </w:rPr>
  </w:style>
  <w:style w:type="paragraph" w:customStyle="1" w:styleId="1">
    <w:name w:val="Знак Знак Знак Знак1"/>
    <w:basedOn w:val="Normal"/>
    <w:uiPriority w:val="99"/>
    <w:rsid w:val="00135DAA"/>
    <w:pPr>
      <w:keepLines/>
      <w:spacing w:line="240" w:lineRule="exact"/>
    </w:pPr>
    <w:rPr>
      <w:rFonts w:ascii="Verdana" w:eastAsia="MS Mincho" w:hAnsi="Verdana" w:cs="Franklin Gothic Book"/>
      <w:sz w:val="20"/>
      <w:szCs w:val="20"/>
      <w:lang w:val="en-US"/>
    </w:rPr>
  </w:style>
  <w:style w:type="paragraph" w:customStyle="1" w:styleId="a2">
    <w:name w:val="Знак Знак Знак Знак"/>
    <w:basedOn w:val="Normal"/>
    <w:uiPriority w:val="99"/>
    <w:rsid w:val="007C05C3"/>
    <w:pPr>
      <w:spacing w:line="240" w:lineRule="exact"/>
    </w:pPr>
    <w:rPr>
      <w:rFonts w:ascii="Verdana" w:eastAsia="Times New Roman" w:hAnsi="Verdana"/>
      <w:sz w:val="20"/>
      <w:szCs w:val="20"/>
      <w:lang w:val="en-US"/>
    </w:rPr>
  </w:style>
  <w:style w:type="paragraph" w:styleId="Title">
    <w:name w:val="Title"/>
    <w:basedOn w:val="Normal"/>
    <w:next w:val="Subtitle"/>
    <w:link w:val="TitleChar"/>
    <w:uiPriority w:val="99"/>
    <w:qFormat/>
    <w:rsid w:val="007C05C3"/>
    <w:pPr>
      <w:spacing w:before="240" w:after="60" w:line="240" w:lineRule="auto"/>
      <w:jc w:val="center"/>
    </w:pPr>
    <w:rPr>
      <w:rFonts w:ascii="Arial" w:eastAsia="Times New Roman" w:hAnsi="Arial"/>
      <w:b/>
      <w:kern w:val="1"/>
      <w:sz w:val="32"/>
      <w:szCs w:val="20"/>
      <w:lang w:eastAsia="ar-SA"/>
    </w:rPr>
  </w:style>
  <w:style w:type="character" w:customStyle="1" w:styleId="TitleChar">
    <w:name w:val="Title Char"/>
    <w:basedOn w:val="DefaultParagraphFont"/>
    <w:link w:val="Title"/>
    <w:uiPriority w:val="99"/>
    <w:locked/>
    <w:rsid w:val="007C05C3"/>
    <w:rPr>
      <w:rFonts w:ascii="Arial" w:hAnsi="Arial" w:cs="Times New Roman"/>
      <w:b/>
      <w:kern w:val="1"/>
      <w:sz w:val="20"/>
      <w:szCs w:val="20"/>
      <w:lang w:eastAsia="ar-SA" w:bidi="ar-SA"/>
    </w:rPr>
  </w:style>
  <w:style w:type="paragraph" w:styleId="Subtitle">
    <w:name w:val="Subtitle"/>
    <w:basedOn w:val="Normal"/>
    <w:link w:val="SubtitleChar"/>
    <w:uiPriority w:val="99"/>
    <w:qFormat/>
    <w:rsid w:val="007C05C3"/>
    <w:pPr>
      <w:spacing w:before="60" w:after="60" w:line="240" w:lineRule="auto"/>
      <w:ind w:firstLine="680"/>
      <w:jc w:val="center"/>
      <w:outlineLvl w:val="1"/>
    </w:pPr>
    <w:rPr>
      <w:rFonts w:ascii="Arial" w:eastAsia="Times New Roman" w:hAnsi="Arial" w:cs="Arial"/>
      <w:sz w:val="24"/>
      <w:szCs w:val="24"/>
      <w:lang w:eastAsia="ru-RU"/>
    </w:rPr>
  </w:style>
  <w:style w:type="character" w:customStyle="1" w:styleId="SubtitleChar">
    <w:name w:val="Subtitle Char"/>
    <w:basedOn w:val="DefaultParagraphFont"/>
    <w:link w:val="Subtitle"/>
    <w:uiPriority w:val="99"/>
    <w:locked/>
    <w:rsid w:val="007C05C3"/>
    <w:rPr>
      <w:rFonts w:ascii="Arial" w:hAnsi="Arial" w:cs="Arial"/>
      <w:sz w:val="24"/>
      <w:szCs w:val="24"/>
      <w:lang w:eastAsia="ru-RU"/>
    </w:rPr>
  </w:style>
  <w:style w:type="paragraph" w:customStyle="1" w:styleId="10">
    <w:name w:val="Текст1"/>
    <w:basedOn w:val="Normal"/>
    <w:uiPriority w:val="99"/>
    <w:rsid w:val="007C05C3"/>
    <w:pPr>
      <w:spacing w:after="0" w:line="240" w:lineRule="auto"/>
    </w:pPr>
    <w:rPr>
      <w:rFonts w:ascii="Courier New" w:eastAsia="Times New Roman" w:hAnsi="Courier New" w:cs="Courier New"/>
      <w:sz w:val="20"/>
      <w:szCs w:val="20"/>
      <w:lang w:eastAsia="ar-SA"/>
    </w:rPr>
  </w:style>
  <w:style w:type="character" w:customStyle="1" w:styleId="BalloonTextChar">
    <w:name w:val="Balloon Text Char"/>
    <w:basedOn w:val="DefaultParagraphFont"/>
    <w:link w:val="BalloonText"/>
    <w:uiPriority w:val="99"/>
    <w:semiHidden/>
    <w:locked/>
    <w:rsid w:val="007C05C3"/>
    <w:rPr>
      <w:rFonts w:ascii="Tahoma" w:hAnsi="Tahoma" w:cs="Tahoma"/>
      <w:sz w:val="16"/>
      <w:szCs w:val="16"/>
      <w:lang w:eastAsia="ru-RU"/>
    </w:rPr>
  </w:style>
  <w:style w:type="paragraph" w:styleId="BalloonText">
    <w:name w:val="Balloon Text"/>
    <w:basedOn w:val="Normal"/>
    <w:link w:val="BalloonTextChar"/>
    <w:uiPriority w:val="99"/>
    <w:semiHidden/>
    <w:rsid w:val="007C05C3"/>
    <w:pPr>
      <w:spacing w:before="60" w:after="0" w:line="240" w:lineRule="auto"/>
      <w:ind w:firstLine="680"/>
      <w:jc w:val="both"/>
    </w:pPr>
    <w:rPr>
      <w:rFonts w:ascii="Tahoma" w:eastAsia="Times New Roman" w:hAnsi="Tahoma" w:cs="Tahoma"/>
      <w:sz w:val="16"/>
      <w:szCs w:val="16"/>
      <w:lang w:eastAsia="ru-RU"/>
    </w:rPr>
  </w:style>
  <w:style w:type="character" w:customStyle="1" w:styleId="BalloonTextChar1">
    <w:name w:val="Balloon Text Char1"/>
    <w:basedOn w:val="DefaultParagraphFont"/>
    <w:link w:val="BalloonText"/>
    <w:uiPriority w:val="99"/>
    <w:semiHidden/>
    <w:rsid w:val="007973EE"/>
    <w:rPr>
      <w:rFonts w:ascii="Times New Roman" w:hAnsi="Times New Roman"/>
      <w:sz w:val="0"/>
      <w:szCs w:val="0"/>
      <w:lang w:eastAsia="en-US"/>
    </w:rPr>
  </w:style>
  <w:style w:type="paragraph" w:customStyle="1" w:styleId="ConsPlusNormal">
    <w:name w:val="ConsPlusNormal"/>
    <w:uiPriority w:val="99"/>
    <w:rsid w:val="007C05C3"/>
    <w:pPr>
      <w:widowControl w:val="0"/>
      <w:autoSpaceDE w:val="0"/>
      <w:autoSpaceDN w:val="0"/>
      <w:adjustRightInd w:val="0"/>
      <w:ind w:firstLine="720"/>
    </w:pPr>
    <w:rPr>
      <w:rFonts w:ascii="Arial" w:eastAsia="Times New Roman" w:hAnsi="Arial" w:cs="Arial"/>
      <w:sz w:val="20"/>
      <w:szCs w:val="20"/>
    </w:rPr>
  </w:style>
  <w:style w:type="paragraph" w:customStyle="1" w:styleId="ConsPlusTitle">
    <w:name w:val="ConsPlusTitle"/>
    <w:uiPriority w:val="99"/>
    <w:rsid w:val="007C05C3"/>
    <w:pPr>
      <w:widowControl w:val="0"/>
      <w:autoSpaceDE w:val="0"/>
      <w:autoSpaceDN w:val="0"/>
      <w:adjustRightInd w:val="0"/>
    </w:pPr>
    <w:rPr>
      <w:rFonts w:ascii="Times New Roman" w:eastAsia="Times New Roman" w:hAnsi="Times New Roman"/>
      <w:b/>
      <w:bCs/>
      <w:sz w:val="24"/>
      <w:szCs w:val="24"/>
    </w:rPr>
  </w:style>
  <w:style w:type="paragraph" w:styleId="Header">
    <w:name w:val="header"/>
    <w:basedOn w:val="Normal"/>
    <w:link w:val="HeaderChar"/>
    <w:uiPriority w:val="99"/>
    <w:rsid w:val="007C05C3"/>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HeaderChar">
    <w:name w:val="Header Char"/>
    <w:basedOn w:val="DefaultParagraphFont"/>
    <w:link w:val="Header"/>
    <w:uiPriority w:val="99"/>
    <w:locked/>
    <w:rsid w:val="007C05C3"/>
    <w:rPr>
      <w:rFonts w:ascii="Times New Roman" w:hAnsi="Times New Roman" w:cs="Times New Roman"/>
      <w:sz w:val="24"/>
      <w:szCs w:val="24"/>
      <w:lang w:eastAsia="ru-RU"/>
    </w:rPr>
  </w:style>
  <w:style w:type="paragraph" w:styleId="Footer">
    <w:name w:val="footer"/>
    <w:basedOn w:val="Normal"/>
    <w:link w:val="FooterChar"/>
    <w:uiPriority w:val="99"/>
    <w:rsid w:val="007C05C3"/>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FooterChar">
    <w:name w:val="Footer Char"/>
    <w:basedOn w:val="DefaultParagraphFont"/>
    <w:link w:val="Footer"/>
    <w:uiPriority w:val="99"/>
    <w:locked/>
    <w:rsid w:val="007C05C3"/>
    <w:rPr>
      <w:rFonts w:ascii="Times New Roman" w:hAnsi="Times New Roman" w:cs="Times New Roman"/>
      <w:sz w:val="24"/>
      <w:szCs w:val="24"/>
      <w:lang w:eastAsia="ru-RU"/>
    </w:rPr>
  </w:style>
  <w:style w:type="paragraph" w:styleId="NoSpacing">
    <w:name w:val="No Spacing"/>
    <w:uiPriority w:val="99"/>
    <w:qFormat/>
    <w:rsid w:val="007A7BC9"/>
    <w:rPr>
      <w:lang w:eastAsia="en-US"/>
    </w:rPr>
  </w:style>
  <w:style w:type="paragraph" w:customStyle="1" w:styleId="pasport">
    <w:name w:val="pasport"/>
    <w:uiPriority w:val="99"/>
    <w:rsid w:val="007A7BC9"/>
    <w:pPr>
      <w:ind w:left="601"/>
    </w:pPr>
    <w:rPr>
      <w:rFonts w:ascii="Times New Roman" w:eastAsia="Times New Roman" w:hAnsi="Times New Roman"/>
      <w:noProof/>
      <w:sz w:val="20"/>
      <w:szCs w:val="20"/>
    </w:rPr>
  </w:style>
  <w:style w:type="table" w:styleId="TableGrid">
    <w:name w:val="Table Grid"/>
    <w:basedOn w:val="TableNormal"/>
    <w:uiPriority w:val="99"/>
    <w:rsid w:val="006E40A2"/>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Знак Знак1 Знак Знак Знак1"/>
    <w:basedOn w:val="Normal"/>
    <w:uiPriority w:val="99"/>
    <w:rsid w:val="006E40A2"/>
    <w:pPr>
      <w:widowControl w:val="0"/>
      <w:autoSpaceDE w:val="0"/>
      <w:autoSpaceDN w:val="0"/>
      <w:adjustRightInd w:val="0"/>
      <w:spacing w:before="5" w:after="0" w:line="240" w:lineRule="auto"/>
      <w:ind w:left="72" w:right="-5"/>
    </w:pPr>
    <w:rPr>
      <w:rFonts w:ascii="Verdana" w:eastAsia="Times New Roman" w:hAnsi="Verdana" w:cs="Verdana"/>
      <w:sz w:val="20"/>
      <w:szCs w:val="20"/>
      <w:lang w:val="en-US"/>
    </w:rPr>
  </w:style>
  <w:style w:type="paragraph" w:customStyle="1" w:styleId="ConsNormal">
    <w:name w:val="ConsNormal"/>
    <w:uiPriority w:val="99"/>
    <w:rsid w:val="006E40A2"/>
    <w:pPr>
      <w:widowControl w:val="0"/>
      <w:autoSpaceDE w:val="0"/>
      <w:autoSpaceDN w:val="0"/>
      <w:adjustRightInd w:val="0"/>
      <w:ind w:firstLine="720"/>
    </w:pPr>
    <w:rPr>
      <w:rFonts w:ascii="Arial" w:eastAsia="Times New Roman" w:hAnsi="Arial" w:cs="Arial"/>
      <w:sz w:val="20"/>
      <w:szCs w:val="20"/>
    </w:rPr>
  </w:style>
  <w:style w:type="character" w:customStyle="1" w:styleId="7pt">
    <w:name w:val="Основной текст + 7 pt"/>
    <w:aliases w:val="Не полужирный,Интервал 0 pt"/>
    <w:basedOn w:val="DefaultParagraphFont"/>
    <w:uiPriority w:val="99"/>
    <w:rsid w:val="006E40A2"/>
    <w:rPr>
      <w:rFonts w:ascii="Times New Roman" w:hAnsi="Times New Roman" w:cs="Times New Roman"/>
      <w:b/>
      <w:bCs/>
      <w:color w:val="000000"/>
      <w:spacing w:val="7"/>
      <w:w w:val="100"/>
      <w:position w:val="0"/>
      <w:sz w:val="14"/>
      <w:szCs w:val="14"/>
      <w:u w:val="none"/>
      <w:lang w:val="ru-RU"/>
    </w:rPr>
  </w:style>
  <w:style w:type="paragraph" w:customStyle="1" w:styleId="a3">
    <w:name w:val="Знак Знак"/>
    <w:basedOn w:val="Normal"/>
    <w:uiPriority w:val="99"/>
    <w:rsid w:val="006E40A2"/>
    <w:pPr>
      <w:widowControl w:val="0"/>
      <w:autoSpaceDE w:val="0"/>
      <w:autoSpaceDN w:val="0"/>
      <w:adjustRightInd w:val="0"/>
      <w:spacing w:before="5" w:after="0" w:line="240" w:lineRule="auto"/>
      <w:ind w:left="72" w:right="-5"/>
    </w:pPr>
    <w:rPr>
      <w:rFonts w:ascii="Verdana" w:eastAsia="Times New Roman" w:hAnsi="Verdana" w:cs="Verdana"/>
      <w:sz w:val="20"/>
      <w:szCs w:val="20"/>
      <w:lang w:val="en-US"/>
    </w:rPr>
  </w:style>
  <w:style w:type="paragraph" w:customStyle="1" w:styleId="a4">
    <w:name w:val="Знак Знак Знак Знак Знак Знак Знак Знак Знак Знак Знак Знак Знак Знак Знак Знак"/>
    <w:basedOn w:val="Normal"/>
    <w:uiPriority w:val="99"/>
    <w:rsid w:val="006E40A2"/>
    <w:pPr>
      <w:widowControl w:val="0"/>
      <w:adjustRightInd w:val="0"/>
      <w:spacing w:line="240" w:lineRule="exact"/>
      <w:jc w:val="right"/>
    </w:pPr>
    <w:rPr>
      <w:rFonts w:ascii="Times New Roman" w:eastAsia="Times New Roman" w:hAnsi="Times New Roman"/>
      <w:sz w:val="20"/>
      <w:szCs w:val="20"/>
      <w:lang w:val="en-GB"/>
    </w:rPr>
  </w:style>
  <w:style w:type="character" w:styleId="FollowedHyperlink">
    <w:name w:val="FollowedHyperlink"/>
    <w:basedOn w:val="DefaultParagraphFont"/>
    <w:uiPriority w:val="99"/>
    <w:semiHidden/>
    <w:rsid w:val="006E40A2"/>
    <w:rPr>
      <w:rFonts w:cs="Times New Roman"/>
      <w:color w:val="800080"/>
      <w:u w:val="single"/>
    </w:rPr>
  </w:style>
  <w:style w:type="paragraph" w:styleId="BodyText">
    <w:name w:val="Body Text"/>
    <w:basedOn w:val="Normal"/>
    <w:link w:val="BodyTextChar"/>
    <w:uiPriority w:val="99"/>
    <w:semiHidden/>
    <w:rsid w:val="006E40A2"/>
    <w:pPr>
      <w:widowControl w:val="0"/>
      <w:suppressAutoHyphens/>
      <w:autoSpaceDE w:val="0"/>
      <w:spacing w:after="120" w:line="240" w:lineRule="auto"/>
    </w:pPr>
    <w:rPr>
      <w:rFonts w:ascii="Times New Roman" w:eastAsia="Times New Roman" w:hAnsi="Times New Roman" w:cs="Calibri"/>
      <w:sz w:val="20"/>
      <w:szCs w:val="20"/>
      <w:lang w:eastAsia="ar-SA"/>
    </w:rPr>
  </w:style>
  <w:style w:type="character" w:customStyle="1" w:styleId="BodyTextChar">
    <w:name w:val="Body Text Char"/>
    <w:basedOn w:val="DefaultParagraphFont"/>
    <w:link w:val="BodyText"/>
    <w:uiPriority w:val="99"/>
    <w:semiHidden/>
    <w:locked/>
    <w:rsid w:val="006E40A2"/>
    <w:rPr>
      <w:rFonts w:ascii="Times New Roman" w:hAnsi="Times New Roman" w:cs="Calibri"/>
      <w:sz w:val="20"/>
      <w:szCs w:val="20"/>
      <w:lang w:eastAsia="ar-SA" w:bidi="ar-SA"/>
    </w:rPr>
  </w:style>
  <w:style w:type="paragraph" w:styleId="List">
    <w:name w:val="List"/>
    <w:basedOn w:val="BodyText"/>
    <w:uiPriority w:val="99"/>
    <w:semiHidden/>
    <w:rsid w:val="006E40A2"/>
    <w:rPr>
      <w:rFonts w:cs="Lohit Hindi"/>
    </w:rPr>
  </w:style>
  <w:style w:type="paragraph" w:styleId="BodyTextIndent">
    <w:name w:val="Body Text Indent"/>
    <w:basedOn w:val="Normal"/>
    <w:link w:val="BodyTextIndentChar"/>
    <w:uiPriority w:val="99"/>
    <w:rsid w:val="006E40A2"/>
    <w:pPr>
      <w:suppressAutoHyphens/>
      <w:spacing w:after="0" w:line="240" w:lineRule="auto"/>
      <w:ind w:firstLine="900"/>
      <w:jc w:val="both"/>
    </w:pPr>
    <w:rPr>
      <w:rFonts w:ascii="Times New Roman" w:eastAsia="Times New Roman" w:hAnsi="Times New Roman"/>
      <w:sz w:val="24"/>
      <w:szCs w:val="24"/>
      <w:lang w:eastAsia="ar-SA"/>
    </w:rPr>
  </w:style>
  <w:style w:type="character" w:customStyle="1" w:styleId="BodyTextIndentChar">
    <w:name w:val="Body Text Indent Char"/>
    <w:basedOn w:val="DefaultParagraphFont"/>
    <w:link w:val="BodyTextIndent"/>
    <w:uiPriority w:val="99"/>
    <w:locked/>
    <w:rsid w:val="006E40A2"/>
    <w:rPr>
      <w:rFonts w:ascii="Times New Roman" w:hAnsi="Times New Roman" w:cs="Times New Roman"/>
      <w:sz w:val="24"/>
      <w:szCs w:val="24"/>
      <w:lang w:eastAsia="ar-SA" w:bidi="ar-SA"/>
    </w:rPr>
  </w:style>
  <w:style w:type="paragraph" w:styleId="BodyTextIndent2">
    <w:name w:val="Body Text Indent 2"/>
    <w:basedOn w:val="Normal"/>
    <w:link w:val="BodyTextIndent2Char"/>
    <w:uiPriority w:val="99"/>
    <w:semiHidden/>
    <w:rsid w:val="006E40A2"/>
    <w:pPr>
      <w:suppressAutoHyphens/>
      <w:spacing w:after="120" w:line="480" w:lineRule="auto"/>
      <w:ind w:left="283"/>
    </w:pPr>
    <w:rPr>
      <w:rFonts w:ascii="Times New Roman" w:eastAsia="Times New Roman" w:hAnsi="Times New Roman" w:cs="Calibri"/>
      <w:sz w:val="24"/>
      <w:szCs w:val="24"/>
      <w:lang w:eastAsia="ar-SA"/>
    </w:rPr>
  </w:style>
  <w:style w:type="character" w:customStyle="1" w:styleId="BodyTextIndent2Char">
    <w:name w:val="Body Text Indent 2 Char"/>
    <w:basedOn w:val="DefaultParagraphFont"/>
    <w:link w:val="BodyTextIndent2"/>
    <w:uiPriority w:val="99"/>
    <w:semiHidden/>
    <w:locked/>
    <w:rsid w:val="006E40A2"/>
    <w:rPr>
      <w:rFonts w:ascii="Times New Roman" w:hAnsi="Times New Roman" w:cs="Calibri"/>
      <w:sz w:val="24"/>
      <w:szCs w:val="24"/>
      <w:lang w:eastAsia="ar-SA" w:bidi="ar-SA"/>
    </w:rPr>
  </w:style>
  <w:style w:type="paragraph" w:customStyle="1" w:styleId="a5">
    <w:name w:val="Заголовок"/>
    <w:basedOn w:val="Normal"/>
    <w:next w:val="BodyText"/>
    <w:uiPriority w:val="99"/>
    <w:rsid w:val="006E40A2"/>
    <w:pPr>
      <w:keepNext/>
      <w:suppressAutoHyphens/>
      <w:spacing w:before="240" w:after="120" w:line="240" w:lineRule="auto"/>
    </w:pPr>
    <w:rPr>
      <w:rFonts w:ascii="Liberation Sans" w:eastAsia="DejaVu Sans" w:hAnsi="Liberation Sans" w:cs="Lohit Hindi"/>
      <w:sz w:val="28"/>
      <w:szCs w:val="28"/>
      <w:lang w:eastAsia="ar-SA"/>
    </w:rPr>
  </w:style>
  <w:style w:type="paragraph" w:customStyle="1" w:styleId="12">
    <w:name w:val="Название1"/>
    <w:basedOn w:val="Normal"/>
    <w:uiPriority w:val="99"/>
    <w:rsid w:val="006E40A2"/>
    <w:pPr>
      <w:suppressLineNumbers/>
      <w:suppressAutoHyphens/>
      <w:spacing w:before="120" w:after="120" w:line="240" w:lineRule="auto"/>
    </w:pPr>
    <w:rPr>
      <w:rFonts w:ascii="Times New Roman" w:eastAsia="Times New Roman" w:hAnsi="Times New Roman" w:cs="Lohit Hindi"/>
      <w:i/>
      <w:iCs/>
      <w:sz w:val="24"/>
      <w:szCs w:val="24"/>
      <w:lang w:eastAsia="ar-SA"/>
    </w:rPr>
  </w:style>
  <w:style w:type="paragraph" w:customStyle="1" w:styleId="13">
    <w:name w:val="Указатель1"/>
    <w:basedOn w:val="Normal"/>
    <w:uiPriority w:val="99"/>
    <w:rsid w:val="006E40A2"/>
    <w:pPr>
      <w:suppressLineNumbers/>
      <w:suppressAutoHyphens/>
      <w:spacing w:after="0" w:line="240" w:lineRule="auto"/>
    </w:pPr>
    <w:rPr>
      <w:rFonts w:ascii="Times New Roman" w:eastAsia="Times New Roman" w:hAnsi="Times New Roman" w:cs="Lohit Hindi"/>
      <w:sz w:val="24"/>
      <w:szCs w:val="24"/>
      <w:lang w:eastAsia="ar-SA"/>
    </w:rPr>
  </w:style>
  <w:style w:type="paragraph" w:customStyle="1" w:styleId="210">
    <w:name w:val="Основной текст 21"/>
    <w:basedOn w:val="Normal"/>
    <w:uiPriority w:val="99"/>
    <w:rsid w:val="006E40A2"/>
    <w:pPr>
      <w:suppressAutoHyphens/>
      <w:spacing w:after="0" w:line="240" w:lineRule="auto"/>
      <w:jc w:val="center"/>
    </w:pPr>
    <w:rPr>
      <w:rFonts w:ascii="Times New Roman" w:eastAsia="Times New Roman" w:hAnsi="Times New Roman" w:cs="Calibri"/>
      <w:sz w:val="18"/>
      <w:szCs w:val="24"/>
      <w:lang w:eastAsia="ar-SA"/>
    </w:rPr>
  </w:style>
  <w:style w:type="paragraph" w:customStyle="1" w:styleId="a6">
    <w:name w:val="Содержимое таблицы"/>
    <w:basedOn w:val="Normal"/>
    <w:uiPriority w:val="99"/>
    <w:rsid w:val="006E40A2"/>
    <w:pPr>
      <w:suppressLineNumbers/>
      <w:suppressAutoHyphens/>
      <w:spacing w:after="0" w:line="240" w:lineRule="auto"/>
    </w:pPr>
    <w:rPr>
      <w:rFonts w:ascii="Times New Roman" w:eastAsia="Times New Roman" w:hAnsi="Times New Roman" w:cs="Calibri"/>
      <w:sz w:val="24"/>
      <w:szCs w:val="24"/>
      <w:lang w:eastAsia="ar-SA"/>
    </w:rPr>
  </w:style>
  <w:style w:type="paragraph" w:customStyle="1" w:styleId="a7">
    <w:name w:val="Заголовок таблицы"/>
    <w:basedOn w:val="a6"/>
    <w:uiPriority w:val="99"/>
    <w:rsid w:val="006E40A2"/>
    <w:pPr>
      <w:jc w:val="center"/>
    </w:pPr>
    <w:rPr>
      <w:b/>
      <w:bCs/>
    </w:rPr>
  </w:style>
  <w:style w:type="paragraph" w:customStyle="1" w:styleId="5">
    <w:name w:val="Знак Знак5"/>
    <w:basedOn w:val="Normal"/>
    <w:uiPriority w:val="99"/>
    <w:rsid w:val="006E40A2"/>
    <w:pPr>
      <w:spacing w:line="240" w:lineRule="exact"/>
    </w:pPr>
    <w:rPr>
      <w:rFonts w:ascii="Verdana" w:eastAsia="Times New Roman" w:hAnsi="Verdana" w:cs="Verdana"/>
      <w:sz w:val="20"/>
      <w:szCs w:val="20"/>
      <w:lang w:val="en-US"/>
    </w:rPr>
  </w:style>
  <w:style w:type="paragraph" w:customStyle="1" w:styleId="14">
    <w:name w:val="Знак1"/>
    <w:basedOn w:val="Normal"/>
    <w:uiPriority w:val="99"/>
    <w:rsid w:val="006E40A2"/>
    <w:pPr>
      <w:tabs>
        <w:tab w:val="num" w:pos="720"/>
      </w:tabs>
      <w:spacing w:line="240" w:lineRule="exact"/>
      <w:ind w:left="720" w:hanging="720"/>
      <w:jc w:val="both"/>
    </w:pPr>
    <w:rPr>
      <w:rFonts w:ascii="Verdana" w:eastAsia="Times New Roman" w:hAnsi="Verdana" w:cs="Arial"/>
      <w:sz w:val="20"/>
      <w:szCs w:val="20"/>
      <w:lang w:val="en-US"/>
    </w:rPr>
  </w:style>
  <w:style w:type="character" w:customStyle="1" w:styleId="Absatz-Standardschriftart">
    <w:name w:val="Absatz-Standardschriftart"/>
    <w:uiPriority w:val="99"/>
    <w:rsid w:val="006E40A2"/>
  </w:style>
  <w:style w:type="character" w:customStyle="1" w:styleId="WW8Num1z0">
    <w:name w:val="WW8Num1z0"/>
    <w:uiPriority w:val="99"/>
    <w:rsid w:val="006E40A2"/>
    <w:rPr>
      <w:rFonts w:ascii="Symbol" w:hAnsi="Symbol"/>
    </w:rPr>
  </w:style>
  <w:style w:type="character" w:customStyle="1" w:styleId="WW8Num1z1">
    <w:name w:val="WW8Num1z1"/>
    <w:uiPriority w:val="99"/>
    <w:rsid w:val="006E40A2"/>
    <w:rPr>
      <w:rFonts w:ascii="Courier New" w:hAnsi="Courier New"/>
    </w:rPr>
  </w:style>
  <w:style w:type="character" w:customStyle="1" w:styleId="WW8Num1z2">
    <w:name w:val="WW8Num1z2"/>
    <w:uiPriority w:val="99"/>
    <w:rsid w:val="006E40A2"/>
    <w:rPr>
      <w:rFonts w:ascii="Wingdings" w:hAnsi="Wingdings"/>
    </w:rPr>
  </w:style>
  <w:style w:type="character" w:customStyle="1" w:styleId="WW8Num1z3">
    <w:name w:val="WW8Num1z3"/>
    <w:uiPriority w:val="99"/>
    <w:rsid w:val="006E40A2"/>
    <w:rPr>
      <w:rFonts w:ascii="Symbol" w:hAnsi="Symbol"/>
    </w:rPr>
  </w:style>
  <w:style w:type="character" w:customStyle="1" w:styleId="WW8Num2z0">
    <w:name w:val="WW8Num2z0"/>
    <w:uiPriority w:val="99"/>
    <w:rsid w:val="006E40A2"/>
    <w:rPr>
      <w:rFonts w:ascii="Symbol" w:hAnsi="Symbol"/>
    </w:rPr>
  </w:style>
  <w:style w:type="character" w:customStyle="1" w:styleId="WW8Num2z1">
    <w:name w:val="WW8Num2z1"/>
    <w:uiPriority w:val="99"/>
    <w:rsid w:val="006E40A2"/>
    <w:rPr>
      <w:rFonts w:ascii="Courier New" w:hAnsi="Courier New"/>
    </w:rPr>
  </w:style>
  <w:style w:type="character" w:customStyle="1" w:styleId="WW8Num2z2">
    <w:name w:val="WW8Num2z2"/>
    <w:uiPriority w:val="99"/>
    <w:rsid w:val="006E40A2"/>
    <w:rPr>
      <w:rFonts w:ascii="Wingdings" w:hAnsi="Wingdings"/>
    </w:rPr>
  </w:style>
  <w:style w:type="character" w:customStyle="1" w:styleId="WW8Num2z3">
    <w:name w:val="WW8Num2z3"/>
    <w:uiPriority w:val="99"/>
    <w:rsid w:val="006E40A2"/>
    <w:rPr>
      <w:rFonts w:ascii="Symbol" w:hAnsi="Symbol"/>
    </w:rPr>
  </w:style>
  <w:style w:type="character" w:customStyle="1" w:styleId="WW8Num3z0">
    <w:name w:val="WW8Num3z0"/>
    <w:uiPriority w:val="99"/>
    <w:rsid w:val="006E40A2"/>
    <w:rPr>
      <w:rFonts w:ascii="Symbol" w:hAnsi="Symbol"/>
    </w:rPr>
  </w:style>
  <w:style w:type="character" w:customStyle="1" w:styleId="WW8Num3z1">
    <w:name w:val="WW8Num3z1"/>
    <w:uiPriority w:val="99"/>
    <w:rsid w:val="006E40A2"/>
    <w:rPr>
      <w:rFonts w:ascii="Courier New" w:hAnsi="Courier New"/>
    </w:rPr>
  </w:style>
  <w:style w:type="character" w:customStyle="1" w:styleId="WW8Num3z2">
    <w:name w:val="WW8Num3z2"/>
    <w:uiPriority w:val="99"/>
    <w:rsid w:val="006E40A2"/>
    <w:rPr>
      <w:rFonts w:ascii="Wingdings" w:hAnsi="Wingdings"/>
    </w:rPr>
  </w:style>
  <w:style w:type="character" w:customStyle="1" w:styleId="WW8Num3z3">
    <w:name w:val="WW8Num3z3"/>
    <w:uiPriority w:val="99"/>
    <w:rsid w:val="006E40A2"/>
    <w:rPr>
      <w:rFonts w:ascii="Symbol" w:hAnsi="Symbol"/>
    </w:rPr>
  </w:style>
  <w:style w:type="character" w:customStyle="1" w:styleId="15">
    <w:name w:val="Основной шрифт абзаца1"/>
    <w:uiPriority w:val="99"/>
    <w:rsid w:val="006E40A2"/>
  </w:style>
  <w:style w:type="character" w:customStyle="1" w:styleId="3">
    <w:name w:val="Знак Знак3"/>
    <w:uiPriority w:val="99"/>
    <w:rsid w:val="006E40A2"/>
    <w:rPr>
      <w:rFonts w:ascii="Times New Roman" w:hAnsi="Times New Roman"/>
      <w:sz w:val="24"/>
    </w:rPr>
  </w:style>
  <w:style w:type="character" w:customStyle="1" w:styleId="2">
    <w:name w:val="Знак Знак2"/>
    <w:uiPriority w:val="99"/>
    <w:rsid w:val="006E40A2"/>
    <w:rPr>
      <w:rFonts w:ascii="Times New Roman" w:hAnsi="Times New Roman"/>
      <w:sz w:val="28"/>
    </w:rPr>
  </w:style>
  <w:style w:type="character" w:customStyle="1" w:styleId="16">
    <w:name w:val="Знак Знак1"/>
    <w:uiPriority w:val="99"/>
    <w:rsid w:val="006E40A2"/>
    <w:rPr>
      <w:rFonts w:ascii="Times New Roman" w:hAnsi="Times New Roman"/>
      <w:sz w:val="24"/>
    </w:rPr>
  </w:style>
  <w:style w:type="character" w:customStyle="1" w:styleId="4">
    <w:name w:val="Знак Знак4"/>
    <w:uiPriority w:val="99"/>
    <w:rsid w:val="006E40A2"/>
    <w:rPr>
      <w:rFonts w:ascii="Tahoma" w:hAnsi="Tahoma"/>
      <w:sz w:val="16"/>
    </w:rPr>
  </w:style>
  <w:style w:type="character" w:customStyle="1" w:styleId="apple-style-span">
    <w:name w:val="apple-style-span"/>
    <w:uiPriority w:val="99"/>
    <w:rsid w:val="006E40A2"/>
  </w:style>
  <w:style w:type="character" w:styleId="Strong">
    <w:name w:val="Strong"/>
    <w:basedOn w:val="DefaultParagraphFont"/>
    <w:uiPriority w:val="99"/>
    <w:qFormat/>
    <w:rsid w:val="006E40A2"/>
    <w:rPr>
      <w:rFonts w:cs="Times New Roman"/>
      <w:b/>
      <w:bCs/>
    </w:rPr>
  </w:style>
  <w:style w:type="paragraph" w:customStyle="1" w:styleId="text-2">
    <w:name w:val="text-2"/>
    <w:basedOn w:val="Normal"/>
    <w:uiPriority w:val="99"/>
    <w:rsid w:val="006E40A2"/>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text-10">
    <w:name w:val="text-10"/>
    <w:basedOn w:val="DefaultParagraphFont"/>
    <w:uiPriority w:val="99"/>
    <w:rsid w:val="006E40A2"/>
    <w:rPr>
      <w:rFonts w:cs="Times New Roman"/>
    </w:rPr>
  </w:style>
  <w:style w:type="paragraph" w:styleId="BodyText2">
    <w:name w:val="Body Text 2"/>
    <w:basedOn w:val="Normal"/>
    <w:link w:val="BodyText2Char"/>
    <w:uiPriority w:val="99"/>
    <w:rsid w:val="006E40A2"/>
    <w:pPr>
      <w:spacing w:after="0" w:line="240" w:lineRule="auto"/>
      <w:jc w:val="right"/>
    </w:pPr>
    <w:rPr>
      <w:rFonts w:ascii="Times New Roman" w:eastAsia="Times New Roman" w:hAnsi="Times New Roman"/>
      <w:color w:val="000000"/>
      <w:sz w:val="24"/>
      <w:szCs w:val="21"/>
      <w:lang w:eastAsia="ru-RU"/>
    </w:rPr>
  </w:style>
  <w:style w:type="character" w:customStyle="1" w:styleId="BodyText2Char">
    <w:name w:val="Body Text 2 Char"/>
    <w:basedOn w:val="DefaultParagraphFont"/>
    <w:link w:val="BodyText2"/>
    <w:uiPriority w:val="99"/>
    <w:locked/>
    <w:rsid w:val="006E40A2"/>
    <w:rPr>
      <w:rFonts w:ascii="Times New Roman" w:hAnsi="Times New Roman" w:cs="Times New Roman"/>
      <w:color w:val="000000"/>
      <w:sz w:val="21"/>
      <w:szCs w:val="21"/>
      <w:lang w:eastAsia="ru-RU"/>
    </w:rPr>
  </w:style>
  <w:style w:type="paragraph" w:customStyle="1" w:styleId="20">
    <w:name w:val="заголовок 2"/>
    <w:basedOn w:val="Normal"/>
    <w:next w:val="Normal"/>
    <w:autoRedefine/>
    <w:uiPriority w:val="99"/>
    <w:rsid w:val="006E40A2"/>
    <w:pPr>
      <w:keepNext/>
      <w:widowControl w:val="0"/>
      <w:autoSpaceDE w:val="0"/>
      <w:autoSpaceDN w:val="0"/>
      <w:spacing w:after="0" w:line="240" w:lineRule="auto"/>
      <w:jc w:val="both"/>
      <w:outlineLvl w:val="1"/>
    </w:pPr>
    <w:rPr>
      <w:rFonts w:ascii="Times New Roman" w:eastAsia="Times New Roman" w:hAnsi="Times New Roman"/>
      <w:b/>
      <w:bCs/>
      <w:sz w:val="24"/>
      <w:szCs w:val="20"/>
      <w:lang w:eastAsia="ru-RU"/>
    </w:rPr>
  </w:style>
  <w:style w:type="character" w:customStyle="1" w:styleId="s102">
    <w:name w:val="s_102"/>
    <w:uiPriority w:val="99"/>
    <w:rsid w:val="006E40A2"/>
    <w:rPr>
      <w:b/>
      <w:color w:val="000080"/>
    </w:rPr>
  </w:style>
  <w:style w:type="paragraph" w:styleId="HTMLPreformatted">
    <w:name w:val="HTML Preformatted"/>
    <w:basedOn w:val="Normal"/>
    <w:link w:val="HTMLPreformattedChar"/>
    <w:uiPriority w:val="99"/>
    <w:rsid w:val="006E4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ru-RU"/>
    </w:rPr>
  </w:style>
  <w:style w:type="character" w:customStyle="1" w:styleId="HTMLPreformattedChar">
    <w:name w:val="HTML Preformatted Char"/>
    <w:basedOn w:val="DefaultParagraphFont"/>
    <w:link w:val="HTMLPreformatted"/>
    <w:uiPriority w:val="99"/>
    <w:locked/>
    <w:rsid w:val="006E40A2"/>
    <w:rPr>
      <w:rFonts w:ascii="Courier New" w:hAnsi="Courier New" w:cs="Times New Roman"/>
      <w:sz w:val="20"/>
      <w:szCs w:val="20"/>
      <w:lang/>
    </w:rPr>
  </w:style>
  <w:style w:type="paragraph" w:styleId="NormalWeb">
    <w:name w:val="Normal (Web)"/>
    <w:basedOn w:val="Normal"/>
    <w:uiPriority w:val="99"/>
    <w:rsid w:val="006E40A2"/>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DefaultParagraphFont"/>
    <w:uiPriority w:val="99"/>
    <w:rsid w:val="006E40A2"/>
    <w:rPr>
      <w:rFonts w:cs="Times New Roman"/>
    </w:rPr>
  </w:style>
  <w:style w:type="character" w:customStyle="1" w:styleId="match">
    <w:name w:val="match"/>
    <w:basedOn w:val="DefaultParagraphFont"/>
    <w:uiPriority w:val="99"/>
    <w:rsid w:val="006E40A2"/>
    <w:rPr>
      <w:rFonts w:cs="Times New Roman"/>
    </w:rPr>
  </w:style>
  <w:style w:type="paragraph" w:customStyle="1" w:styleId="31">
    <w:name w:val="заголовок 31"/>
    <w:basedOn w:val="Normal"/>
    <w:next w:val="Normal"/>
    <w:uiPriority w:val="99"/>
    <w:rsid w:val="006E40A2"/>
    <w:pPr>
      <w:keepNext/>
      <w:spacing w:after="0" w:line="240" w:lineRule="auto"/>
      <w:jc w:val="center"/>
    </w:pPr>
    <w:rPr>
      <w:rFonts w:ascii="Times New Roman" w:eastAsia="Times New Roman" w:hAnsi="Times New Roman"/>
      <w:b/>
      <w:sz w:val="24"/>
      <w:szCs w:val="20"/>
      <w:lang w:eastAsia="ru-RU"/>
    </w:rPr>
  </w:style>
  <w:style w:type="character" w:customStyle="1" w:styleId="a8">
    <w:name w:val="Основной текст_"/>
    <w:basedOn w:val="DefaultParagraphFont"/>
    <w:link w:val="17"/>
    <w:uiPriority w:val="99"/>
    <w:locked/>
    <w:rsid w:val="00A55CFE"/>
    <w:rPr>
      <w:rFonts w:ascii="Times New Roman" w:hAnsi="Times New Roman" w:cs="Times New Roman"/>
      <w:sz w:val="20"/>
      <w:szCs w:val="20"/>
      <w:shd w:val="clear" w:color="auto" w:fill="FFFFFF"/>
    </w:rPr>
  </w:style>
  <w:style w:type="paragraph" w:customStyle="1" w:styleId="17">
    <w:name w:val="Основной текст1"/>
    <w:basedOn w:val="Normal"/>
    <w:link w:val="a8"/>
    <w:uiPriority w:val="99"/>
    <w:rsid w:val="00A55CFE"/>
    <w:pPr>
      <w:widowControl w:val="0"/>
      <w:shd w:val="clear" w:color="auto" w:fill="FFFFFF"/>
      <w:spacing w:before="120" w:after="0" w:line="240" w:lineRule="exact"/>
      <w:jc w:val="both"/>
    </w:pPr>
    <w:rPr>
      <w:rFonts w:ascii="Times New Roman" w:eastAsia="Times New Roman" w:hAnsi="Times New Roman"/>
      <w:sz w:val="20"/>
      <w:szCs w:val="20"/>
    </w:rPr>
  </w:style>
  <w:style w:type="character" w:customStyle="1" w:styleId="12pt">
    <w:name w:val="Основной текст + 12 pt"/>
    <w:basedOn w:val="a8"/>
    <w:uiPriority w:val="99"/>
    <w:rsid w:val="00A55CFE"/>
    <w:rPr>
      <w:color w:val="000000"/>
      <w:spacing w:val="0"/>
      <w:w w:val="100"/>
      <w:position w:val="0"/>
      <w:sz w:val="24"/>
      <w:szCs w:val="24"/>
      <w:lang w:val="ru-RU" w:eastAsia="ru-RU"/>
    </w:rPr>
  </w:style>
  <w:style w:type="paragraph" w:customStyle="1" w:styleId="s16">
    <w:name w:val="s_16"/>
    <w:basedOn w:val="Normal"/>
    <w:uiPriority w:val="99"/>
    <w:rsid w:val="00A55CFE"/>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fkko.ru/9110010001004" TargetMode="External"/><Relationship Id="rId13" Type="http://schemas.openxmlformats.org/officeDocument/2006/relationships/hyperlink" Target="http://rpn.gov.ru/groro/oroedit.php?id=2717&amp;from=0" TargetMode="External"/><Relationship Id="rId18" Type="http://schemas.openxmlformats.org/officeDocument/2006/relationships/hyperlink" Target="http://rpn.gov.ru/groro/oroedit.php?id=14593&amp;from=0" TargetMode="External"/><Relationship Id="rId26" Type="http://schemas.openxmlformats.org/officeDocument/2006/relationships/hyperlink" Target="http://rpn.gov.ru/groro/oroedit.php?id=14596&amp;from=0" TargetMode="External"/><Relationship Id="rId39" Type="http://schemas.openxmlformats.org/officeDocument/2006/relationships/hyperlink" Target="http://rpn.gov.ru/groro/oroedit.php?id=16806&amp;from=0" TargetMode="External"/><Relationship Id="rId3" Type="http://schemas.openxmlformats.org/officeDocument/2006/relationships/settings" Target="settings.xml"/><Relationship Id="rId21" Type="http://schemas.openxmlformats.org/officeDocument/2006/relationships/hyperlink" Target="http://rpn.gov.ru/groro/oroedit.php?id=14594&amp;from=0" TargetMode="External"/><Relationship Id="rId34" Type="http://schemas.openxmlformats.org/officeDocument/2006/relationships/hyperlink" Target="http://rpn.gov.ru/groro/oroedit.php?id=15759&amp;from=0" TargetMode="External"/><Relationship Id="rId42" Type="http://schemas.openxmlformats.org/officeDocument/2006/relationships/hyperlink" Target="http://www.nalog7.ru/oktmo" TargetMode="External"/><Relationship Id="rId47" Type="http://schemas.openxmlformats.org/officeDocument/2006/relationships/theme" Target="theme/theme1.xml"/><Relationship Id="rId7" Type="http://schemas.openxmlformats.org/officeDocument/2006/relationships/hyperlink" Target="http://www.fkko.ru/5750020413004" TargetMode="External"/><Relationship Id="rId12" Type="http://schemas.openxmlformats.org/officeDocument/2006/relationships/hyperlink" Target="http://rpn.gov.ru/groro/oroedit.php?id=2737&amp;from=0" TargetMode="External"/><Relationship Id="rId17" Type="http://schemas.openxmlformats.org/officeDocument/2006/relationships/hyperlink" Target="http://rpn.gov.ru/groro/oroedit.php?id=14593&amp;from=0" TargetMode="External"/><Relationship Id="rId25" Type="http://schemas.openxmlformats.org/officeDocument/2006/relationships/hyperlink" Target="http://rpn.gov.ru/groro/oroedit.php?id=14593&amp;from=0" TargetMode="External"/><Relationship Id="rId33" Type="http://schemas.openxmlformats.org/officeDocument/2006/relationships/hyperlink" Target="http://rpn.gov.ru/groro/oroedit.php?id=15759&amp;from=0" TargetMode="External"/><Relationship Id="rId38" Type="http://schemas.openxmlformats.org/officeDocument/2006/relationships/hyperlink" Target="http://rpn.gov.ru/groro/oroedit.php?id=16806&amp;from=0" TargetMode="External"/><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rpn.gov.ru/groro/oroedit.php?id=14593&amp;from=0" TargetMode="External"/><Relationship Id="rId20" Type="http://schemas.openxmlformats.org/officeDocument/2006/relationships/hyperlink" Target="http://rpn.gov.ru/groro/oroedit.php?id=14594&amp;from=0" TargetMode="External"/><Relationship Id="rId29" Type="http://schemas.openxmlformats.org/officeDocument/2006/relationships/hyperlink" Target="http://rpn.gov.ru/groro/oroedit.php?id=3248&amp;from=0" TargetMode="External"/><Relationship Id="rId41" Type="http://schemas.openxmlformats.org/officeDocument/2006/relationships/hyperlink" Target="http://ecoportal.su/wastet.php?wastet_id=2052"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rpn.gov.ru/groro/oroedit.php?id=2737&amp;from=0" TargetMode="External"/><Relationship Id="rId24" Type="http://schemas.openxmlformats.org/officeDocument/2006/relationships/hyperlink" Target="http://rpn.gov.ru/groro/oroedit.php?id=14595&amp;from=0" TargetMode="External"/><Relationship Id="rId32" Type="http://schemas.openxmlformats.org/officeDocument/2006/relationships/hyperlink" Target="http://rpn.gov.ru/groro/oroedit.php?id=3248&amp;from=0" TargetMode="External"/><Relationship Id="rId37" Type="http://schemas.openxmlformats.org/officeDocument/2006/relationships/hyperlink" Target="http://rpn.gov.ru/groro/oroedit.php?id=16806&amp;from=0" TargetMode="External"/><Relationship Id="rId40" Type="http://schemas.openxmlformats.org/officeDocument/2006/relationships/hyperlink" Target="http://rpn.gov.ru/groro/oroedit.php?id=16806&amp;from=0" TargetMode="External"/><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rpn.gov.ru/groro/oroedit.php?id=2717&amp;from=0" TargetMode="External"/><Relationship Id="rId23" Type="http://schemas.openxmlformats.org/officeDocument/2006/relationships/hyperlink" Target="http://rpn.gov.ru/groro/oroedit.php?id=14595&amp;from=0" TargetMode="External"/><Relationship Id="rId28" Type="http://schemas.openxmlformats.org/officeDocument/2006/relationships/hyperlink" Target="http://rpn.gov.ru/groro/oroedit.php?id=14593&amp;from=0" TargetMode="External"/><Relationship Id="rId36" Type="http://schemas.openxmlformats.org/officeDocument/2006/relationships/hyperlink" Target="http://rpn.gov.ru/groro/oroedit.php?id=15759&amp;from=0" TargetMode="External"/><Relationship Id="rId10" Type="http://schemas.openxmlformats.org/officeDocument/2006/relationships/hyperlink" Target="http://rpn.gov.ru/groro/oroedit.php?id=2737&amp;from=0" TargetMode="External"/><Relationship Id="rId19" Type="http://schemas.openxmlformats.org/officeDocument/2006/relationships/hyperlink" Target="http://rpn.gov.ru/groro/oroedit.php?id=14593&amp;from=0" TargetMode="External"/><Relationship Id="rId31" Type="http://schemas.openxmlformats.org/officeDocument/2006/relationships/hyperlink" Target="http://rpn.gov.ru/groro/oroedit.php?id=3248&amp;from=0" TargetMode="External"/><Relationship Id="rId44" Type="http://schemas.openxmlformats.org/officeDocument/2006/relationships/hyperlink" Target="http://www.1conc.ru/ECO%20US.html" TargetMode="External"/><Relationship Id="rId4" Type="http://schemas.openxmlformats.org/officeDocument/2006/relationships/webSettings" Target="webSettings.xml"/><Relationship Id="rId9" Type="http://schemas.openxmlformats.org/officeDocument/2006/relationships/hyperlink" Target="http://rpn.gov.ru/groro/oroedit.php?id=2737&amp;from=0" TargetMode="External"/><Relationship Id="rId14" Type="http://schemas.openxmlformats.org/officeDocument/2006/relationships/hyperlink" Target="http://rpn.gov.ru/groro/oroedit.php?id=2717&amp;from=0" TargetMode="External"/><Relationship Id="rId22" Type="http://schemas.openxmlformats.org/officeDocument/2006/relationships/hyperlink" Target="http://rpn.gov.ru/groro/oroedit.php?id=14593&amp;from=0" TargetMode="External"/><Relationship Id="rId27" Type="http://schemas.openxmlformats.org/officeDocument/2006/relationships/hyperlink" Target="http://rpn.gov.ru/groro/oroedit.php?id=14596&amp;from=0" TargetMode="External"/><Relationship Id="rId30" Type="http://schemas.openxmlformats.org/officeDocument/2006/relationships/hyperlink" Target="http://rpn.gov.ru/groro/oroedit.php?id=3248&amp;from=0" TargetMode="External"/><Relationship Id="rId35" Type="http://schemas.openxmlformats.org/officeDocument/2006/relationships/hyperlink" Target="http://rpn.gov.ru/groro/oroedit.php?id=15759&amp;from=0" TargetMode="External"/><Relationship Id="rId43" Type="http://schemas.openxmlformats.org/officeDocument/2006/relationships/hyperlink" Target="http://classifikator.ru/dic/okato/2742056200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1704</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ecolog</cp:lastModifiedBy>
  <cp:revision>5</cp:revision>
  <cp:lastPrinted>2014-09-26T06:34:00Z</cp:lastPrinted>
  <dcterms:created xsi:type="dcterms:W3CDTF">2014-09-26T06:35:00Z</dcterms:created>
  <dcterms:modified xsi:type="dcterms:W3CDTF">2014-09-30T08:39:00Z</dcterms:modified>
</cp:coreProperties>
</file>